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6A94EE03" w:rsidR="00833726" w:rsidRDefault="00541ECF" w:rsidP="00541ECF">
      <w:pPr>
        <w:tabs>
          <w:tab w:val="right" w:pos="10800"/>
        </w:tabs>
        <w:spacing w:line="240" w:lineRule="auto"/>
        <w:ind w:left="426" w:hanging="284"/>
        <w:jc w:val="center"/>
      </w:pPr>
      <w:bookmarkStart w:id="0" w:name="_Hlk75113831"/>
      <w:r>
        <w:rPr>
          <w:noProof/>
        </w:rPr>
        <w:drawing>
          <wp:inline distT="0" distB="0" distL="0" distR="0" wp14:anchorId="6E7BDF8D" wp14:editId="213C04BC">
            <wp:extent cx="6245860" cy="9060815"/>
            <wp:effectExtent l="0" t="0" r="2540" b="6985"/>
            <wp:docPr id="19464" name="Picture 19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906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E6935" w14:textId="12D7556E" w:rsidR="00522C6A" w:rsidRPr="002A7114" w:rsidRDefault="00522C6A" w:rsidP="00FC4E6D">
      <w:pPr>
        <w:tabs>
          <w:tab w:val="right" w:pos="10800"/>
        </w:tabs>
        <w:spacing w:line="240" w:lineRule="auto"/>
        <w:ind w:left="426" w:hanging="284"/>
      </w:pPr>
      <w:r w:rsidRPr="002A7114">
        <w:rPr>
          <w:noProof/>
          <w:color w:val="0000CC"/>
        </w:rPr>
        <w:lastRenderedPageBreak/>
        <mc:AlternateContent>
          <mc:Choice Requires="wpg">
            <w:drawing>
              <wp:inline distT="0" distB="0" distL="0" distR="0" wp14:anchorId="69F50A24" wp14:editId="7892F538">
                <wp:extent cx="6552403" cy="976807"/>
                <wp:effectExtent l="0" t="0" r="3937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99259" y="12720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D6BD886" w14:textId="77777777" w:rsidR="00522C6A" w:rsidRPr="0004687B" w:rsidRDefault="00522C6A" w:rsidP="00522C6A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04687B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 w:rsidRPr="0004687B"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16357" y="625832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5E750E" w14:textId="77777777" w:rsidR="00522C6A" w:rsidRPr="00EF47DA" w:rsidRDefault="00522C6A" w:rsidP="00522C6A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8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9171"/>
                                <a:ext cx="5133776" cy="571827"/>
                                <a:chOff x="1775690" y="409171"/>
                                <a:chExt cx="5133776" cy="571827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9171"/>
                                  <a:ext cx="5025762" cy="571827"/>
                                  <a:chOff x="1883704" y="409121"/>
                                  <a:chExt cx="5025762" cy="572250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9121"/>
                                    <a:ext cx="3903597" cy="542115"/>
                                    <a:chOff x="2905011" y="409121"/>
                                    <a:chExt cx="3903597" cy="54211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9121"/>
                                      <a:ext cx="3885521" cy="448860"/>
                                      <a:chOff x="2923087" y="409121"/>
                                      <a:chExt cx="3885521" cy="44886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089" y="409121"/>
                                        <a:ext cx="3760519" cy="448709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0BBD74FA" w14:textId="77777777" w:rsidR="00522C6A" w:rsidRPr="00DD54B1" w:rsidRDefault="00522C6A" w:rsidP="00522C6A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DD54B1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32"/>
                                              <w:szCs w:val="32"/>
                                            </w:rPr>
                                            <w:t>PHÉP TỊNH TIẾN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3D5AF5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F50A24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992;top:1272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6D6BD886" w14:textId="77777777" w:rsidR="00522C6A" w:rsidRPr="0004687B" w:rsidRDefault="00522C6A" w:rsidP="00522C6A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 w:rsidRPr="0004687B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 w:rsidRPr="0004687B"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163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5D5E750E" w14:textId="77777777" w:rsidR="00522C6A" w:rsidRPr="00EF47DA" w:rsidRDefault="00522C6A" w:rsidP="00522C6A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91;width:51338;height:5718" coordorigin="17756,4091" coordsize="51337,5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91;width:50257;height:5718" coordorigin="18837,4091" coordsize="50257,5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91;width:39036;height:5421" coordorigin="29050,4091" coordsize="39035,5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91;width:38856;height:4488" coordorigin="29230,4091" coordsize="38855,4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0;top:4091;width:37606;height:4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" adj="2126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0BBD74FA" w14:textId="77777777" w:rsidR="00522C6A" w:rsidRPr="00DD54B1" w:rsidRDefault="00522C6A" w:rsidP="00522C6A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DD54B1">
                                      <w:rPr>
                                        <w:b/>
                                        <w:bCs/>
                                        <w:color w:val="0000CC"/>
                                        <w:sz w:val="32"/>
                                        <w:szCs w:val="32"/>
                                      </w:rPr>
                                      <w:t>PHÉP TỊNH TIẾN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3D5AF5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2A7114" w:rsidRDefault="00EC5D1C" w:rsidP="00FC4E6D">
      <w:pPr>
        <w:spacing w:line="240" w:lineRule="auto"/>
        <w:ind w:left="284"/>
      </w:pPr>
      <w:r w:rsidRPr="002A7114">
        <w:rPr>
          <w:noProof/>
        </w:rPr>
        <mc:AlternateContent>
          <mc:Choice Requires="wpg">
            <w:drawing>
              <wp:inline distT="0" distB="0" distL="0" distR="0" wp14:anchorId="740CE764" wp14:editId="6DBAC391">
                <wp:extent cx="3505200" cy="509073"/>
                <wp:effectExtent l="0" t="0" r="11430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53771" cy="490285"/>
                                  <a:chOff x="903804" y="18788"/>
                                  <a:chExt cx="255377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51409" cy="386080"/>
                                    <a:chOff x="1006166" y="122993"/>
                                    <a:chExt cx="245140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29425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537;height:4903" coordorigin="9038,187" coordsize="2553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514;height:3861" coordorigin="10061,1229" coordsize="2451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942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" adj="2099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2A7114" w:rsidRDefault="00C12161" w:rsidP="00FC4E6D">
      <w:pPr>
        <w:spacing w:line="240" w:lineRule="auto"/>
        <w:ind w:left="284"/>
      </w:pPr>
      <w:r w:rsidRPr="002A7114">
        <w:rPr>
          <w:noProof/>
        </w:rPr>
        <mc:AlternateContent>
          <mc:Choice Requires="wpg">
            <w:drawing>
              <wp:inline distT="0" distB="0" distL="0" distR="0" wp14:anchorId="4A7625D8" wp14:editId="659536FE">
                <wp:extent cx="6641509" cy="2781299"/>
                <wp:effectExtent l="0" t="0" r="26035" b="1968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1509" cy="2781299"/>
                          <a:chOff x="-38240" y="-29"/>
                          <a:chExt cx="6539361" cy="944761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94476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D5BB8" w:rsidRDefault="00E62F77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5D5BB8" w:rsidRDefault="00E62F77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58217874" w:rsidR="00E62F77" w:rsidRPr="005D5BB8" w:rsidRDefault="00EB1366" w:rsidP="00EB1366">
                              <w:pPr>
                                <w:spacing w:line="276" w:lineRule="auto"/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Định nghĩa</w:t>
                              </w:r>
                            </w:p>
                            <w:tbl>
                              <w:tblPr>
                                <w:tblStyle w:val="TableGrid"/>
                                <w:tblW w:w="974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70"/>
                                <w:gridCol w:w="3673"/>
                              </w:tblGrid>
                              <w:tr w:rsidR="00862B7F" w:rsidRPr="005D5BB8" w14:paraId="1A7FE38E" w14:textId="77777777" w:rsidTr="00EB1366">
                                <w:trPr>
                                  <w:trHeight w:val="3166"/>
                                </w:trPr>
                                <w:tc>
                                  <w:tcPr>
                                    <w:tcW w:w="6070" w:type="dxa"/>
                                  </w:tcPr>
                                  <w:p w14:paraId="4AC3830D" w14:textId="77777777" w:rsidR="00862B7F" w:rsidRPr="005D5BB8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eastAsia="Arial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Trong mặt phẳng cho vectơ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200" w:dyaOrig="300" w14:anchorId="1DF28198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5" type="#_x0000_t75" style="width:9.75pt;height:15pt" o:ole="">
                                          <v:imagedata r:id="rId11" o:title=""/>
                                        </v:shape>
                                        <o:OLEObject Type="Embed" ProgID="Equation.DSMT4" ShapeID="_x0000_i1025" DrawAspect="Content" ObjectID="_1686899876" r:id="rId12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. Phép biến hình biến mỗi điểm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40" w:dyaOrig="260" w14:anchorId="7B625D63">
                                        <v:shape id="_x0000_i1026" type="#_x0000_t75" style="width:17.25pt;height:12.75pt" o:ole="">
                                          <v:imagedata r:id="rId13" o:title=""/>
                                        </v:shape>
                                        <o:OLEObject Type="Embed" ProgID="Equation.DSMT4" ShapeID="_x0000_i1026" DrawAspect="Content" ObjectID="_1686899877" r:id="rId14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thành điểm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400" w:dyaOrig="260" w14:anchorId="07A58F83">
                                        <v:shape id="_x0000_i1027" type="#_x0000_t75" style="width:19.5pt;height:12.75pt" o:ole="">
                                          <v:imagedata r:id="rId15" o:title=""/>
                                        </v:shape>
                                        <o:OLEObject Type="Embed" ProgID="Equation.DSMT4" ShapeID="_x0000_i1027" DrawAspect="Content" ObjectID="_1686899878" r:id="rId16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sao cho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020" w:dyaOrig="340" w14:anchorId="757F4178">
                                        <v:shape id="_x0000_i1028" type="#_x0000_t75" style="width:51pt;height:17.25pt" o:ole="">
                                          <v:imagedata r:id="rId17" o:title=""/>
                                        </v:shape>
                                        <o:OLEObject Type="Embed" ProgID="Equation.DSMT4" ShapeID="_x0000_i1028" DrawAspect="Content" ObjectID="_1686899879" r:id="rId18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được gọi là phép tịnh tiến theo vectơ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240" w:dyaOrig="300" w14:anchorId="2DFF913B">
                                        <v:shape id="_x0000_i1029" type="#_x0000_t75" style="width:12.75pt;height:15pt" o:ole="">
                                          <v:imagedata r:id="rId19" o:title=""/>
                                        </v:shape>
                                        <o:OLEObject Type="Embed" ProgID="Equation.DSMT4" ShapeID="_x0000_i1029" DrawAspect="Content" ObjectID="_1686899880" r:id="rId20"/>
                                      </w:object>
                                    </w:r>
                                  </w:p>
                                  <w:p w14:paraId="49876A61" w14:textId="77777777" w:rsidR="00862B7F" w:rsidRPr="005D5BB8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eastAsia="Arial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Phép tịnh tiến theo vectơ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80" w:dyaOrig="260" w14:anchorId="407348FE">
                                        <v:shape id="_x0000_i1030" type="#_x0000_t75" style="width:9.75pt;height:12.75pt" o:ole="">
                                          <v:imagedata r:id="rId21" o:title=""/>
                                        </v:shape>
                                        <o:OLEObject Type="Embed" ProgID="Equation.DSMT4" ShapeID="_x0000_i1030" DrawAspect="Content" ObjectID="_1686899881" r:id="rId22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thường được kí hiệu là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14"/>
                                      </w:rPr>
                                      <w:object w:dxaOrig="240" w:dyaOrig="340" w14:anchorId="21C419D5">
                                        <v:shape id="_x0000_i1031" type="#_x0000_t75" style="width:12.75pt;height:17.25pt" o:ole="">
                                          <v:imagedata r:id="rId23" o:title=""/>
                                        </v:shape>
                                        <o:OLEObject Type="Embed" ProgID="Equation.DSMT4" ShapeID="_x0000_i1031" DrawAspect="Content" ObjectID="_1686899882" r:id="rId24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, </w:t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80" w:dyaOrig="260" w14:anchorId="7B1FC6E2">
                                        <v:shape id="_x0000_i1032" type="#_x0000_t75" style="width:9.75pt;height:12.75pt" o:ole="">
                                          <v:imagedata r:id="rId21" o:title=""/>
                                        </v:shape>
                                        <o:OLEObject Type="Embed" ProgID="Equation.DSMT4" ShapeID="_x0000_i1032" DrawAspect="Content" ObjectID="_1686899883" r:id="rId25"/>
                                      </w:objec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 được gọi là vectơ tịnh tiến.</w:t>
                                    </w:r>
                                  </w:p>
                                  <w:p w14:paraId="6B08F137" w14:textId="77777777" w:rsidR="00862B7F" w:rsidRPr="005D5BB8" w:rsidRDefault="00862B7F" w:rsidP="00EB1366">
                                    <w:pPr>
                                      <w:spacing w:line="276" w:lineRule="auto"/>
                                      <w:ind w:firstLine="720"/>
                                      <w:jc w:val="both"/>
                                      <w:rPr>
                                        <w:rFonts w:ascii="Chu Van An" w:eastAsia="Arial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 xml:space="preserve">Như vậy, </w:t>
                                    </w:r>
                                    <w:r w:rsidRPr="005D5BB8">
                                      <w:rPr>
                                        <w:rFonts w:ascii="Chu Van An" w:eastAsia="Arial" w:hAnsi="Chu Van An" w:cs="Chu Van An"/>
                                        <w:position w:val="-14"/>
                                      </w:rPr>
                                      <w:object w:dxaOrig="2600" w:dyaOrig="420" w14:anchorId="0D1DC963">
                                        <v:shape id="_x0000_i1033" type="#_x0000_t75" style="width:129.75pt;height:21pt" o:ole="">
                                          <v:imagedata r:id="rId26" o:title=""/>
                                        </v:shape>
                                        <o:OLEObject Type="Embed" ProgID="Equation.DSMT4" ShapeID="_x0000_i1033" DrawAspect="Content" ObjectID="_1686899884" r:id="rId27"/>
                                      </w:object>
                                    </w:r>
                                  </w:p>
                                  <w:p w14:paraId="413B3888" w14:textId="6C303F22" w:rsidR="00862B7F" w:rsidRPr="005D5BB8" w:rsidRDefault="00EB1366" w:rsidP="00EB1366">
                                    <w:p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</w:rPr>
                                      <w:sym w:font="Wingdings" w:char="F071"/>
                                    </w:r>
                                    <w:r w:rsidR="00862B7F" w:rsidRPr="005D5BB8">
                                      <w:rPr>
                                        <w:rFonts w:ascii="Chu Van An" w:eastAsia="Arial" w:hAnsi="Chu Van An" w:cs="Chu Van An"/>
                                      </w:rPr>
                                      <w:t>. Phép tịnh tiến theo vectơ – không chính là phép đồng nhất.</w:t>
                                    </w:r>
                                    <w:r w:rsidR="00862B7F" w:rsidRPr="005D5BB8">
                                      <w:rPr>
                                        <w:rFonts w:ascii="Chu Van An" w:eastAsia="Arial" w:hAnsi="Chu Van An" w:cs="Chu Van An"/>
                                        <w:i/>
                                        <w:iCs/>
                                      </w:rPr>
                                      <w:t xml:space="preserve"> (Biến mỗi điểm thành chính nó)</w:t>
                                    </w:r>
                                  </w:p>
                                </w:tc>
                                <w:tc>
                                  <w:tcPr>
                                    <w:tcW w:w="3673" w:type="dxa"/>
                                  </w:tcPr>
                                  <w:p w14:paraId="361815D7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550AA9CD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E479197" wp14:editId="0D82CCC7">
                                          <wp:extent cx="1544006" cy="752475"/>
                                          <wp:effectExtent l="0" t="0" r="0" b="0"/>
                                          <wp:docPr id="12" name="Picture 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47681" cy="7542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5210F5E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30574039" w14:textId="77777777" w:rsidR="00862B7F" w:rsidRPr="005D5BB8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17F48430" w14:textId="076B2FDE" w:rsidR="00862B7F" w:rsidRPr="005D5BB8" w:rsidRDefault="00862B7F" w:rsidP="00EB1366">
                                    <w:p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5D5BB8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38240" y="10420"/>
                            <a:ext cx="1266098" cy="152528"/>
                            <a:chOff x="-38240" y="10420"/>
                            <a:chExt cx="1266098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38240" y="10420"/>
                              <a:ext cx="12660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2.95pt;height:219pt;mso-position-horizontal-relative:char;mso-position-vertical-relative:line" coordorigin="-382" coordsize="65393,9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">
                <v:shape id="Rectangle: Diagonal Corners Rounded 244" o:spid="_x0000_s1071" style="position:absolute;width:65011;height:9447;visibility:visible;mso-wrap-style:square;v-text-anchor:middle" coordsize="6501130,9447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" adj="-11796480,,5400" path="m8947,l6476113,v13817,,25017,11200,25017,25017l6501130,935814v,4941,-4006,8947,-8947,8947l25017,944761c11200,944761,,933561,,919744l,8947c,4006,4006,,89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47,0;6476113,0;6501130,25017;6501130,935814;6492183,944761;25017,944761;0,919744;0,8947;8947,0" o:connectangles="0,0,0,0,0,0,0,0,0" textboxrect="0,0,6501130,944761"/>
                  <v:textbox>
                    <w:txbxContent>
                      <w:p w14:paraId="562B948E" w14:textId="56BF3736" w:rsidR="00E62F77" w:rsidRPr="005D5BB8" w:rsidRDefault="00E62F77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5D5BB8" w:rsidRDefault="00E62F77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58217874" w:rsidR="00E62F77" w:rsidRPr="005D5BB8" w:rsidRDefault="00EB1366" w:rsidP="00EB1366">
                        <w:pPr>
                          <w:spacing w:line="276" w:lineRule="auto"/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Định nghĩa</w:t>
                        </w:r>
                      </w:p>
                      <w:tbl>
                        <w:tblPr>
                          <w:tblStyle w:val="TableGrid"/>
                          <w:tblW w:w="974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70"/>
                          <w:gridCol w:w="3673"/>
                        </w:tblGrid>
                        <w:tr w:rsidR="00862B7F" w:rsidRPr="005D5BB8" w14:paraId="1A7FE38E" w14:textId="77777777" w:rsidTr="00EB1366">
                          <w:trPr>
                            <w:trHeight w:val="3166"/>
                          </w:trPr>
                          <w:tc>
                            <w:tcPr>
                              <w:tcW w:w="6070" w:type="dxa"/>
                            </w:tcPr>
                            <w:p w14:paraId="4AC3830D" w14:textId="77777777" w:rsidR="00862B7F" w:rsidRPr="005D5BB8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eastAsia="Arial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Trong mặt phẳng cho vectơ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300" w14:anchorId="1DF28198">
                                  <v:shape id="_x0000_i1025" type="#_x0000_t75" style="width:9.75pt;height:15pt" o:ole="">
                                    <v:imagedata r:id="rId11" o:title=""/>
                                  </v:shape>
                                  <o:OLEObject Type="Embed" ProgID="Equation.DSMT4" ShapeID="_x0000_i1025" DrawAspect="Content" ObjectID="_1686899876" r:id="rId29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. Phép biến hình biến mỗi điểm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40" w:dyaOrig="260" w14:anchorId="7B625D63">
                                  <v:shape id="_x0000_i1026" type="#_x0000_t75" style="width:17.25pt;height:12.75pt" o:ole="">
                                    <v:imagedata r:id="rId13" o:title=""/>
                                  </v:shape>
                                  <o:OLEObject Type="Embed" ProgID="Equation.DSMT4" ShapeID="_x0000_i1026" DrawAspect="Content" ObjectID="_1686899877" r:id="rId30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thành điểm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400" w:dyaOrig="260" w14:anchorId="07A58F83">
                                  <v:shape id="_x0000_i1027" type="#_x0000_t75" style="width:19.5pt;height:12.75pt" o:ole="">
                                    <v:imagedata r:id="rId15" o:title=""/>
                                  </v:shape>
                                  <o:OLEObject Type="Embed" ProgID="Equation.DSMT4" ShapeID="_x0000_i1027" DrawAspect="Content" ObjectID="_1686899878" r:id="rId31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sao cho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020" w:dyaOrig="340" w14:anchorId="757F4178">
                                  <v:shape id="_x0000_i1028" type="#_x0000_t75" style="width:51pt;height:17.25pt" o:ole="">
                                    <v:imagedata r:id="rId17" o:title=""/>
                                  </v:shape>
                                  <o:OLEObject Type="Embed" ProgID="Equation.DSMT4" ShapeID="_x0000_i1028" DrawAspect="Content" ObjectID="_1686899879" r:id="rId32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được gọi là phép tịnh tiến theo vectơ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40" w:dyaOrig="300" w14:anchorId="2DFF913B">
                                  <v:shape id="_x0000_i1029" type="#_x0000_t75" style="width:12.75pt;height:15pt" o:ole="">
                                    <v:imagedata r:id="rId19" o:title=""/>
                                  </v:shape>
                                  <o:OLEObject Type="Embed" ProgID="Equation.DSMT4" ShapeID="_x0000_i1029" DrawAspect="Content" ObjectID="_1686899880" r:id="rId33"/>
                                </w:object>
                              </w:r>
                            </w:p>
                            <w:p w14:paraId="49876A61" w14:textId="77777777" w:rsidR="00862B7F" w:rsidRPr="005D5BB8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eastAsia="Arial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Phép tịnh tiến theo vectơ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407348FE">
                                  <v:shape id="_x0000_i1030" type="#_x0000_t75" style="width:9.75pt;height:12.75pt" o:ole="">
                                    <v:imagedata r:id="rId21" o:title=""/>
                                  </v:shape>
                                  <o:OLEObject Type="Embed" ProgID="Equation.DSMT4" ShapeID="_x0000_i1030" DrawAspect="Content" ObjectID="_1686899881" r:id="rId34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thường được kí hiệu là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40" w:dyaOrig="340" w14:anchorId="21C419D5">
                                  <v:shape id="_x0000_i1031" type="#_x0000_t75" style="width:12.75pt;height:17.25pt" o:ole="">
                                    <v:imagedata r:id="rId23" o:title=""/>
                                  </v:shape>
                                  <o:OLEObject Type="Embed" ProgID="Equation.DSMT4" ShapeID="_x0000_i1031" DrawAspect="Content" ObjectID="_1686899882" r:id="rId35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, </w:t>
                              </w:r>
                              <w:r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7B1FC6E2">
                                  <v:shape id="_x0000_i1032" type="#_x0000_t75" style="width:9.75pt;height:12.75pt" o:ole="">
                                    <v:imagedata r:id="rId21" o:title=""/>
                                  </v:shape>
                                  <o:OLEObject Type="Embed" ProgID="Equation.DSMT4" ShapeID="_x0000_i1032" DrawAspect="Content" ObjectID="_1686899883" r:id="rId36"/>
                                </w:objec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 được gọi là vectơ tịnh tiến.</w:t>
                              </w:r>
                            </w:p>
                            <w:p w14:paraId="6B08F137" w14:textId="77777777" w:rsidR="00862B7F" w:rsidRPr="005D5BB8" w:rsidRDefault="00862B7F" w:rsidP="00EB1366">
                              <w:pPr>
                                <w:spacing w:line="276" w:lineRule="auto"/>
                                <w:ind w:firstLine="720"/>
                                <w:jc w:val="both"/>
                                <w:rPr>
                                  <w:rFonts w:ascii="Chu Van An" w:eastAsia="Arial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eastAsia="Arial" w:hAnsi="Chu Van An" w:cs="Chu Van An"/>
                                </w:rPr>
                                <w:t xml:space="preserve">Như vậy, </w:t>
                              </w:r>
                              <w:r w:rsidRPr="005D5BB8">
                                <w:rPr>
                                  <w:rFonts w:ascii="Chu Van An" w:eastAsia="Arial" w:hAnsi="Chu Van An" w:cs="Chu Van An"/>
                                  <w:position w:val="-14"/>
                                </w:rPr>
                                <w:object w:dxaOrig="2600" w:dyaOrig="420" w14:anchorId="0D1DC963">
                                  <v:shape id="_x0000_i1033" type="#_x0000_t75" style="width:129.75pt;height:21pt" o:ole="">
                                    <v:imagedata r:id="rId26" o:title=""/>
                                  </v:shape>
                                  <o:OLEObject Type="Embed" ProgID="Equation.DSMT4" ShapeID="_x0000_i1033" DrawAspect="Content" ObjectID="_1686899884" r:id="rId37"/>
                                </w:object>
                              </w:r>
                            </w:p>
                            <w:p w14:paraId="413B3888" w14:textId="6C303F22" w:rsidR="00862B7F" w:rsidRPr="005D5BB8" w:rsidRDefault="00EB1366" w:rsidP="00EB1366">
                              <w:pPr>
                                <w:spacing w:line="276" w:lineRule="auto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sym w:font="Wingdings" w:char="F071"/>
                              </w:r>
                              <w:r w:rsidR="00862B7F" w:rsidRPr="005D5BB8">
                                <w:rPr>
                                  <w:rFonts w:ascii="Chu Van An" w:eastAsia="Arial" w:hAnsi="Chu Van An" w:cs="Chu Van An"/>
                                </w:rPr>
                                <w:t>. Phép tịnh tiến theo vectơ – không chính là phép đồng nhất.</w:t>
                              </w:r>
                              <w:r w:rsidR="00862B7F" w:rsidRPr="005D5BB8">
                                <w:rPr>
                                  <w:rFonts w:ascii="Chu Van An" w:eastAsia="Arial" w:hAnsi="Chu Van An" w:cs="Chu Van An"/>
                                  <w:i/>
                                  <w:iCs/>
                                </w:rPr>
                                <w:t xml:space="preserve"> (Biến mỗi điểm thành chính nó)</w:t>
                              </w:r>
                            </w:p>
                          </w:tc>
                          <w:tc>
                            <w:tcPr>
                              <w:tcW w:w="3673" w:type="dxa"/>
                            </w:tcPr>
                            <w:p w14:paraId="361815D7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550AA9CD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1E479197" wp14:editId="0D82CCC7">
                                    <wp:extent cx="1544006" cy="75247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47681" cy="7542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5210F5E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30574039" w14:textId="77777777" w:rsidR="00862B7F" w:rsidRPr="005D5BB8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17F48430" w14:textId="076B2FDE" w:rsidR="00862B7F" w:rsidRPr="005D5BB8" w:rsidRDefault="00862B7F" w:rsidP="00EB1366">
                              <w:pPr>
                                <w:spacing w:line="276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Pr="005D5BB8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382;top:104;width:12660;height:1525" coordorigin="-382,104" coordsize="12660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left:-382;top:104;width:12660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2A7114" w:rsidRDefault="008A36A9" w:rsidP="00FC4E6D">
      <w:pPr>
        <w:spacing w:line="240" w:lineRule="auto"/>
        <w:ind w:left="284"/>
      </w:pPr>
      <w:r w:rsidRPr="002A7114">
        <w:rPr>
          <w:noProof/>
        </w:rPr>
        <mc:AlternateContent>
          <mc:Choice Requires="wpg">
            <w:drawing>
              <wp:inline distT="0" distB="0" distL="0" distR="0" wp14:anchorId="0CB4AAD7" wp14:editId="4E269B3D">
                <wp:extent cx="6615197" cy="2886325"/>
                <wp:effectExtent l="0" t="0" r="14605" b="28575"/>
                <wp:docPr id="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886325"/>
                          <a:chOff x="-12333" y="-4628"/>
                          <a:chExt cx="6513454" cy="1361720"/>
                        </a:xfrm>
                      </wpg:grpSpPr>
                      <wps:wsp>
                        <wps:cNvPr id="3" name="Rectangle: Diagonal Corners Rounded 2"/>
                        <wps:cNvSpPr/>
                        <wps:spPr>
                          <a:xfrm>
                            <a:off x="-9" y="-30"/>
                            <a:ext cx="6501130" cy="135712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DCF44D" w14:textId="77777777" w:rsidR="004F6AF4" w:rsidRDefault="004F6AF4" w:rsidP="008A36A9">
                              <w:pPr>
                                <w:spacing w:after="0" w:line="240" w:lineRule="auto"/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B0E72CB" w14:textId="50D2B702" w:rsidR="00862B7F" w:rsidRPr="00162692" w:rsidRDefault="00EB1366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Biểu thức tọa độ</w:t>
                              </w:r>
                            </w:p>
                            <w:tbl>
                              <w:tblPr>
                                <w:tblStyle w:val="TableGrid"/>
                                <w:tblW w:w="1008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96"/>
                                <w:gridCol w:w="3992"/>
                              </w:tblGrid>
                              <w:tr w:rsidR="00862B7F" w:rsidRPr="002446EF" w14:paraId="44AFEA7B" w14:textId="77777777" w:rsidTr="00EB1366">
                                <w:trPr>
                                  <w:trHeight w:val="3061"/>
                                </w:trPr>
                                <w:tc>
                                  <w:tcPr>
                                    <w:tcW w:w="6096" w:type="dxa"/>
                                  </w:tcPr>
                                  <w:p w14:paraId="75AB9E57" w14:textId="77777777" w:rsidR="00862B7F" w:rsidRPr="00D90283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Trong mặt phẳng </w:t>
                                    </w:r>
                                    <w:r w:rsidRPr="00C649B5">
                                      <w:rPr>
                                        <w:position w:val="-12"/>
                                      </w:rPr>
                                      <w:object w:dxaOrig="499" w:dyaOrig="340" w14:anchorId="31BA7B7D">
                                        <v:shape id="_x0000_i1034" type="#_x0000_t75" style="width:24.75pt;height:17.25pt" o:ole="">
                                          <v:imagedata r:id="rId38" o:title=""/>
                                        </v:shape>
                                        <o:OLEObject Type="Embed" ProgID="Equation.DSMT4" ShapeID="_x0000_i1034" DrawAspect="Content" ObjectID="_1686899885" r:id="rId39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cho điểm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900" w:dyaOrig="440" w14:anchorId="5A204346">
                                        <v:shape id="_x0000_i1035" type="#_x0000_t75" style="width:45pt;height:21.75pt" o:ole="">
                                          <v:imagedata r:id="rId40" o:title=""/>
                                        </v:shape>
                                        <o:OLEObject Type="Embed" ProgID="Equation.DSMT4" ShapeID="_x0000_i1035" DrawAspect="Content" ObjectID="_1686899886" r:id="rId41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và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940" w:dyaOrig="460" w14:anchorId="22C1BE9B">
                                        <v:shape id="_x0000_i1036" type="#_x0000_t75" style="width:47.25pt;height:23.25pt" o:ole="">
                                          <v:imagedata r:id="rId42" o:title=""/>
                                        </v:shape>
                                        <o:OLEObject Type="Embed" ProgID="Equation.DSMT4" ShapeID="_x0000_i1036" DrawAspect="Content" ObjectID="_1686899887" r:id="rId43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. </w:t>
                                    </w:r>
                                  </w:p>
                                  <w:p w14:paraId="53E65A61" w14:textId="77777777" w:rsidR="00862B7F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Gọi </w:t>
                                    </w:r>
                                  </w:p>
                                  <w:p w14:paraId="472625DC" w14:textId="77777777" w:rsidR="00862B7F" w:rsidRPr="00D90283" w:rsidRDefault="00862B7F" w:rsidP="00EB1366">
                                    <w:pPr>
                                      <w:pStyle w:val="ListParagraph"/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position w:val="-54"/>
                                      </w:rPr>
                                      <w:object w:dxaOrig="3180" w:dyaOrig="1180" w14:anchorId="7DBA028B">
                                        <v:shape id="_x0000_i1037" type="#_x0000_t75" style="width:159pt;height:59.25pt" o:ole="">
                                          <v:imagedata r:id="rId44" o:title=""/>
                                        </v:shape>
                                        <o:OLEObject Type="Embed" ProgID="Equation.DSMT4" ShapeID="_x0000_i1037" DrawAspect="Content" ObjectID="_1686899888" r:id="rId45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(*).</w:t>
                                    </w:r>
                                  </w:p>
                                  <w:p w14:paraId="3D241E3D" w14:textId="1D8754F9" w:rsidR="00862B7F" w:rsidRPr="00EB1366" w:rsidRDefault="00862B7F" w:rsidP="00F95BF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</w:pP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Hệ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360" w:dyaOrig="440" w14:anchorId="64007E36">
                                        <v:shape id="_x0000_i1038" type="#_x0000_t75" style="width:18pt;height:21.75pt" o:ole="">
                                          <v:imagedata r:id="rId46" o:title=""/>
                                        </v:shape>
                                        <o:OLEObject Type="Embed" ProgID="Equation.DSMT4" ShapeID="_x0000_i1038" DrawAspect="Content" ObjectID="_1686899889" r:id="rId47"/>
                                      </w:object>
                                    </w: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được gọi là biểu thức tọa độ của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260" w:dyaOrig="420" w14:anchorId="01F6D73B">
                                        <v:shape id="_x0000_i1039" type="#_x0000_t75" style="width:12.75pt;height:21pt" o:ole="">
                                          <v:imagedata r:id="rId48" o:title=""/>
                                        </v:shape>
                                        <o:OLEObject Type="Embed" ProgID="Equation.DSMT4" ShapeID="_x0000_i1039" DrawAspect="Content" ObjectID="_1686899890" r:id="rId49"/>
                                      </w:object>
                                    </w: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992" w:type="dxa"/>
                                  </w:tcPr>
                                  <w:p w14:paraId="2CA57269" w14:textId="77777777" w:rsidR="00862B7F" w:rsidRPr="00EB1366" w:rsidRDefault="00862B7F" w:rsidP="00EB1366">
                                    <w:pPr>
                                      <w:spacing w:line="276" w:lineRule="auto"/>
                                      <w:ind w:left="360"/>
                                    </w:pPr>
                                  </w:p>
                                  <w:p w14:paraId="42E0C9F1" w14:textId="622302AE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42AB38F" wp14:editId="5F67AC4F">
                                          <wp:extent cx="1905000" cy="1248042"/>
                                          <wp:effectExtent l="0" t="0" r="0" b="9525"/>
                                          <wp:docPr id="15" name="Picture 15" descr="Bài 9 trang 15 SGK Hình học 12 Nâng cao | Toán 12 Nâng cao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51" descr="Bài 9 trang 15 SGK Hình học 12 Nâng cao | Toán 12 Nâng cao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09081" cy="125071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" name="Group 3"/>
                        <wpg:cNvGrpSpPr/>
                        <wpg:grpSpPr>
                          <a:xfrm>
                            <a:off x="-12333" y="-4628"/>
                            <a:ext cx="1209827" cy="152528"/>
                            <a:chOff x="-12333" y="-4628"/>
                            <a:chExt cx="1209827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209827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27.25pt;mso-position-horizontal-relative:char;mso-position-vertical-relative:line" coordorigin="-123,-46" coordsize="65134,13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">
                <v:shape id="Rectangle: Diagonal Corners Rounded 2" o:spid="_x0000_s1076" style="position:absolute;width:65011;height:13570;visibility:visible;mso-wrap-style:square;v-text-anchor:middle" coordsize="6501130,13571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" adj="-11796480,,5400" path="m12852,l6465193,v19847,,35937,16090,35937,35937l6501130,1344270v,7098,-5754,12852,-12852,12852l35937,1357122c16090,1357122,,1341032,,1321185l,12852c,5754,5754,,1285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852,0;6465193,0;6501130,35937;6501130,1344270;6488278,1357122;35937,1357122;0,1321185;0,12852;12852,0" o:connectangles="0,0,0,0,0,0,0,0,0" textboxrect="0,0,6501130,1357122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DCF44D" w14:textId="77777777" w:rsidR="004F6AF4" w:rsidRDefault="004F6AF4" w:rsidP="008A36A9">
                        <w:pPr>
                          <w:spacing w:after="0" w:line="240" w:lineRule="auto"/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B0E72CB" w14:textId="50D2B702" w:rsidR="00862B7F" w:rsidRPr="00162692" w:rsidRDefault="00EB1366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Biểu thức tọa độ</w:t>
                        </w:r>
                      </w:p>
                      <w:tbl>
                        <w:tblPr>
                          <w:tblStyle w:val="TableGrid"/>
                          <w:tblW w:w="1008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96"/>
                          <w:gridCol w:w="3992"/>
                        </w:tblGrid>
                        <w:tr w:rsidR="00862B7F" w:rsidRPr="002446EF" w14:paraId="44AFEA7B" w14:textId="77777777" w:rsidTr="00EB1366">
                          <w:trPr>
                            <w:trHeight w:val="3061"/>
                          </w:trPr>
                          <w:tc>
                            <w:tcPr>
                              <w:tcW w:w="6096" w:type="dxa"/>
                            </w:tcPr>
                            <w:p w14:paraId="75AB9E57" w14:textId="77777777" w:rsidR="00862B7F" w:rsidRPr="00D90283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Trong mặt phẳng </w:t>
                              </w:r>
                              <w:r w:rsidRPr="00C649B5">
                                <w:rPr>
                                  <w:position w:val="-12"/>
                                </w:rPr>
                                <w:object w:dxaOrig="499" w:dyaOrig="340" w14:anchorId="31BA7B7D">
                                  <v:shape id="_x0000_i1034" type="#_x0000_t75" style="width:24.75pt;height:17.25pt" o:ole="">
                                    <v:imagedata r:id="rId38" o:title=""/>
                                  </v:shape>
                                  <o:OLEObject Type="Embed" ProgID="Equation.DSMT4" ShapeID="_x0000_i1034" DrawAspect="Content" ObjectID="_1686899885" r:id="rId51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cho điểm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900" w:dyaOrig="440" w14:anchorId="5A204346">
                                  <v:shape id="_x0000_i1035" type="#_x0000_t75" style="width:45pt;height:21.75pt" o:ole="">
                                    <v:imagedata r:id="rId40" o:title=""/>
                                  </v:shape>
                                  <o:OLEObject Type="Embed" ProgID="Equation.DSMT4" ShapeID="_x0000_i1035" DrawAspect="Content" ObjectID="_1686899886" r:id="rId52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và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940" w:dyaOrig="460" w14:anchorId="22C1BE9B">
                                  <v:shape id="_x0000_i1036" type="#_x0000_t75" style="width:47.25pt;height:23.25pt" o:ole="">
                                    <v:imagedata r:id="rId42" o:title=""/>
                                  </v:shape>
                                  <o:OLEObject Type="Embed" ProgID="Equation.DSMT4" ShapeID="_x0000_i1036" DrawAspect="Content" ObjectID="_1686899887" r:id="rId53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. </w:t>
                              </w:r>
                            </w:p>
                            <w:p w14:paraId="53E65A61" w14:textId="77777777" w:rsidR="00862B7F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Gọi </w:t>
                              </w:r>
                            </w:p>
                            <w:p w14:paraId="472625DC" w14:textId="77777777" w:rsidR="00862B7F" w:rsidRPr="00D90283" w:rsidRDefault="00862B7F" w:rsidP="00EB1366">
                              <w:pPr>
                                <w:pStyle w:val="ListParagraph"/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position w:val="-54"/>
                                </w:rPr>
                                <w:object w:dxaOrig="3180" w:dyaOrig="1180" w14:anchorId="7DBA028B">
                                  <v:shape id="_x0000_i1037" type="#_x0000_t75" style="width:159pt;height:59.25pt" o:ole="">
                                    <v:imagedata r:id="rId44" o:title=""/>
                                  </v:shape>
                                  <o:OLEObject Type="Embed" ProgID="Equation.DSMT4" ShapeID="_x0000_i1037" DrawAspect="Content" ObjectID="_1686899888" r:id="rId54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(*).</w:t>
                              </w:r>
                            </w:p>
                            <w:p w14:paraId="3D241E3D" w14:textId="1D8754F9" w:rsidR="00862B7F" w:rsidRPr="00EB1366" w:rsidRDefault="00862B7F" w:rsidP="00F95BF0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</w:pP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 xml:space="preserve">Hệ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360" w:dyaOrig="440" w14:anchorId="64007E36">
                                  <v:shape id="_x0000_i1038" type="#_x0000_t75" style="width:18pt;height:21.75pt" o:ole="">
                                    <v:imagedata r:id="rId46" o:title=""/>
                                  </v:shape>
                                  <o:OLEObject Type="Embed" ProgID="Equation.DSMT4" ShapeID="_x0000_i1038" DrawAspect="Content" ObjectID="_1686899889" r:id="rId55"/>
                                </w:object>
                              </w: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 xml:space="preserve"> được gọi là biểu thức tọa độ của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260" w:dyaOrig="420" w14:anchorId="01F6D73B">
                                  <v:shape id="_x0000_i1039" type="#_x0000_t75" style="width:12.75pt;height:21pt" o:ole="">
                                    <v:imagedata r:id="rId48" o:title=""/>
                                  </v:shape>
                                  <o:OLEObject Type="Embed" ProgID="Equation.DSMT4" ShapeID="_x0000_i1039" DrawAspect="Content" ObjectID="_1686899890" r:id="rId56"/>
                                </w:object>
                              </w: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992" w:type="dxa"/>
                            </w:tcPr>
                            <w:p w14:paraId="2CA57269" w14:textId="77777777" w:rsidR="00862B7F" w:rsidRPr="00EB1366" w:rsidRDefault="00862B7F" w:rsidP="00EB1366">
                              <w:pPr>
                                <w:spacing w:line="276" w:lineRule="auto"/>
                                <w:ind w:left="360"/>
                              </w:pPr>
                            </w:p>
                            <w:p w14:paraId="42E0C9F1" w14:textId="622302AE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42AB38F" wp14:editId="5F67AC4F">
                                    <wp:extent cx="1905000" cy="1248042"/>
                                    <wp:effectExtent l="0" t="0" r="0" b="9525"/>
                                    <wp:docPr id="15" name="Picture 15" descr="Bài 9 trang 15 SGK Hình học 12 Nâng cao | Toán 12 Nâng ca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 descr="Bài 9 trang 15 SGK Hình học 12 Nâng cao | Toán 12 Nâng cao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09081" cy="1250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097;height:1525" coordorigin="-123,-46" coordsize="12098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097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4F8B823" w:rsidR="008A36A9" w:rsidRPr="002A7114" w:rsidRDefault="008A36A9" w:rsidP="00FC4E6D">
      <w:pPr>
        <w:spacing w:line="240" w:lineRule="auto"/>
        <w:ind w:left="284"/>
      </w:pPr>
      <w:r w:rsidRPr="002A7114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13E53E90">
                <wp:extent cx="6615197" cy="5467125"/>
                <wp:effectExtent l="0" t="0" r="14605" b="19685"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467125"/>
                          <a:chOff x="-12333" y="-4628"/>
                          <a:chExt cx="6513454" cy="2579299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257470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657D5800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4A5F210" w14:textId="77777777" w:rsidR="00C710E9" w:rsidRPr="005D5BB8" w:rsidRDefault="00C710E9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26C060E2" w:rsidR="004F6AF4" w:rsidRPr="005D5BB8" w:rsidRDefault="00EB1366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4F6AF4" w:rsidRPr="005D5BB8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Tính chất</w:t>
                              </w:r>
                            </w:p>
                            <w:tbl>
                              <w:tblPr>
                                <w:tblStyle w:val="TableGrid"/>
                                <w:tblW w:w="10017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576"/>
                                <w:gridCol w:w="3441"/>
                              </w:tblGrid>
                              <w:tr w:rsidR="004F6AF4" w:rsidRPr="005D5BB8" w14:paraId="11F42D4E" w14:textId="77777777" w:rsidTr="00EB1366">
                                <w:trPr>
                                  <w:trHeight w:val="1007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6E138A84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Bảo toàn khoảng cách giữa hai điểm bất kì</w:t>
                                    </w:r>
                                  </w:p>
                                  <w:p w14:paraId="7EB5C9A2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đoạn thẳng thành đoạn thẳng bằng nó.</w:t>
                                    </w:r>
                                  </w:p>
                                  <w:p w14:paraId="1F054A68" w14:textId="24026212" w:rsidR="004F6AF4" w:rsidRPr="005D5BB8" w:rsidRDefault="00DD54B1" w:rsidP="004F6AF4">
                                    <w:pPr>
                                      <w:pStyle w:val="ListParagraph"/>
                                      <w:ind w:left="594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Segoe UI Symbol" w:eastAsia="Yu Gothic" w:hAnsi="Segoe UI Symbol" w:cs="Segoe UI Symbol"/>
                                      </w:rPr>
                                      <w:t>☞</w: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</w:rPr>
                                      <w:t xml:space="preserve">.Nếu </w: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  <w:position w:val="-14"/>
                                      </w:rPr>
                                      <w:object w:dxaOrig="2620" w:dyaOrig="380" w14:anchorId="6747DAA9">
                                        <v:shape id="_x0000_i1040" type="#_x0000_t75" style="width:131.25pt;height:18.75pt" o:ole="">
                                          <v:imagedata r:id="rId57" o:title=""/>
                                        </v:shape>
                                        <o:OLEObject Type="Embed" ProgID="Equation.DSMT4" ShapeID="_x0000_i1040" DrawAspect="Content" ObjectID="_1686899891" r:id="rId58"/>
                                      </w:objec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</w:rPr>
                                      <w:t xml:space="preserve"> thì </w:t>
                                    </w:r>
                                    <w:r w:rsidR="004F6AF4" w:rsidRPr="005D5BB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440" w:dyaOrig="340" w14:anchorId="4A9C6D22">
                                        <v:shape id="_x0000_i1041" type="#_x0000_t75" style="width:1in;height:17.25pt" o:ole="">
                                          <v:imagedata r:id="rId59" o:title=""/>
                                        </v:shape>
                                        <o:OLEObject Type="Embed" ProgID="Equation.DSMT4" ShapeID="_x0000_i1041" DrawAspect="Content" ObjectID="_1686899892" r:id="rId6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290449AE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248B6025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E75FBF7" wp14:editId="02A223C6">
                                          <wp:extent cx="1292909" cy="558800"/>
                                          <wp:effectExtent l="0" t="0" r="2540" b="0"/>
                                          <wp:docPr id="16" name="Picture 1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296633" cy="5604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5D5BB8" w14:paraId="5493A066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5F7AD636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đường thẳng thành đường thẳng song song hoặc trùng với đường thẳng đã cho.</w:t>
                                    </w:r>
                                  </w:p>
                                  <w:p w14:paraId="487C2E43" w14:textId="77777777" w:rsidR="004F6AF4" w:rsidRPr="005D5BB8" w:rsidRDefault="004F6AF4" w:rsidP="004F6AF4">
                                    <w:p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ind w:left="720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0678BD66" w14:textId="447E9DE5" w:rsidR="004F6AF4" w:rsidRPr="005D5BB8" w:rsidRDefault="004F6AF4" w:rsidP="004F6AF4">
                                    <w:p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ind w:left="720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6106951F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0660786" wp14:editId="153B8A75">
                                          <wp:extent cx="948059" cy="649829"/>
                                          <wp:effectExtent l="0" t="0" r="4445" b="0"/>
                                          <wp:docPr id="251" name="Picture 25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48948" cy="6504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5D5BB8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t xml:space="preserve"> </w:t>
                                    </w: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83B57D6" wp14:editId="07A58277">
                                          <wp:extent cx="919451" cy="516987"/>
                                          <wp:effectExtent l="0" t="0" r="0" b="0"/>
                                          <wp:docPr id="252" name="Picture 25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19724" cy="51714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5D5BB8" w14:paraId="0CC2ECEC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3E7D569A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tam giác thành tam giác bằng tam giác đã cho.</w: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69701AD9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38ABAE9" wp14:editId="2C3178E1">
                                          <wp:extent cx="920010" cy="678842"/>
                                          <wp:effectExtent l="0" t="0" r="0" b="6985"/>
                                          <wp:docPr id="19" name="Pictur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21245" cy="67975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5D5BB8" w14:paraId="3BB3093B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2D07D767" w14:textId="77777777" w:rsidR="004F6AF4" w:rsidRPr="005D5BB8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đường tròn thành đường tròn có cùng bán kính.</w: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20DF50B4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0F70983" wp14:editId="7C5568F0">
                                          <wp:extent cx="1134908" cy="1057275"/>
                                          <wp:effectExtent l="0" t="0" r="8255" b="0"/>
                                          <wp:docPr id="20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38478" cy="10606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227CB67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</w:tr>
                              <w:tr w:rsidR="004F6AF4" w:rsidRPr="005D5BB8" w14:paraId="0672B92B" w14:textId="77777777" w:rsidTr="00EB1366">
                                <w:trPr>
                                  <w:trHeight w:val="2062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48A8AF0D" w14:textId="77777777" w:rsidR="004F6AF4" w:rsidRPr="005D5BB8" w:rsidRDefault="004F6AF4" w:rsidP="00561B1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rFonts w:ascii="Chu Van An" w:hAnsi="Chu Van An" w:cs="Chu Van An"/>
                                      </w:rPr>
                                      <w:t>Biến một góc thành một góc bằng nó</w:t>
                                    </w:r>
                                  </w:p>
                                  <w:p w14:paraId="0A5060C4" w14:textId="77777777" w:rsidR="004F6AF4" w:rsidRPr="005D5BB8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0CDC9CA9" w14:textId="3FA84797" w:rsidR="004F6AF4" w:rsidRPr="005D5BB8" w:rsidRDefault="004F6AF4" w:rsidP="00EB1366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5D5BB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A199A9F" wp14:editId="11B875D3">
                                          <wp:extent cx="1518649" cy="1114425"/>
                                          <wp:effectExtent l="0" t="0" r="5715" b="0"/>
                                          <wp:docPr id="27" name="Picture 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20112" cy="111549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DDBBE7C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Pr="005D5BB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5D5BB8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369262" cy="152528"/>
                            <a:chOff x="-12333" y="-4628"/>
                            <a:chExt cx="1369262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369262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430.5pt;mso-position-horizontal-relative:char;mso-position-vertical-relative:line" coordorigin="-123,-46" coordsize="65134,25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">
                <v:shape id="Rectangle: Diagonal Corners Rounded 7" o:spid="_x0000_s1081" style="position:absolute;width:65011;height:25746;visibility:visible;mso-wrap-style:square;v-text-anchor:middle" coordsize="6501130,25747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" adj="-11796480,,5400" path="m24382,l6432952,v37654,,68178,30524,68178,68178l6501130,2550319v,13466,-10916,24382,-24382,24382l68178,2574701c30524,2574701,,2544177,,2506523l,24382c,10916,10916,,2438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4382,0;6432952,0;6501130,68178;6501130,2550319;6476748,2574701;68178,2574701;0,2506523;0,24382;24382,0" o:connectangles="0,0,0,0,0,0,0,0,0" textboxrect="0,0,6501130,2574701"/>
                  <v:textbox>
                    <w:txbxContent>
                      <w:p w14:paraId="090736F4" w14:textId="657D5800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4A5F210" w14:textId="77777777" w:rsidR="00C710E9" w:rsidRPr="005D5BB8" w:rsidRDefault="00C710E9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26C060E2" w:rsidR="004F6AF4" w:rsidRPr="005D5BB8" w:rsidRDefault="00EB1366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4F6AF4" w:rsidRPr="005D5BB8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Tính chất</w:t>
                        </w:r>
                      </w:p>
                      <w:tbl>
                        <w:tblPr>
                          <w:tblStyle w:val="TableGrid"/>
                          <w:tblW w:w="10017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576"/>
                          <w:gridCol w:w="3441"/>
                        </w:tblGrid>
                        <w:tr w:rsidR="004F6AF4" w:rsidRPr="005D5BB8" w14:paraId="11F42D4E" w14:textId="77777777" w:rsidTr="00EB1366">
                          <w:trPr>
                            <w:trHeight w:val="1007"/>
                          </w:trPr>
                          <w:tc>
                            <w:tcPr>
                              <w:tcW w:w="6576" w:type="dxa"/>
                            </w:tcPr>
                            <w:p w14:paraId="6E138A84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Bảo toàn khoảng cách giữa hai điểm bất kì</w:t>
                              </w:r>
                            </w:p>
                            <w:p w14:paraId="7EB5C9A2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đoạn thẳng thành đoạn thẳng bằng nó.</w:t>
                              </w:r>
                            </w:p>
                            <w:p w14:paraId="1F054A68" w14:textId="24026212" w:rsidR="004F6AF4" w:rsidRPr="005D5BB8" w:rsidRDefault="00DD54B1" w:rsidP="004F6AF4">
                              <w:pPr>
                                <w:pStyle w:val="ListParagraph"/>
                                <w:ind w:left="5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Segoe UI Symbol" w:eastAsia="Yu Gothic" w:hAnsi="Segoe UI Symbol" w:cs="Segoe UI Symbol"/>
                                </w:rPr>
                                <w:t>☞</w: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</w:rPr>
                                <w:t xml:space="preserve">.Nếu </w: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620" w:dyaOrig="380" w14:anchorId="6747DAA9">
                                  <v:shape id="_x0000_i1040" type="#_x0000_t75" style="width:131.25pt;height:18.75pt" o:ole="">
                                    <v:imagedata r:id="rId57" o:title=""/>
                                  </v:shape>
                                  <o:OLEObject Type="Embed" ProgID="Equation.DSMT4" ShapeID="_x0000_i1040" DrawAspect="Content" ObjectID="_1686899891" r:id="rId67"/>
                                </w:objec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</w:rPr>
                                <w:t xml:space="preserve"> thì </w:t>
                              </w:r>
                              <w:r w:rsidR="004F6AF4" w:rsidRPr="005D5BB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440" w:dyaOrig="340" w14:anchorId="4A9C6D22">
                                  <v:shape id="_x0000_i1041" type="#_x0000_t75" style="width:1in;height:17.25pt" o:ole="">
                                    <v:imagedata r:id="rId59" o:title=""/>
                                  </v:shape>
                                  <o:OLEObject Type="Embed" ProgID="Equation.DSMT4" ShapeID="_x0000_i1041" DrawAspect="Content" ObjectID="_1686899892" r:id="rId68"/>
                                </w:objec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290449AE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248B6025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5E75FBF7" wp14:editId="02A223C6">
                                    <wp:extent cx="1292909" cy="558800"/>
                                    <wp:effectExtent l="0" t="0" r="254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96633" cy="5604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5D5BB8" w14:paraId="5493A066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5F7AD636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đường thẳng thành đường thẳng song song hoặc trùng với đường thẳng đã cho.</w:t>
                              </w:r>
                            </w:p>
                            <w:p w14:paraId="487C2E43" w14:textId="77777777" w:rsidR="004F6AF4" w:rsidRPr="005D5BB8" w:rsidRDefault="004F6AF4" w:rsidP="004F6AF4">
                              <w:p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0678BD66" w14:textId="447E9DE5" w:rsidR="004F6AF4" w:rsidRPr="005D5BB8" w:rsidRDefault="004F6AF4" w:rsidP="004F6AF4">
                              <w:p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6106951F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70660786" wp14:editId="153B8A75">
                                    <wp:extent cx="948059" cy="649829"/>
                                    <wp:effectExtent l="0" t="0" r="4445" b="0"/>
                                    <wp:docPr id="251" name="Picture 2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48948" cy="6504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5D5BB8">
                                <w:rPr>
                                  <w:rFonts w:ascii="Chu Van An" w:hAnsi="Chu Van An" w:cs="Chu Van An"/>
                                  <w:noProof/>
                                </w:rPr>
                                <w:t xml:space="preserve"> </w:t>
                              </w: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283B57D6" wp14:editId="07A58277">
                                    <wp:extent cx="919451" cy="516987"/>
                                    <wp:effectExtent l="0" t="0" r="0" b="0"/>
                                    <wp:docPr id="252" name="Picture 2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19724" cy="51714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5D5BB8" w14:paraId="0CC2ECEC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3E7D569A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tam giác thành tam giác bằng tam giác đã cho.</w: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69701AD9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738ABAE9" wp14:editId="2C3178E1">
                                    <wp:extent cx="920010" cy="678842"/>
                                    <wp:effectExtent l="0" t="0" r="0" b="6985"/>
                                    <wp:docPr id="19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21245" cy="6797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5D5BB8" w14:paraId="3BB3093B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2D07D767" w14:textId="77777777" w:rsidR="004F6AF4" w:rsidRPr="005D5BB8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đường tròn thành đường tròn có cùng bán kính.</w: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20DF50B4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00F70983" wp14:editId="7C5568F0">
                                    <wp:extent cx="1134908" cy="1057275"/>
                                    <wp:effectExtent l="0" t="0" r="8255" b="0"/>
                                    <wp:docPr id="20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38478" cy="1060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27CB67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</w:tr>
                        <w:tr w:rsidR="004F6AF4" w:rsidRPr="005D5BB8" w14:paraId="0672B92B" w14:textId="77777777" w:rsidTr="00EB1366">
                          <w:trPr>
                            <w:trHeight w:val="2062"/>
                          </w:trPr>
                          <w:tc>
                            <w:tcPr>
                              <w:tcW w:w="6576" w:type="dxa"/>
                            </w:tcPr>
                            <w:p w14:paraId="48A8AF0D" w14:textId="77777777" w:rsidR="004F6AF4" w:rsidRPr="005D5BB8" w:rsidRDefault="004F6AF4" w:rsidP="00561B1E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rFonts w:ascii="Chu Van An" w:hAnsi="Chu Van An" w:cs="Chu Van An"/>
                                </w:rPr>
                                <w:t>Biến một góc thành một góc bằng nó</w:t>
                              </w:r>
                            </w:p>
                            <w:p w14:paraId="0A5060C4" w14:textId="77777777" w:rsidR="004F6AF4" w:rsidRPr="005D5BB8" w:rsidRDefault="004F6AF4" w:rsidP="004F6AF4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0CDC9CA9" w14:textId="3FA84797" w:rsidR="004F6AF4" w:rsidRPr="005D5BB8" w:rsidRDefault="004F6AF4" w:rsidP="00EB1366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5D5BB8">
                                <w:rPr>
                                  <w:noProof/>
                                </w:rPr>
                                <w:drawing>
                                  <wp:inline distT="0" distB="0" distL="0" distR="0" wp14:anchorId="6A199A9F" wp14:editId="11B875D3">
                                    <wp:extent cx="1518649" cy="1114425"/>
                                    <wp:effectExtent l="0" t="0" r="5715" b="0"/>
                                    <wp:docPr id="27" name="Picture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20112" cy="111549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DDBBE7C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Pr="005D5BB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5D5BB8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3692;height:1525" coordorigin="-123,-46" coordsize="13692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369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2A7114" w:rsidRDefault="00162692" w:rsidP="00FC4E6D">
      <w:pPr>
        <w:spacing w:line="240" w:lineRule="auto"/>
      </w:pPr>
      <w:r w:rsidRPr="002A7114">
        <w:rPr>
          <w:b/>
          <w:bCs/>
          <w:color w:val="FF0000"/>
          <w:kern w:val="24"/>
        </w:rPr>
        <w:t xml:space="preserve">   </w:t>
      </w:r>
      <w:r w:rsidR="00993994" w:rsidRPr="002A7114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2A7114" w:rsidRDefault="00993994" w:rsidP="00FC4E6D">
      <w:pPr>
        <w:spacing w:line="240" w:lineRule="auto"/>
        <w:ind w:left="426"/>
      </w:pPr>
      <w:r w:rsidRPr="002A7114">
        <w:rPr>
          <w:noProof/>
        </w:rPr>
        <mc:AlternateContent>
          <mc:Choice Requires="wpg">
            <w:drawing>
              <wp:inline distT="0" distB="0" distL="0" distR="0" wp14:anchorId="44CBF862" wp14:editId="633D1A20">
                <wp:extent cx="6547104" cy="179070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790700"/>
                          <a:chOff x="0" y="0"/>
                          <a:chExt cx="6547104" cy="152505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77"/>
                            <a:ext cx="6547104" cy="12643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77D78628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Sử dụng </w:t>
                              </w:r>
                              <w:r w:rsidR="007A2D1D">
                                <w:rPr>
                                  <w:color w:val="000000" w:themeColor="text1"/>
                                </w:rPr>
                                <w:t>các t</w:t>
                              </w:r>
                              <w:r w:rsidR="005D5BB8">
                                <w:rPr>
                                  <w:color w:val="000000" w:themeColor="text1"/>
                                </w:rPr>
                                <w:t>ính</w:t>
                              </w:r>
                              <w:r w:rsidR="007A2D1D">
                                <w:rPr>
                                  <w:color w:val="000000" w:themeColor="text1"/>
                                </w:rPr>
                                <w:t xml:space="preserve"> chất của phép tịnh tiến và </w:t>
                              </w:r>
                              <w:r>
                                <w:rPr>
                                  <w:color w:val="000000" w:themeColor="text1"/>
                                </w:rPr>
                                <w:t>biểu thức tọa độ:</w:t>
                              </w:r>
                            </w:p>
                            <w:p w14:paraId="789D8DF6" w14:textId="2E3530A2" w:rsidR="00800423" w:rsidRPr="008B3A7B" w:rsidRDefault="00EB1366" w:rsidP="00800423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  <w:r w:rsidRPr="00D90283">
                                <w:rPr>
                                  <w:position w:val="-54"/>
                                </w:rPr>
                                <w:object w:dxaOrig="3180" w:dyaOrig="1180" w14:anchorId="7E1FEE2A">
                                  <v:shape id="_x0000_i1042" type="#_x0000_t75" style="width:158.25pt;height:58.5pt" o:ole="">
                                    <v:imagedata r:id="rId44" o:title=""/>
                                  </v:shape>
                                  <o:OLEObject Type="Embed" ProgID="Equation.DSMT4" ShapeID="_x0000_i1042" DrawAspect="Content" ObjectID="_1686899893" r:id="rId69"/>
                                </w:object>
                              </w: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3" y="104387"/>
                                    <a:ext cx="4741747" cy="369570"/>
                                    <a:chOff x="1611713" y="104387"/>
                                    <a:chExt cx="474174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B0D2BDF" w:rsidR="00E62F77" w:rsidRPr="007A2D1D" w:rsidRDefault="007A2D1D" w:rsidP="00993994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/>
                                            <w:bCs/>
                                            <w:color w:val="7030A0"/>
                                            <w:kern w:val="24"/>
                                          </w:rPr>
                                        </w:pPr>
                                        <w:r w:rsidRPr="007A2D1D">
                                          <w:rPr>
                                            <w:b/>
                                            <w:color w:val="7030A0"/>
                                          </w:rPr>
                                          <w:t>Xác định phép tịnh tiến, đếm số phép tịnh tiến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3" y="104387"/>
                                      <a:ext cx="342900" cy="369570"/>
                                      <a:chOff x="1611713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3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41pt;mso-position-horizontal-relative:char;mso-position-vertical-relative:line" coordsize="65471,15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">
                <v:shape id="Rectangle: Diagonal Corners Rounded 1" o:spid="_x0000_s1105" style="position:absolute;top:2606;width:65471;height:1264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0909;6547104,1252409;6532329,1264382;112179,1264382;0,1173473;0,11973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77D78628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</w:rPr>
                          <w:t xml:space="preserve">Sử dụng </w:t>
                        </w:r>
                        <w:r w:rsidR="007A2D1D">
                          <w:rPr>
                            <w:color w:val="000000" w:themeColor="text1"/>
                          </w:rPr>
                          <w:t>các t</w:t>
                        </w:r>
                        <w:r w:rsidR="005D5BB8">
                          <w:rPr>
                            <w:color w:val="000000" w:themeColor="text1"/>
                          </w:rPr>
                          <w:t>ính</w:t>
                        </w:r>
                        <w:r w:rsidR="007A2D1D">
                          <w:rPr>
                            <w:color w:val="000000" w:themeColor="text1"/>
                          </w:rPr>
                          <w:t xml:space="preserve"> chất của phép tịnh tiến và </w:t>
                        </w:r>
                        <w:r>
                          <w:rPr>
                            <w:color w:val="000000" w:themeColor="text1"/>
                          </w:rPr>
                          <w:t>biểu thức tọa độ:</w:t>
                        </w:r>
                      </w:p>
                      <w:p w14:paraId="789D8DF6" w14:textId="2E3530A2" w:rsidR="00800423" w:rsidRPr="008B3A7B" w:rsidRDefault="00EB1366" w:rsidP="00800423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  <w:r w:rsidRPr="00D90283">
                          <w:rPr>
                            <w:position w:val="-54"/>
                          </w:rPr>
                          <w:object w:dxaOrig="3180" w:dyaOrig="1180" w14:anchorId="7E1FEE2A">
                            <v:shape id="_x0000_i1060" type="#_x0000_t75" style="width:158.25pt;height:58.5pt" o:ole="">
                              <v:imagedata r:id="rId70" o:title=""/>
                            </v:shape>
                            <o:OLEObject Type="Embed" ProgID="Equation.DSMT4" ShapeID="_x0000_i1060" DrawAspect="Content" ObjectID="_1686900263" r:id="rId71"/>
                          </w:object>
                        </w: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7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B0D2BDF" w:rsidR="00E62F77" w:rsidRPr="007A2D1D" w:rsidRDefault="007A2D1D" w:rsidP="00993994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/>
                                      <w:bCs/>
                                      <w:color w:val="7030A0"/>
                                      <w:kern w:val="24"/>
                                    </w:rPr>
                                  </w:pPr>
                                  <w:r w:rsidRPr="007A2D1D">
                                    <w:rPr>
                                      <w:b/>
                                      <w:color w:val="7030A0"/>
                                    </w:rPr>
                                    <w:t>Xác định phép tịnh tiến, đếm số phép tịnh tiến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3801C1E" w:rsidR="00EC5D1C" w:rsidRPr="002A7114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2A7114">
        <w:rPr>
          <w:b/>
          <w:bCs/>
          <w:color w:val="0000CC"/>
          <w:shd w:val="clear" w:color="auto" w:fill="F9FFE5"/>
        </w:rPr>
        <w:sym w:font="Wingdings" w:char="F031"/>
      </w:r>
      <w:r w:rsidRPr="002A7114">
        <w:rPr>
          <w:b/>
          <w:bCs/>
          <w:color w:val="FF0000"/>
          <w:shd w:val="clear" w:color="auto" w:fill="F9FFE5"/>
        </w:rPr>
        <w:t>_Bài tập minh họa</w:t>
      </w:r>
      <w:r w:rsidRPr="002A7114">
        <w:rPr>
          <w:b/>
          <w:bCs/>
          <w:color w:val="FF0000"/>
        </w:rPr>
        <w:t>:</w:t>
      </w:r>
    </w:p>
    <w:p w14:paraId="17C41E14" w14:textId="77777777" w:rsidR="007A2D1D" w:rsidRPr="002A7114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2A7114">
        <w:t xml:space="preserve">Phép tịnh tiến theo </w:t>
      </w:r>
      <w:r w:rsidRPr="002A7114">
        <w:rPr>
          <w:rFonts w:ascii="Times New Roman" w:eastAsia="Times New Roman" w:hAnsi="Times New Roman" w:cs="Times New Roman"/>
          <w:position w:val="-6"/>
        </w:rPr>
        <w:object w:dxaOrig="195" w:dyaOrig="285" w14:anchorId="6BD992D1">
          <v:shape id="_x0000_i1043" type="#_x0000_t75" style="width:9.75pt;height:14.25pt" o:ole="">
            <v:imagedata r:id="rId73" o:title=""/>
          </v:shape>
          <o:OLEObject Type="Embed" ProgID="Equation.DSMT4" ShapeID="_x0000_i1043" DrawAspect="Content" ObjectID="_1686895289" r:id="rId74"/>
        </w:object>
      </w:r>
      <w:r w:rsidRPr="002A7114">
        <w:t xml:space="preserve"> biến điểm </w:t>
      </w:r>
      <w:r w:rsidRPr="002A7114">
        <w:rPr>
          <w:rFonts w:ascii="Times New Roman" w:eastAsia="Times New Roman" w:hAnsi="Times New Roman" w:cs="Times New Roman"/>
          <w:position w:val="-14"/>
        </w:rPr>
        <w:object w:dxaOrig="720" w:dyaOrig="420" w14:anchorId="14E242E1">
          <v:shape id="_x0000_i1044" type="#_x0000_t75" style="width:36pt;height:21pt" o:ole="">
            <v:imagedata r:id="rId75" o:title=""/>
          </v:shape>
          <o:OLEObject Type="Embed" ProgID="Equation.DSMT4" ShapeID="_x0000_i1044" DrawAspect="Content" ObjectID="_1686895290" r:id="rId76"/>
        </w:object>
      </w:r>
      <w:r w:rsidRPr="002A7114">
        <w:t xml:space="preserve"> thành điểm </w:t>
      </w:r>
      <w:r w:rsidRPr="002A7114">
        <w:rPr>
          <w:rFonts w:ascii="Times New Roman" w:eastAsia="Times New Roman" w:hAnsi="Times New Roman" w:cs="Times New Roman"/>
          <w:position w:val="-14"/>
        </w:rPr>
        <w:object w:dxaOrig="795" w:dyaOrig="420" w14:anchorId="472C7B65">
          <v:shape id="_x0000_i1045" type="#_x0000_t75" style="width:39.75pt;height:21pt" o:ole="">
            <v:imagedata r:id="rId77" o:title=""/>
          </v:shape>
          <o:OLEObject Type="Embed" ProgID="Equation.DSMT4" ShapeID="_x0000_i1045" DrawAspect="Content" ObjectID="_1686895291" r:id="rId78"/>
        </w:object>
      </w:r>
      <w:r w:rsidRPr="002A7114">
        <w:t xml:space="preserve">. Tìm tọa độ của vectơ tịnh tiến </w:t>
      </w:r>
      <w:r w:rsidRPr="002A7114">
        <w:rPr>
          <w:rFonts w:ascii="Times New Roman" w:eastAsia="Times New Roman" w:hAnsi="Times New Roman" w:cs="Times New Roman"/>
          <w:position w:val="-6"/>
        </w:rPr>
        <w:object w:dxaOrig="195" w:dyaOrig="285" w14:anchorId="10869A60">
          <v:shape id="_x0000_i1046" type="#_x0000_t75" style="width:9.75pt;height:14.25pt" o:ole="">
            <v:imagedata r:id="rId79" o:title=""/>
          </v:shape>
          <o:OLEObject Type="Embed" ProgID="Equation.DSMT4" ShapeID="_x0000_i1046" DrawAspect="Content" ObjectID="_1686895292" r:id="rId80"/>
        </w:object>
      </w:r>
      <w:r w:rsidRPr="002A7114">
        <w:t>.</w:t>
      </w:r>
    </w:p>
    <w:p w14:paraId="59C29598" w14:textId="422A4A23" w:rsidR="007A2D1D" w:rsidRPr="002A7114" w:rsidRDefault="002A7114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080" w:dyaOrig="420" w14:anchorId="16DD0FB2">
          <v:shape id="_x0000_i1047" type="#_x0000_t75" style="width:54pt;height:21pt" o:ole="">
            <v:imagedata r:id="rId81" o:title=""/>
          </v:shape>
          <o:OLEObject Type="Embed" ProgID="Equation.DSMT4" ShapeID="_x0000_i1047" DrawAspect="Content" ObjectID="_1686895293" r:id="rId82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005" w:dyaOrig="420" w14:anchorId="39AFE9B2">
          <v:shape id="_x0000_i1048" type="#_x0000_t75" style="width:50.25pt;height:21pt" o:ole="">
            <v:imagedata r:id="rId83" o:title=""/>
          </v:shape>
          <o:OLEObject Type="Embed" ProgID="Equation.DSMT4" ShapeID="_x0000_i1048" DrawAspect="Content" ObjectID="_1686895294" r:id="rId84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005" w:dyaOrig="420" w14:anchorId="2CA516D3">
          <v:shape id="_x0000_i1049" type="#_x0000_t75" style="width:50.25pt;height:21pt" o:ole="">
            <v:imagedata r:id="rId85" o:title=""/>
          </v:shape>
          <o:OLEObject Type="Embed" ProgID="Equation.DSMT4" ShapeID="_x0000_i1049" DrawAspect="Content" ObjectID="_1686895295" r:id="rId86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990" w:dyaOrig="420" w14:anchorId="5469693A">
          <v:shape id="_x0000_i1050" type="#_x0000_t75" style="width:49.5pt;height:21pt" o:ole="">
            <v:imagedata r:id="rId87" o:title=""/>
          </v:shape>
          <o:OLEObject Type="Embed" ProgID="Equation.DSMT4" ShapeID="_x0000_i1050" DrawAspect="Content" ObjectID="_1686895296" r:id="rId88"/>
        </w:object>
      </w:r>
      <w:r w:rsidR="007A2D1D" w:rsidRPr="002A7114">
        <w:t>.</w:t>
      </w:r>
    </w:p>
    <w:p w14:paraId="18F1C821" w14:textId="0C1A5524" w:rsidR="007A2D1D" w:rsidRPr="002A7114" w:rsidRDefault="00BC1311" w:rsidP="007A2D1D">
      <w:pPr>
        <w:spacing w:line="276" w:lineRule="auto"/>
        <w:ind w:left="992"/>
        <w:jc w:val="center"/>
        <w:rPr>
          <w:b/>
        </w:rPr>
      </w:pPr>
      <w:r w:rsidRPr="002A7114">
        <w:rPr>
          <w:b/>
          <w:color w:val="0000CC"/>
        </w:rPr>
        <w:lastRenderedPageBreak/>
        <w:t>Lời giải</w:t>
      </w:r>
    </w:p>
    <w:p w14:paraId="0E9760A6" w14:textId="77777777" w:rsidR="007A2D1D" w:rsidRPr="002A7114" w:rsidRDefault="007A2D1D" w:rsidP="007A2D1D">
      <w:pPr>
        <w:spacing w:line="276" w:lineRule="auto"/>
        <w:ind w:left="992"/>
        <w:rPr>
          <w:b/>
        </w:rPr>
      </w:pPr>
      <w:r w:rsidRPr="002A7114">
        <w:rPr>
          <w:b/>
        </w:rPr>
        <w:t>Chọn C</w:t>
      </w:r>
    </w:p>
    <w:p w14:paraId="60637ECB" w14:textId="77777777" w:rsidR="007A2D1D" w:rsidRPr="002A7114" w:rsidRDefault="007A2D1D" w:rsidP="007A2D1D">
      <w:pPr>
        <w:spacing w:line="276" w:lineRule="auto"/>
        <w:ind w:left="992"/>
        <w:rPr>
          <w:b/>
        </w:rPr>
      </w:pPr>
      <w:r w:rsidRPr="002A7114">
        <w:t xml:space="preserve">Ta có: </w:t>
      </w:r>
      <w:r w:rsidRPr="002A7114">
        <w:rPr>
          <w:rFonts w:ascii="Times New Roman" w:eastAsia="Times New Roman" w:hAnsi="Times New Roman" w:cs="Times New Roman"/>
          <w:position w:val="-14"/>
        </w:rPr>
        <w:object w:dxaOrig="2205" w:dyaOrig="420" w14:anchorId="6AF6C855">
          <v:shape id="_x0000_i1051" type="#_x0000_t75" style="width:110.25pt;height:21pt" o:ole="">
            <v:imagedata r:id="rId89" o:title=""/>
          </v:shape>
          <o:OLEObject Type="Embed" ProgID="Equation.DSMT4" ShapeID="_x0000_i1051" DrawAspect="Content" ObjectID="_1686895297" r:id="rId90"/>
        </w:object>
      </w:r>
      <w:r w:rsidRPr="002A7114">
        <w:rPr>
          <w:rFonts w:ascii="Times New Roman" w:eastAsia="Times New Roman" w:hAnsi="Times New Roman" w:cs="Times New Roman"/>
          <w:position w:val="-14"/>
        </w:rPr>
        <w:object w:dxaOrig="1275" w:dyaOrig="420" w14:anchorId="18706529">
          <v:shape id="_x0000_i1052" type="#_x0000_t75" style="width:63.75pt;height:21pt" o:ole="">
            <v:imagedata r:id="rId91" o:title=""/>
          </v:shape>
          <o:OLEObject Type="Embed" ProgID="Equation.DSMT4" ShapeID="_x0000_i1052" DrawAspect="Content" ObjectID="_1686895298" r:id="rId92"/>
        </w:object>
      </w:r>
      <w:r w:rsidRPr="002A7114">
        <w:t>.</w:t>
      </w:r>
    </w:p>
    <w:p w14:paraId="64041E51" w14:textId="77777777" w:rsidR="007A2D1D" w:rsidRPr="002A7114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 w:rsidRPr="002A7114">
        <w:t xml:space="preserve">Trong mặt phẳng toạ độ </w:t>
      </w:r>
      <w:r w:rsidRPr="002A7114">
        <w:rPr>
          <w:rFonts w:ascii="Times New Roman" w:eastAsia="Times New Roman" w:hAnsi="Times New Roman" w:cs="Times New Roman"/>
          <w:position w:val="-10"/>
        </w:rPr>
        <w:object w:dxaOrig="465" w:dyaOrig="330" w14:anchorId="2AE5882C">
          <v:shape id="_x0000_i1053" type="#_x0000_t75" style="width:23.25pt;height:16.5pt" o:ole="">
            <v:imagedata r:id="rId93" o:title=""/>
          </v:shape>
          <o:OLEObject Type="Embed" ProgID="Equation.DSMT4" ShapeID="_x0000_i1053" DrawAspect="Content" ObjectID="_1686895299" r:id="rId94"/>
        </w:object>
      </w:r>
      <w:r w:rsidRPr="002A7114">
        <w:t xml:space="preserve"> cho </w:t>
      </w:r>
      <w:r w:rsidRPr="002A7114">
        <w:rPr>
          <w:rFonts w:ascii="Times New Roman" w:eastAsia="Times New Roman" w:hAnsi="Times New Roman" w:cs="Times New Roman"/>
          <w:position w:val="-14"/>
        </w:rPr>
        <w:object w:dxaOrig="1710" w:dyaOrig="405" w14:anchorId="42A5D541">
          <v:shape id="_x0000_i1054" type="#_x0000_t75" style="width:85.5pt;height:20.25pt" o:ole="">
            <v:imagedata r:id="rId95" o:title=""/>
          </v:shape>
          <o:OLEObject Type="Embed" ProgID="Equation.DSMT4" ShapeID="_x0000_i1054" DrawAspect="Content" ObjectID="_1686895300" r:id="rId96"/>
        </w:object>
      </w:r>
      <w:r w:rsidRPr="002A7114">
        <w:t xml:space="preserve">. Khi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50" w:dyaOrig="405" w14:anchorId="6EF2ED36">
          <v:shape id="_x0000_i1055" type="#_x0000_t75" style="width:52.5pt;height:20.25pt" o:ole="">
            <v:imagedata r:id="rId97" o:title=""/>
          </v:shape>
          <o:OLEObject Type="Embed" ProgID="Equation.DSMT4" ShapeID="_x0000_i1055" DrawAspect="Content" ObjectID="_1686895301" r:id="rId98"/>
        </w:object>
      </w:r>
      <w:r w:rsidRPr="002A7114">
        <w:t xml:space="preserve"> thì</w:t>
      </w:r>
    </w:p>
    <w:p w14:paraId="0D0BEAD6" w14:textId="015D33CC" w:rsidR="007A2D1D" w:rsidRPr="002A7114" w:rsidRDefault="002A7114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110" w:dyaOrig="435" w14:anchorId="78831F35">
          <v:shape id="_x0000_i1056" type="#_x0000_t75" style="width:55.5pt;height:21.75pt" o:ole="">
            <v:imagedata r:id="rId99" o:title=""/>
          </v:shape>
          <o:OLEObject Type="Embed" ProgID="Equation.DSMT4" ShapeID="_x0000_i1056" DrawAspect="Content" ObjectID="_1686895302" r:id="rId100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320" w:dyaOrig="435" w14:anchorId="5951385A">
          <v:shape id="_x0000_i1057" type="#_x0000_t75" style="width:66pt;height:21.75pt" o:ole="">
            <v:imagedata r:id="rId101" o:title=""/>
          </v:shape>
          <o:OLEObject Type="Embed" ProgID="Equation.DSMT4" ShapeID="_x0000_i1057" DrawAspect="Content" ObjectID="_1686895303" r:id="rId102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020" w:dyaOrig="435" w14:anchorId="1BEBB787">
          <v:shape id="_x0000_i1058" type="#_x0000_t75" style="width:51pt;height:21.75pt" o:ole="">
            <v:imagedata r:id="rId103" o:title=""/>
          </v:shape>
          <o:OLEObject Type="Embed" ProgID="Equation.DSMT4" ShapeID="_x0000_i1058" DrawAspect="Content" ObjectID="_1686895304" r:id="rId104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1170" w:dyaOrig="435" w14:anchorId="3CEC7FEC">
          <v:shape id="_x0000_i1059" type="#_x0000_t75" style="width:58.5pt;height:21.75pt" o:ole="">
            <v:imagedata r:id="rId105" o:title=""/>
          </v:shape>
          <o:OLEObject Type="Embed" ProgID="Equation.DSMT4" ShapeID="_x0000_i1059" DrawAspect="Content" ObjectID="_1686895305" r:id="rId106"/>
        </w:object>
      </w:r>
      <w:r w:rsidR="007A2D1D" w:rsidRPr="002A7114">
        <w:t>.</w:t>
      </w:r>
    </w:p>
    <w:p w14:paraId="1D3CCC51" w14:textId="7DEBE028" w:rsidR="007A2D1D" w:rsidRPr="002A7114" w:rsidRDefault="00BC1311" w:rsidP="007A2D1D">
      <w:pPr>
        <w:spacing w:line="276" w:lineRule="auto"/>
        <w:ind w:left="992"/>
        <w:jc w:val="center"/>
        <w:rPr>
          <w:b/>
          <w:color w:val="0000FF"/>
        </w:rPr>
      </w:pPr>
      <w:r w:rsidRPr="002A7114">
        <w:rPr>
          <w:b/>
          <w:color w:val="0000CC"/>
        </w:rPr>
        <w:t>Lời giải</w:t>
      </w:r>
    </w:p>
    <w:p w14:paraId="4076F839" w14:textId="77777777" w:rsidR="007A2D1D" w:rsidRPr="002A7114" w:rsidRDefault="007A2D1D" w:rsidP="007A2D1D">
      <w:pPr>
        <w:spacing w:line="276" w:lineRule="auto"/>
        <w:ind w:left="992"/>
        <w:jc w:val="both"/>
        <w:rPr>
          <w:b/>
          <w:color w:val="0000FF"/>
        </w:rPr>
      </w:pPr>
      <w:r w:rsidRPr="002A7114">
        <w:rPr>
          <w:b/>
          <w:color w:val="0000FF"/>
        </w:rPr>
        <w:t>Chọn A</w:t>
      </w:r>
    </w:p>
    <w:p w14:paraId="2F1D7069" w14:textId="77777777" w:rsidR="007A2D1D" w:rsidRPr="002A7114" w:rsidRDefault="007A2D1D" w:rsidP="007A2D1D">
      <w:pPr>
        <w:spacing w:line="276" w:lineRule="auto"/>
        <w:ind w:left="992"/>
        <w:rPr>
          <w:b/>
          <w:color w:val="800080"/>
        </w:rPr>
      </w:pPr>
      <w:r w:rsidRPr="002A7114">
        <w:t xml:space="preserve">Ta có </w:t>
      </w:r>
      <w:r w:rsidRPr="002A7114">
        <w:rPr>
          <w:rFonts w:ascii="Times New Roman" w:eastAsia="Times New Roman" w:hAnsi="Times New Roman" w:cs="Times New Roman"/>
          <w:position w:val="-14"/>
        </w:rPr>
        <w:object w:dxaOrig="3000" w:dyaOrig="420" w14:anchorId="57F45E52">
          <v:shape id="_x0000_i1060" type="#_x0000_t75" style="width:150pt;height:21pt" o:ole="">
            <v:imagedata r:id="rId107" o:title=""/>
          </v:shape>
          <o:OLEObject Type="Embed" ProgID="Equation.DSMT4" ShapeID="_x0000_i1060" DrawAspect="Content" ObjectID="_1686895306" r:id="rId108"/>
        </w:object>
      </w:r>
      <w:r w:rsidRPr="002A7114">
        <w:t>.</w:t>
      </w:r>
    </w:p>
    <w:p w14:paraId="176E2D7C" w14:textId="77777777" w:rsidR="007A2D1D" w:rsidRPr="002A7114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2A7114">
        <w:t xml:space="preserve">Trong mặt phẳng </w:t>
      </w:r>
      <w:r w:rsidRPr="002A7114">
        <w:rPr>
          <w:rFonts w:ascii="Times New Roman" w:eastAsia="Times New Roman" w:hAnsi="Times New Roman" w:cs="Times New Roman"/>
          <w:position w:val="-10"/>
        </w:rPr>
        <w:object w:dxaOrig="465" w:dyaOrig="330" w14:anchorId="54D3449B">
          <v:shape id="_x0000_i1061" type="#_x0000_t75" style="width:23.25pt;height:16.5pt" o:ole="">
            <v:imagedata r:id="rId109" o:title=""/>
          </v:shape>
          <o:OLEObject Type="Embed" ProgID="Equation.DSMT4" ShapeID="_x0000_i1061" DrawAspect="Content" ObjectID="_1686895307" r:id="rId110"/>
        </w:object>
      </w:r>
      <w:r w:rsidRPr="002A7114">
        <w:t xml:space="preserve">cho đường thẳng </w:t>
      </w:r>
      <w:r w:rsidRPr="002A7114">
        <w:rPr>
          <w:rFonts w:ascii="Times New Roman" w:eastAsia="Times New Roman" w:hAnsi="Times New Roman" w:cs="Times New Roman"/>
          <w:position w:val="-6"/>
        </w:rPr>
        <w:object w:dxaOrig="210" w:dyaOrig="270" w14:anchorId="47FBDFD3">
          <v:shape id="_x0000_i1062" type="#_x0000_t75" style="width:10.5pt;height:13.5pt" o:ole="">
            <v:imagedata r:id="rId111" o:title=""/>
          </v:shape>
          <o:OLEObject Type="Embed" ProgID="Equation.DSMT4" ShapeID="_x0000_i1062" DrawAspect="Content" ObjectID="_1686895308" r:id="rId112"/>
        </w:object>
      </w:r>
      <w:r w:rsidRPr="002A7114">
        <w:t xml:space="preserve">: </w:t>
      </w:r>
      <w:r w:rsidRPr="002A7114">
        <w:rPr>
          <w:rFonts w:ascii="Times New Roman" w:eastAsia="Times New Roman" w:hAnsi="Times New Roman" w:cs="Times New Roman"/>
          <w:position w:val="-10"/>
        </w:rPr>
        <w:object w:dxaOrig="1320" w:dyaOrig="330" w14:anchorId="24C6829D">
          <v:shape id="_x0000_i1063" type="#_x0000_t75" style="width:66pt;height:16.5pt" o:ole="">
            <v:imagedata r:id="rId113" o:title=""/>
          </v:shape>
          <o:OLEObject Type="Embed" ProgID="Equation.DSMT4" ShapeID="_x0000_i1063" DrawAspect="Content" ObjectID="_1686895309" r:id="rId114"/>
        </w:object>
      </w:r>
      <w:r w:rsidRPr="002A7114">
        <w:t xml:space="preserve">. Để phép tịnh tiến theo vectơ </w:t>
      </w:r>
      <w:r w:rsidRPr="002A7114">
        <w:rPr>
          <w:rFonts w:ascii="Times New Roman" w:eastAsia="Times New Roman" w:hAnsi="Times New Roman" w:cs="Times New Roman"/>
          <w:position w:val="-6"/>
        </w:rPr>
        <w:object w:dxaOrig="195" w:dyaOrig="345" w14:anchorId="6E8D7628">
          <v:shape id="_x0000_i1064" type="#_x0000_t75" style="width:9.75pt;height:17.25pt" o:ole="">
            <v:imagedata r:id="rId115" o:title=""/>
          </v:shape>
          <o:OLEObject Type="Embed" ProgID="Equation.DSMT4" ShapeID="_x0000_i1064" DrawAspect="Content" ObjectID="_1686895310" r:id="rId116"/>
        </w:object>
      </w:r>
      <w:r w:rsidRPr="002A7114">
        <w:t xml:space="preserve">biến đường thẳng </w:t>
      </w:r>
      <w:r w:rsidRPr="002A7114">
        <w:rPr>
          <w:rFonts w:ascii="Times New Roman" w:eastAsia="Times New Roman" w:hAnsi="Times New Roman" w:cs="Times New Roman"/>
          <w:position w:val="-6"/>
        </w:rPr>
        <w:object w:dxaOrig="210" w:dyaOrig="270" w14:anchorId="43FAD46B">
          <v:shape id="_x0000_i1065" type="#_x0000_t75" style="width:10.5pt;height:13.5pt" o:ole="">
            <v:imagedata r:id="rId117" o:title=""/>
          </v:shape>
          <o:OLEObject Type="Embed" ProgID="Equation.DSMT4" ShapeID="_x0000_i1065" DrawAspect="Content" ObjectID="_1686895311" r:id="rId118"/>
        </w:object>
      </w:r>
      <w:r w:rsidRPr="002A7114">
        <w:t xml:space="preserve">thành đường thẳng </w:t>
      </w:r>
      <w:r w:rsidRPr="002A7114">
        <w:rPr>
          <w:rFonts w:ascii="Times New Roman" w:eastAsia="Times New Roman" w:hAnsi="Times New Roman" w:cs="Times New Roman"/>
          <w:position w:val="-10"/>
        </w:rPr>
        <w:object w:dxaOrig="1800" w:dyaOrig="330" w14:anchorId="08B3D854">
          <v:shape id="_x0000_i1066" type="#_x0000_t75" style="width:90pt;height:16.5pt" o:ole="">
            <v:imagedata r:id="rId119" o:title=""/>
          </v:shape>
          <o:OLEObject Type="Embed" ProgID="Equation.DSMT4" ShapeID="_x0000_i1066" DrawAspect="Content" ObjectID="_1686895312" r:id="rId120"/>
        </w:object>
      </w:r>
      <w:r w:rsidRPr="002A7114">
        <w:t xml:space="preserve">thì vectơ </w:t>
      </w:r>
      <w:r w:rsidRPr="002A7114">
        <w:rPr>
          <w:rFonts w:ascii="Times New Roman" w:eastAsia="Times New Roman" w:hAnsi="Times New Roman" w:cs="Times New Roman"/>
          <w:position w:val="-6"/>
        </w:rPr>
        <w:object w:dxaOrig="195" w:dyaOrig="345" w14:anchorId="767EBE9E">
          <v:shape id="_x0000_i1067" type="#_x0000_t75" style="width:9.75pt;height:17.25pt" o:ole="">
            <v:imagedata r:id="rId121" o:title=""/>
          </v:shape>
          <o:OLEObject Type="Embed" ProgID="Equation.DSMT4" ShapeID="_x0000_i1067" DrawAspect="Content" ObjectID="_1686895313" r:id="rId122"/>
        </w:object>
      </w:r>
      <w:r w:rsidRPr="002A7114">
        <w:t>phải là vectơ nào trong các vectơ sau?</w:t>
      </w:r>
    </w:p>
    <w:p w14:paraId="78D3B081" w14:textId="546062FE" w:rsidR="007A2D1D" w:rsidRPr="002A7114" w:rsidRDefault="002A7114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10" w:dyaOrig="420" w14:anchorId="7763A4C3">
          <v:shape id="_x0000_i1068" type="#_x0000_t75" style="width:55.5pt;height:21pt" o:ole="">
            <v:imagedata r:id="rId123" o:title=""/>
          </v:shape>
          <o:OLEObject Type="Embed" ProgID="Equation.DSMT4" ShapeID="_x0000_i1068" DrawAspect="Content" ObjectID="_1686895314" r:id="rId124"/>
        </w:object>
      </w:r>
      <w:r w:rsidR="007A2D1D" w:rsidRPr="002A7114">
        <w:rPr>
          <w:color w:val="000000" w:themeColor="text1"/>
        </w:rPr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05" w:dyaOrig="420" w14:anchorId="44B4C64C">
          <v:shape id="_x0000_i1069" type="#_x0000_t75" style="width:50.25pt;height:21pt" o:ole="">
            <v:imagedata r:id="rId125" o:title=""/>
          </v:shape>
          <o:OLEObject Type="Embed" ProgID="Equation.DSMT4" ShapeID="_x0000_i1069" DrawAspect="Content" ObjectID="_1686895315" r:id="rId126"/>
        </w:object>
      </w:r>
      <w:r w:rsidR="007A2D1D" w:rsidRPr="002A7114">
        <w:rPr>
          <w:color w:val="000000" w:themeColor="text1"/>
        </w:rPr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05" w:dyaOrig="420" w14:anchorId="66283C61">
          <v:shape id="_x0000_i1070" type="#_x0000_t75" style="width:50.25pt;height:21pt" o:ole="">
            <v:imagedata r:id="rId127" o:title=""/>
          </v:shape>
          <o:OLEObject Type="Embed" ProgID="Equation.DSMT4" ShapeID="_x0000_i1070" DrawAspect="Content" ObjectID="_1686895316" r:id="rId128"/>
        </w:object>
      </w:r>
      <w:r w:rsidR="007A2D1D" w:rsidRPr="002A7114">
        <w:rPr>
          <w:color w:val="000000" w:themeColor="text1"/>
        </w:rPr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b/>
          <w:color w:val="0000FF"/>
          <w:position w:val="-14"/>
          <w:shd w:val="clear" w:color="auto" w:fill="FFFFFF" w:themeFill="background1"/>
        </w:rPr>
        <w:object w:dxaOrig="1170" w:dyaOrig="420" w14:anchorId="30A14F39">
          <v:shape id="_x0000_i1071" type="#_x0000_t75" style="width:58.5pt;height:21pt" o:ole="">
            <v:imagedata r:id="rId129" o:title=""/>
          </v:shape>
          <o:OLEObject Type="Embed" ProgID="Equation.DSMT4" ShapeID="_x0000_i1071" DrawAspect="Content" ObjectID="_1686895317" r:id="rId130"/>
        </w:object>
      </w:r>
      <w:r w:rsidR="007A2D1D" w:rsidRPr="002A7114">
        <w:rPr>
          <w:color w:val="000000" w:themeColor="text1"/>
          <w:shd w:val="clear" w:color="auto" w:fill="FFFFFF" w:themeFill="background1"/>
        </w:rPr>
        <w:t>.</w:t>
      </w:r>
    </w:p>
    <w:p w14:paraId="6C27497C" w14:textId="66F1319F" w:rsidR="007A2D1D" w:rsidRPr="002A7114" w:rsidRDefault="00BC1311" w:rsidP="007A2D1D">
      <w:pPr>
        <w:spacing w:line="276" w:lineRule="auto"/>
        <w:ind w:left="992"/>
        <w:jc w:val="center"/>
        <w:rPr>
          <w:b/>
          <w:color w:val="0000FF"/>
        </w:rPr>
      </w:pPr>
      <w:r w:rsidRPr="002A7114">
        <w:rPr>
          <w:b/>
          <w:color w:val="0000CC"/>
        </w:rPr>
        <w:t>Lời giải</w:t>
      </w:r>
    </w:p>
    <w:p w14:paraId="3A3B075E" w14:textId="77777777" w:rsidR="007A2D1D" w:rsidRPr="002A7114" w:rsidRDefault="007A2D1D" w:rsidP="007A2D1D">
      <w:pPr>
        <w:spacing w:line="276" w:lineRule="auto"/>
        <w:ind w:left="992"/>
        <w:jc w:val="both"/>
      </w:pPr>
      <w:r w:rsidRPr="002A7114">
        <w:rPr>
          <w:b/>
          <w:color w:val="0000FF"/>
        </w:rPr>
        <w:t>Chọn B</w:t>
      </w:r>
    </w:p>
    <w:p w14:paraId="05967B97" w14:textId="77777777" w:rsidR="007A2D1D" w:rsidRPr="002A7114" w:rsidRDefault="007A2D1D" w:rsidP="007A2D1D">
      <w:pPr>
        <w:spacing w:line="276" w:lineRule="auto"/>
        <w:ind w:left="992"/>
        <w:jc w:val="both"/>
        <w:rPr>
          <w:lang w:val="vi-VN"/>
        </w:rPr>
      </w:pPr>
      <w:r w:rsidRPr="002A7114">
        <w:t xml:space="preserve">Gọi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35" w:dyaOrig="405" w14:anchorId="37690C75">
          <v:shape id="_x0000_i1072" type="#_x0000_t75" style="width:51.75pt;height:20.25pt" o:ole="">
            <v:imagedata r:id="rId131" o:title=""/>
          </v:shape>
          <o:OLEObject Type="Embed" ProgID="Equation.DSMT4" ShapeID="_x0000_i1072" DrawAspect="Content" ObjectID="_1686895318" r:id="rId132"/>
        </w:object>
      </w:r>
      <w:r w:rsidRPr="002A7114">
        <w:t xml:space="preserve">là ảnh của điểm </w:t>
      </w:r>
      <w:r w:rsidRPr="002A7114">
        <w:rPr>
          <w:rFonts w:ascii="Times New Roman" w:eastAsia="Times New Roman" w:hAnsi="Times New Roman" w:cs="Times New Roman"/>
          <w:position w:val="-14"/>
        </w:rPr>
        <w:object w:dxaOrig="915" w:dyaOrig="405" w14:anchorId="540FBAAC">
          <v:shape id="_x0000_i1073" type="#_x0000_t75" style="width:45.75pt;height:20.25pt" o:ole="">
            <v:imagedata r:id="rId133" o:title=""/>
          </v:shape>
          <o:OLEObject Type="Embed" ProgID="Equation.DSMT4" ShapeID="_x0000_i1073" DrawAspect="Content" ObjectID="_1686895319" r:id="rId134"/>
        </w:object>
      </w:r>
      <w:r w:rsidRPr="002A7114">
        <w:t xml:space="preserve">bất kì thuộc </w:t>
      </w:r>
      <w:r w:rsidRPr="002A7114">
        <w:rPr>
          <w:rFonts w:ascii="Times New Roman" w:eastAsia="Times New Roman" w:hAnsi="Times New Roman" w:cs="Times New Roman"/>
          <w:position w:val="-6"/>
        </w:rPr>
        <w:object w:dxaOrig="210" w:dyaOrig="270" w14:anchorId="7A792DF9">
          <v:shape id="_x0000_i1074" type="#_x0000_t75" style="width:10.5pt;height:13.5pt" o:ole="">
            <v:imagedata r:id="rId135" o:title=""/>
          </v:shape>
          <o:OLEObject Type="Embed" ProgID="Equation.DSMT4" ShapeID="_x0000_i1074" DrawAspect="Content" ObjectID="_1686895320" r:id="rId136"/>
        </w:object>
      </w:r>
      <w:r w:rsidRPr="002A7114">
        <w:t xml:space="preserve">qua phép tịnh tiến theo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05" w:dyaOrig="420" w14:anchorId="15E5B354">
          <v:shape id="_x0000_i1075" type="#_x0000_t75" style="width:50.25pt;height:21pt" o:ole="">
            <v:imagedata r:id="rId137" o:title=""/>
          </v:shape>
          <o:OLEObject Type="Embed" ProgID="Equation.DSMT4" ShapeID="_x0000_i1075" DrawAspect="Content" ObjectID="_1686895321" r:id="rId138"/>
        </w:object>
      </w:r>
      <w:r w:rsidRPr="002A7114">
        <w:rPr>
          <w:lang w:val="vi-VN"/>
        </w:rPr>
        <w:t>.</w:t>
      </w:r>
    </w:p>
    <w:p w14:paraId="79100C8B" w14:textId="77777777" w:rsidR="007A2D1D" w:rsidRPr="002A7114" w:rsidRDefault="007A2D1D" w:rsidP="007A2D1D">
      <w:pPr>
        <w:spacing w:line="276" w:lineRule="auto"/>
        <w:ind w:left="992"/>
        <w:jc w:val="both"/>
        <w:rPr>
          <w:lang w:val="vi-VN"/>
        </w:rPr>
      </w:pPr>
      <w:r w:rsidRPr="002A7114">
        <w:rPr>
          <w:lang w:val="vi-VN"/>
        </w:rPr>
        <w:t xml:space="preserve">Khi đó </w:t>
      </w:r>
      <w:r w:rsidRPr="002A7114">
        <w:rPr>
          <w:rFonts w:ascii="Times New Roman" w:eastAsia="Times New Roman" w:hAnsi="Times New Roman" w:cs="Times New Roman"/>
          <w:position w:val="-30"/>
        </w:rPr>
        <w:object w:dxaOrig="1095" w:dyaOrig="720" w14:anchorId="281D5963">
          <v:shape id="_x0000_i1076" type="#_x0000_t75" style="width:54.75pt;height:36pt" o:ole="">
            <v:imagedata r:id="rId139" o:title=""/>
          </v:shape>
          <o:OLEObject Type="Embed" ProgID="Equation.DSMT4" ShapeID="_x0000_i1076" DrawAspect="Content" ObjectID="_1686895322" r:id="rId140"/>
        </w:object>
      </w:r>
      <w:r w:rsidRPr="002A7114">
        <w:rPr>
          <w:lang w:val="vi-VN"/>
        </w:rPr>
        <w:t xml:space="preserve">, thay vào phương trình </w:t>
      </w:r>
      <w:r w:rsidRPr="002A7114">
        <w:rPr>
          <w:rFonts w:ascii="Times New Roman" w:eastAsia="Times New Roman" w:hAnsi="Times New Roman" w:cs="Times New Roman"/>
          <w:position w:val="-6"/>
        </w:rPr>
        <w:object w:dxaOrig="210" w:dyaOrig="270" w14:anchorId="08FAE377">
          <v:shape id="_x0000_i1077" type="#_x0000_t75" style="width:10.5pt;height:13.5pt" o:ole="">
            <v:imagedata r:id="rId141" o:title=""/>
          </v:shape>
          <o:OLEObject Type="Embed" ProgID="Equation.DSMT4" ShapeID="_x0000_i1077" DrawAspect="Content" ObjectID="_1686895323" r:id="rId142"/>
        </w:object>
      </w:r>
      <w:r w:rsidRPr="002A7114">
        <w:rPr>
          <w:lang w:val="vi-VN"/>
        </w:rPr>
        <w:t>ta được</w:t>
      </w:r>
    </w:p>
    <w:p w14:paraId="77BE35A4" w14:textId="77777777" w:rsidR="007A2D1D" w:rsidRPr="002A7114" w:rsidRDefault="007A2D1D" w:rsidP="007A2D1D">
      <w:pPr>
        <w:spacing w:line="276" w:lineRule="auto"/>
        <w:ind w:left="992"/>
        <w:jc w:val="both"/>
        <w:rPr>
          <w:color w:val="FF0000"/>
          <w:lang w:val="vi-VN"/>
        </w:rPr>
      </w:pPr>
      <w:r w:rsidRPr="002A7114">
        <w:rPr>
          <w:rFonts w:ascii="Times New Roman" w:eastAsia="Times New Roman" w:hAnsi="Times New Roman" w:cs="Times New Roman"/>
          <w:position w:val="-14"/>
        </w:rPr>
        <w:object w:dxaOrig="4980" w:dyaOrig="405" w14:anchorId="1BF4FE0F">
          <v:shape id="_x0000_i1078" type="#_x0000_t75" style="width:249pt;height:20.25pt" o:ole="">
            <v:imagedata r:id="rId143" o:title=""/>
          </v:shape>
          <o:OLEObject Type="Embed" ProgID="Equation.DSMT4" ShapeID="_x0000_i1078" DrawAspect="Content" ObjectID="_1686895324" r:id="rId144"/>
        </w:object>
      </w:r>
      <w:r w:rsidRPr="002A7114">
        <w:rPr>
          <w:lang w:val="vi-VN"/>
        </w:rPr>
        <w:t>.</w:t>
      </w:r>
    </w:p>
    <w:p w14:paraId="571CCC3D" w14:textId="77777777" w:rsidR="007A2D1D" w:rsidRPr="002A7114" w:rsidRDefault="007A2D1D" w:rsidP="007A2D1D">
      <w:pPr>
        <w:spacing w:line="276" w:lineRule="auto"/>
        <w:ind w:left="992"/>
        <w:jc w:val="both"/>
        <w:rPr>
          <w:lang w:val="vi-VN"/>
        </w:rPr>
      </w:pPr>
      <w:r w:rsidRPr="002A7114">
        <w:rPr>
          <w:lang w:val="vi-VN"/>
        </w:rPr>
        <w:t xml:space="preserve">Do đó phương trình ảnh </w:t>
      </w:r>
      <w:r w:rsidRPr="002A7114">
        <w:rPr>
          <w:rFonts w:ascii="Times New Roman" w:eastAsia="Times New Roman" w:hAnsi="Times New Roman" w:cs="Times New Roman"/>
          <w:position w:val="-6"/>
        </w:rPr>
        <w:object w:dxaOrig="270" w:dyaOrig="270" w14:anchorId="20C35746">
          <v:shape id="_x0000_i1079" type="#_x0000_t75" style="width:13.5pt;height:13.5pt" o:ole="">
            <v:imagedata r:id="rId145" o:title=""/>
          </v:shape>
          <o:OLEObject Type="Embed" ProgID="Equation.DSMT4" ShapeID="_x0000_i1079" DrawAspect="Content" ObjectID="_1686895325" r:id="rId146"/>
        </w:object>
      </w:r>
      <w:r w:rsidRPr="002A7114">
        <w:rPr>
          <w:lang w:val="vi-VN"/>
        </w:rPr>
        <w:t xml:space="preserve">có dạng </w:t>
      </w:r>
      <w:r w:rsidRPr="002A7114">
        <w:rPr>
          <w:rFonts w:ascii="Times New Roman" w:eastAsia="Times New Roman" w:hAnsi="Times New Roman" w:cs="Times New Roman"/>
          <w:position w:val="-10"/>
        </w:rPr>
        <w:object w:dxaOrig="2100" w:dyaOrig="330" w14:anchorId="00F7D966">
          <v:shape id="_x0000_i1080" type="#_x0000_t75" style="width:105pt;height:16.5pt" o:ole="">
            <v:imagedata r:id="rId147" o:title=""/>
          </v:shape>
          <o:OLEObject Type="Embed" ProgID="Equation.DSMT4" ShapeID="_x0000_i1080" DrawAspect="Content" ObjectID="_1686895326" r:id="rId148"/>
        </w:object>
      </w:r>
      <w:r w:rsidRPr="002A7114">
        <w:rPr>
          <w:lang w:val="vi-VN"/>
        </w:rPr>
        <w:t>.</w:t>
      </w:r>
    </w:p>
    <w:p w14:paraId="06D41D26" w14:textId="77777777" w:rsidR="007A2D1D" w:rsidRPr="002A7114" w:rsidRDefault="007A2D1D" w:rsidP="007A2D1D">
      <w:pPr>
        <w:spacing w:line="276" w:lineRule="auto"/>
        <w:ind w:left="992"/>
        <w:jc w:val="both"/>
        <w:rPr>
          <w:lang w:val="vi-VN"/>
        </w:rPr>
      </w:pPr>
      <w:r w:rsidRPr="002A7114">
        <w:rPr>
          <w:lang w:val="vi-VN"/>
        </w:rPr>
        <w:t xml:space="preserve">Mà </w:t>
      </w:r>
      <w:r w:rsidRPr="002A7114">
        <w:rPr>
          <w:rFonts w:ascii="Times New Roman" w:eastAsia="Times New Roman" w:hAnsi="Times New Roman" w:cs="Times New Roman"/>
          <w:position w:val="-10"/>
        </w:rPr>
        <w:object w:dxaOrig="1785" w:dyaOrig="330" w14:anchorId="3F5BBDAD">
          <v:shape id="_x0000_i1081" type="#_x0000_t75" style="width:89.25pt;height:16.5pt" o:ole="">
            <v:imagedata r:id="rId149" o:title=""/>
          </v:shape>
          <o:OLEObject Type="Embed" ProgID="Equation.DSMT4" ShapeID="_x0000_i1081" DrawAspect="Content" ObjectID="_1686895327" r:id="rId150"/>
        </w:object>
      </w:r>
      <w:r w:rsidRPr="002A7114">
        <w:rPr>
          <w:lang w:val="vi-VN"/>
        </w:rPr>
        <w:t xml:space="preserve">suy ra </w:t>
      </w:r>
      <w:r w:rsidRPr="002A7114">
        <w:rPr>
          <w:rFonts w:ascii="Times New Roman" w:eastAsia="Times New Roman" w:hAnsi="Times New Roman" w:cs="Times New Roman"/>
          <w:position w:val="-6"/>
        </w:rPr>
        <w:object w:dxaOrig="3060" w:dyaOrig="270" w14:anchorId="3D88625A">
          <v:shape id="_x0000_i1082" type="#_x0000_t75" style="width:153pt;height:13.5pt" o:ole="">
            <v:imagedata r:id="rId151" o:title=""/>
          </v:shape>
          <o:OLEObject Type="Embed" ProgID="Equation.DSMT4" ShapeID="_x0000_i1082" DrawAspect="Content" ObjectID="_1686895328" r:id="rId152"/>
        </w:object>
      </w:r>
      <w:r w:rsidRPr="002A7114">
        <w:rPr>
          <w:lang w:val="vi-VN"/>
        </w:rPr>
        <w:t>.</w:t>
      </w:r>
    </w:p>
    <w:p w14:paraId="126EFE3E" w14:textId="77777777" w:rsidR="007A2D1D" w:rsidRPr="002A7114" w:rsidRDefault="007A2D1D" w:rsidP="007A2D1D">
      <w:pPr>
        <w:spacing w:line="276" w:lineRule="auto"/>
        <w:ind w:left="992"/>
        <w:jc w:val="both"/>
        <w:rPr>
          <w:lang w:val="vi-VN"/>
        </w:rPr>
      </w:pPr>
      <w:r w:rsidRPr="002A7114">
        <w:rPr>
          <w:lang w:val="vi-VN"/>
        </w:rPr>
        <w:t xml:space="preserve">Kiểm tra các phương án ta được </w:t>
      </w:r>
      <w:r w:rsidRPr="002A7114">
        <w:rPr>
          <w:rFonts w:ascii="Times New Roman" w:eastAsia="Times New Roman" w:hAnsi="Times New Roman" w:cs="Times New Roman"/>
          <w:position w:val="-10"/>
        </w:rPr>
        <w:object w:dxaOrig="1170" w:dyaOrig="330" w14:anchorId="3431E718">
          <v:shape id="_x0000_i1083" type="#_x0000_t75" style="width:58.5pt;height:16.5pt" o:ole="">
            <v:imagedata r:id="rId153" o:title=""/>
          </v:shape>
          <o:OLEObject Type="Embed" ProgID="Equation.DSMT4" ShapeID="_x0000_i1083" DrawAspect="Content" ObjectID="_1686895329" r:id="rId154"/>
        </w:object>
      </w:r>
      <w:r w:rsidRPr="002A7114">
        <w:rPr>
          <w:lang w:val="vi-VN"/>
        </w:rPr>
        <w:t>.</w:t>
      </w:r>
    </w:p>
    <w:p w14:paraId="471C5648" w14:textId="77777777" w:rsidR="007A2D1D" w:rsidRPr="002A7114" w:rsidRDefault="007A2D1D" w:rsidP="007A2D1D">
      <w:pPr>
        <w:spacing w:line="276" w:lineRule="auto"/>
        <w:ind w:left="992"/>
        <w:jc w:val="both"/>
      </w:pPr>
      <w:r w:rsidRPr="002A7114">
        <w:t xml:space="preserve">Vậy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05" w:dyaOrig="420" w14:anchorId="797B59BC">
          <v:shape id="_x0000_i1084" type="#_x0000_t75" style="width:50.25pt;height:21pt" o:ole="">
            <v:imagedata r:id="rId155" o:title=""/>
          </v:shape>
          <o:OLEObject Type="Embed" ProgID="Equation.DSMT4" ShapeID="_x0000_i1084" DrawAspect="Content" ObjectID="_1686895330" r:id="rId156"/>
        </w:object>
      </w:r>
      <w:r w:rsidRPr="002A7114">
        <w:t>.</w:t>
      </w:r>
    </w:p>
    <w:p w14:paraId="2526E61E" w14:textId="77777777" w:rsidR="007A2D1D" w:rsidRPr="002A7114" w:rsidRDefault="007A2D1D" w:rsidP="00F95BF0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lang w:val="fr-FR"/>
        </w:rPr>
      </w:pPr>
      <w:r w:rsidRPr="002A7114">
        <w:t xml:space="preserve">Trong mặt phẳng tọa độ </w:t>
      </w:r>
      <w:r w:rsidRPr="002A7114">
        <w:rPr>
          <w:rFonts w:ascii="Times New Roman" w:eastAsia="Times New Roman" w:hAnsi="Times New Roman" w:cs="Times New Roman"/>
          <w:position w:val="-10"/>
        </w:rPr>
        <w:object w:dxaOrig="465" w:dyaOrig="330" w14:anchorId="0C2E6F38">
          <v:shape id="_x0000_i1085" type="#_x0000_t75" style="width:23.25pt;height:16.5pt" o:ole="">
            <v:imagedata r:id="rId157" o:title=""/>
          </v:shape>
          <o:OLEObject Type="Embed" ProgID="Equation.DSMT4" ShapeID="_x0000_i1085" DrawAspect="Content" ObjectID="_1686895331" r:id="rId158"/>
        </w:object>
      </w:r>
      <w:r w:rsidRPr="002A7114">
        <w:t xml:space="preserve">, biết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35" w:dyaOrig="405" w14:anchorId="6C6D7CCD">
          <v:shape id="_x0000_i1086" type="#_x0000_t75" style="width:51.75pt;height:20.25pt" o:ole="">
            <v:imagedata r:id="rId159" o:title=""/>
          </v:shape>
          <o:OLEObject Type="Embed" ProgID="Equation.DSMT4" ShapeID="_x0000_i1086" DrawAspect="Content" ObjectID="_1686895332" r:id="rId160"/>
        </w:object>
      </w:r>
      <w:r w:rsidRPr="002A7114">
        <w:t xml:space="preserve"> là ảnh của </w:t>
      </w:r>
      <w:r w:rsidRPr="002A7114">
        <w:rPr>
          <w:rFonts w:ascii="Times New Roman" w:eastAsia="Times New Roman" w:hAnsi="Times New Roman" w:cs="Times New Roman"/>
          <w:position w:val="-14"/>
        </w:rPr>
        <w:object w:dxaOrig="945" w:dyaOrig="405" w14:anchorId="3F59ACEC">
          <v:shape id="_x0000_i1087" type="#_x0000_t75" style="width:47.25pt;height:20.25pt" o:ole="">
            <v:imagedata r:id="rId161" o:title=""/>
          </v:shape>
          <o:OLEObject Type="Embed" ProgID="Equation.DSMT4" ShapeID="_x0000_i1087" DrawAspect="Content" ObjectID="_1686895333" r:id="rId162"/>
        </w:object>
      </w:r>
      <w:r w:rsidRPr="002A7114">
        <w:t xml:space="preserve"> qua </w:t>
      </w:r>
      <w:r w:rsidRPr="002A7114">
        <w:rPr>
          <w:rFonts w:ascii="Times New Roman" w:eastAsia="Times New Roman" w:hAnsi="Times New Roman" w:cs="Times New Roman"/>
          <w:position w:val="-14"/>
        </w:rPr>
        <w:object w:dxaOrig="270" w:dyaOrig="375" w14:anchorId="6E4BBBAA">
          <v:shape id="_x0000_i1088" type="#_x0000_t75" style="width:13.5pt;height:18.75pt" o:ole="">
            <v:imagedata r:id="rId163" o:title=""/>
          </v:shape>
          <o:OLEObject Type="Embed" ProgID="Equation.DSMT4" ShapeID="_x0000_i1088" DrawAspect="Content" ObjectID="_1686895334" r:id="rId164"/>
        </w:object>
      </w:r>
      <w:r w:rsidRPr="002A7114">
        <w:t xml:space="preserve">, </w:t>
      </w:r>
      <w:r w:rsidRPr="002A7114">
        <w:rPr>
          <w:rFonts w:ascii="Times New Roman" w:eastAsia="Times New Roman" w:hAnsi="Times New Roman" w:cs="Times New Roman"/>
          <w:position w:val="-14"/>
        </w:rPr>
        <w:object w:dxaOrig="945" w:dyaOrig="405" w14:anchorId="6A6B521B">
          <v:shape id="_x0000_i1089" type="#_x0000_t75" style="width:47.25pt;height:20.25pt" o:ole="">
            <v:imagedata r:id="rId165" o:title=""/>
          </v:shape>
          <o:OLEObject Type="Embed" ProgID="Equation.DSMT4" ShapeID="_x0000_i1089" DrawAspect="Content" ObjectID="_1686895335" r:id="rId166"/>
        </w:object>
      </w:r>
      <w:r w:rsidRPr="002A7114">
        <w:t xml:space="preserve"> là ảnh của </w:t>
      </w:r>
      <w:r w:rsidRPr="002A7114">
        <w:rPr>
          <w:rFonts w:ascii="Times New Roman" w:eastAsia="Times New Roman" w:hAnsi="Times New Roman" w:cs="Times New Roman"/>
          <w:position w:val="-4"/>
        </w:rPr>
        <w:object w:dxaOrig="375" w:dyaOrig="270" w14:anchorId="3239BEA2">
          <v:shape id="_x0000_i1090" type="#_x0000_t75" style="width:18.75pt;height:13.5pt" o:ole="">
            <v:imagedata r:id="rId167" o:title=""/>
          </v:shape>
          <o:OLEObject Type="Embed" ProgID="Equation.DSMT4" ShapeID="_x0000_i1090" DrawAspect="Content" ObjectID="_1686895336" r:id="rId168"/>
        </w:object>
      </w:r>
      <w:r w:rsidRPr="002A7114">
        <w:t xml:space="preserve"> qua </w:t>
      </w:r>
      <w:r w:rsidRPr="002A7114">
        <w:rPr>
          <w:rFonts w:ascii="Times New Roman" w:eastAsia="Times New Roman" w:hAnsi="Times New Roman" w:cs="Times New Roman"/>
          <w:position w:val="-14"/>
        </w:rPr>
        <w:object w:dxaOrig="240" w:dyaOrig="375" w14:anchorId="6C532B1C">
          <v:shape id="_x0000_i1091" type="#_x0000_t75" style="width:12pt;height:18.75pt" o:ole="">
            <v:imagedata r:id="rId169" o:title=""/>
          </v:shape>
          <o:OLEObject Type="Embed" ProgID="Equation.DSMT4" ShapeID="_x0000_i1091" DrawAspect="Content" ObjectID="_1686895337" r:id="rId170"/>
        </w:object>
      </w:r>
      <w:r w:rsidRPr="002A7114">
        <w:t xml:space="preserve">. Tọa độ </w:t>
      </w:r>
      <w:r w:rsidRPr="002A7114">
        <w:rPr>
          <w:rFonts w:ascii="Times New Roman" w:eastAsia="Times New Roman" w:hAnsi="Times New Roman" w:cs="Times New Roman"/>
          <w:position w:val="-6"/>
        </w:rPr>
        <w:object w:dxaOrig="705" w:dyaOrig="345" w14:anchorId="4DA9BE58">
          <v:shape id="_x0000_i1092" type="#_x0000_t75" style="width:35.25pt;height:17.25pt" o:ole="">
            <v:imagedata r:id="rId171" o:title=""/>
          </v:shape>
          <o:OLEObject Type="Embed" ProgID="Equation.DSMT4" ShapeID="_x0000_i1092" DrawAspect="Content" ObjectID="_1686895338" r:id="rId172"/>
        </w:object>
      </w:r>
    </w:p>
    <w:p w14:paraId="6056DE32" w14:textId="0EAFA7A9" w:rsidR="007A2D1D" w:rsidRPr="002A7114" w:rsidRDefault="002A7114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fr-FR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675" w:dyaOrig="390" w14:anchorId="03F80279">
          <v:shape id="_x0000_i1093" type="#_x0000_t75" style="width:33.75pt;height:19.5pt" o:ole="">
            <v:imagedata r:id="rId173" o:title=""/>
          </v:shape>
          <o:OLEObject Type="Embed" ProgID="Equation.DSMT4" ShapeID="_x0000_i1093" DrawAspect="Content" ObjectID="_1686895339" r:id="rId174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675" w:dyaOrig="390" w14:anchorId="5C83A0E4">
          <v:shape id="_x0000_i1094" type="#_x0000_t75" style="width:33.75pt;height:19.5pt" o:ole="">
            <v:imagedata r:id="rId175" o:title=""/>
          </v:shape>
          <o:OLEObject Type="Embed" ProgID="Equation.DSMT4" ShapeID="_x0000_i1094" DrawAspect="Content" ObjectID="_1686895340" r:id="rId176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840" w:dyaOrig="405" w14:anchorId="40C028DD">
          <v:shape id="_x0000_i1095" type="#_x0000_t75" style="width:42pt;height:20.25pt" o:ole="">
            <v:imagedata r:id="rId177" o:title=""/>
          </v:shape>
          <o:OLEObject Type="Embed" ProgID="Equation.DSMT4" ShapeID="_x0000_i1095" DrawAspect="Content" ObjectID="_1686895341" r:id="rId178"/>
        </w:object>
      </w:r>
      <w:r w:rsidR="007A2D1D" w:rsidRPr="002A7114">
        <w:t>.</w:t>
      </w:r>
      <w:r w:rsidR="007A2D1D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7A2D1D" w:rsidRPr="002A7114">
        <w:rPr>
          <w:b/>
          <w:color w:val="0000FF"/>
        </w:rPr>
        <w:t xml:space="preserve"> </w:t>
      </w:r>
      <w:r w:rsidR="007A2D1D" w:rsidRPr="002A7114">
        <w:rPr>
          <w:rFonts w:ascii="Times New Roman" w:eastAsia="Times New Roman" w:hAnsi="Times New Roman" w:cs="Times New Roman"/>
          <w:position w:val="-14"/>
        </w:rPr>
        <w:object w:dxaOrig="525" w:dyaOrig="420" w14:anchorId="26EC7E8D">
          <v:shape id="_x0000_i1096" type="#_x0000_t75" style="width:26.25pt;height:21pt" o:ole="">
            <v:imagedata r:id="rId179" o:title=""/>
          </v:shape>
          <o:OLEObject Type="Embed" ProgID="Equation.DSMT4" ShapeID="_x0000_i1096" DrawAspect="Content" ObjectID="_1686895342" r:id="rId180"/>
        </w:object>
      </w:r>
      <w:r w:rsidR="007A2D1D" w:rsidRPr="002A7114">
        <w:t>.</w:t>
      </w:r>
    </w:p>
    <w:p w14:paraId="7F970112" w14:textId="6262960C" w:rsidR="007A2D1D" w:rsidRPr="002A7114" w:rsidRDefault="00BC1311" w:rsidP="007A2D1D">
      <w:pPr>
        <w:pStyle w:val="ListParagraph"/>
        <w:spacing w:after="0"/>
        <w:ind w:left="992"/>
        <w:jc w:val="center"/>
        <w:rPr>
          <w:rFonts w:eastAsia="Arial"/>
        </w:rPr>
      </w:pPr>
      <w:r w:rsidRPr="002A7114">
        <w:rPr>
          <w:b/>
          <w:color w:val="0000CC"/>
        </w:rPr>
        <w:t>Lời giải</w:t>
      </w:r>
    </w:p>
    <w:p w14:paraId="5F1118BB" w14:textId="77777777" w:rsidR="007A2D1D" w:rsidRPr="002A7114" w:rsidRDefault="007A2D1D" w:rsidP="007A2D1D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2A7114">
        <w:rPr>
          <w:rFonts w:eastAsia="Calibri"/>
          <w:b/>
        </w:rPr>
        <w:t>Chọn D</w:t>
      </w:r>
    </w:p>
    <w:p w14:paraId="2DEEAE41" w14:textId="77777777" w:rsidR="007A2D1D" w:rsidRPr="002A7114" w:rsidRDefault="007A2D1D" w:rsidP="007A2D1D">
      <w:pPr>
        <w:spacing w:line="276" w:lineRule="auto"/>
        <w:ind w:left="992"/>
        <w:contextualSpacing/>
        <w:jc w:val="both"/>
        <w:rPr>
          <w:rFonts w:eastAsia="Times New Roman"/>
        </w:rPr>
      </w:pPr>
      <w:r w:rsidRPr="002A7114">
        <w:t xml:space="preserve">Ta có: </w:t>
      </w:r>
      <w:r w:rsidRPr="002A7114">
        <w:rPr>
          <w:rFonts w:ascii="Times New Roman" w:eastAsia="Times New Roman" w:hAnsi="Times New Roman" w:cs="Times New Roman"/>
          <w:position w:val="-14"/>
        </w:rPr>
        <w:object w:dxaOrig="3405" w:dyaOrig="420" w14:anchorId="59BFC003">
          <v:shape id="_x0000_i1097" type="#_x0000_t75" style="width:170.25pt;height:21pt" o:ole="">
            <v:imagedata r:id="rId181" o:title=""/>
          </v:shape>
          <o:OLEObject Type="Embed" ProgID="Equation.DSMT4" ShapeID="_x0000_i1097" DrawAspect="Content" ObjectID="_1686895343" r:id="rId182"/>
        </w:object>
      </w:r>
      <w:r w:rsidRPr="002A7114">
        <w:t>;</w:t>
      </w:r>
    </w:p>
    <w:p w14:paraId="389FB1CE" w14:textId="77777777" w:rsidR="007A2D1D" w:rsidRPr="002A7114" w:rsidRDefault="007A2D1D" w:rsidP="007A2D1D">
      <w:pPr>
        <w:spacing w:line="276" w:lineRule="auto"/>
        <w:ind w:left="992"/>
        <w:contextualSpacing/>
        <w:jc w:val="both"/>
      </w:pPr>
      <w:r w:rsidRPr="002A7114">
        <w:rPr>
          <w:rFonts w:ascii="Times New Roman" w:eastAsia="Times New Roman" w:hAnsi="Times New Roman" w:cs="Times New Roman"/>
          <w:position w:val="-14"/>
        </w:rPr>
        <w:object w:dxaOrig="3480" w:dyaOrig="420" w14:anchorId="2C36164C">
          <v:shape id="_x0000_i1098" type="#_x0000_t75" style="width:174pt;height:21pt" o:ole="">
            <v:imagedata r:id="rId183" o:title=""/>
          </v:shape>
          <o:OLEObject Type="Embed" ProgID="Equation.DSMT4" ShapeID="_x0000_i1098" DrawAspect="Content" ObjectID="_1686895344" r:id="rId184"/>
        </w:object>
      </w:r>
      <w:r w:rsidRPr="002A7114">
        <w:t>.</w:t>
      </w:r>
    </w:p>
    <w:p w14:paraId="6174FC88" w14:textId="77777777" w:rsidR="007A2D1D" w:rsidRPr="002A7114" w:rsidRDefault="007A2D1D" w:rsidP="007A2D1D">
      <w:pPr>
        <w:spacing w:line="276" w:lineRule="auto"/>
        <w:ind w:left="992"/>
        <w:rPr>
          <w:rFonts w:eastAsia="Calibri"/>
          <w:b/>
          <w:lang w:val="fr-FR"/>
        </w:rPr>
      </w:pPr>
      <w:r w:rsidRPr="002A7114">
        <w:t xml:space="preserve">Khi đó </w:t>
      </w:r>
      <w:r w:rsidRPr="002A7114">
        <w:rPr>
          <w:rFonts w:ascii="Times New Roman" w:eastAsia="Times New Roman" w:hAnsi="Times New Roman" w:cs="Times New Roman"/>
          <w:position w:val="-14"/>
        </w:rPr>
        <w:object w:dxaOrig="1215" w:dyaOrig="420" w14:anchorId="320227F8">
          <v:shape id="_x0000_i1099" type="#_x0000_t75" style="width:60.75pt;height:21pt" o:ole="">
            <v:imagedata r:id="rId185" o:title=""/>
          </v:shape>
          <o:OLEObject Type="Embed" ProgID="Equation.DSMT4" ShapeID="_x0000_i1099" DrawAspect="Content" ObjectID="_1686895345" r:id="rId186"/>
        </w:object>
      </w:r>
      <w:r w:rsidRPr="002A7114">
        <w:t>.</w:t>
      </w:r>
    </w:p>
    <w:p w14:paraId="0C532537" w14:textId="77777777" w:rsidR="00E62F77" w:rsidRPr="002A7114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2A7114">
        <w:rPr>
          <w:b/>
          <w:bCs/>
          <w:color w:val="0000CC"/>
          <w:shd w:val="clear" w:color="auto" w:fill="F9FFE5"/>
        </w:rPr>
        <w:sym w:font="Wingdings" w:char="F031"/>
      </w:r>
      <w:r w:rsidRPr="002A7114">
        <w:rPr>
          <w:b/>
          <w:bCs/>
          <w:color w:val="FF0000"/>
          <w:shd w:val="clear" w:color="auto" w:fill="F9FFE5"/>
        </w:rPr>
        <w:t>_Bài tập rèn luyện</w:t>
      </w:r>
      <w:r w:rsidRPr="002A7114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D5BB8" w:rsidRPr="002A7114" w14:paraId="20082BA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6C34A4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1" w:name="c1q"/>
            <w:bookmarkEnd w:id="1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1:</w: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C4A7A83">
                <v:shape id="_x0000_i1100" type="#_x0000_t75" style="width:22.5pt;height:15.75pt" o:ole="">
                  <v:imagedata r:id="rId187" o:title=""/>
                </v:shape>
                <o:OLEObject Type="Embed" ProgID="Equation.DSMT4" ShapeID="_x0000_i1100" DrawAspect="Content" ObjectID="_1686895346" r:id="rId188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, cho phép tịnh tiến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70" w:dyaOrig="360" w14:anchorId="104AD1B4">
                <v:shape id="_x0000_i1101" type="#_x0000_t75" style="width:13.5pt;height:18pt" o:ole="">
                  <v:imagedata r:id="rId189" o:title=""/>
                </v:shape>
                <o:OLEObject Type="Embed" ProgID="Equation.DSMT4" ShapeID="_x0000_i1101" DrawAspect="Content" ObjectID="_1686895347" r:id="rId190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 có biểu thức tọa độ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95" w:dyaOrig="720" w14:anchorId="215B9F43">
                <v:shape id="_x0000_i1102" type="#_x0000_t75" style="width:54.75pt;height:36pt" o:ole="">
                  <v:imagedata r:id="rId191" o:title=""/>
                </v:shape>
                <o:OLEObject Type="Embed" ProgID="Equation.DSMT4" ShapeID="_x0000_i1102" DrawAspect="Content" ObjectID="_1686895348" r:id="rId192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>. Khi đó tọa độ của vectơ tịnh tiến là</w:t>
            </w:r>
          </w:p>
          <w:p w14:paraId="7E2C26B4" w14:textId="1A417E49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" w:name="c1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20" w14:anchorId="52F9A202">
                <v:shape id="_x0000_i1103" type="#_x0000_t75" style="width:54pt;height:21pt" o:ole="">
                  <v:imagedata r:id="rId193" o:title=""/>
                </v:shape>
                <o:OLEObject Type="Embed" ProgID="Equation.DSMT4" ShapeID="_x0000_i1103" DrawAspect="Content" ObjectID="_1686895349" r:id="rId19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3" w:name="c1b"/>
            <w:bookmarkEnd w:id="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4DC90A4E">
                <v:shape id="_x0000_i1104" type="#_x0000_t75" style="width:53.25pt;height:21pt" o:ole="">
                  <v:imagedata r:id="rId195" o:title=""/>
                </v:shape>
                <o:OLEObject Type="Embed" ProgID="Equation.DSMT4" ShapeID="_x0000_i1104" DrawAspect="Content" ObjectID="_1686895350" r:id="rId19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7ED5D141" w14:textId="6C42A7BE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" w:name="c1c"/>
            <w:bookmarkEnd w:id="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20" w14:anchorId="349D3B89">
                <v:shape id="_x0000_i1105" type="#_x0000_t75" style="width:47.25pt;height:21pt" o:ole="">
                  <v:imagedata r:id="rId197" o:title=""/>
                </v:shape>
                <o:OLEObject Type="Embed" ProgID="Equation.DSMT4" ShapeID="_x0000_i1105" DrawAspect="Content" ObjectID="_1686895351" r:id="rId19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5" w:name="c1d"/>
            <w:bookmarkEnd w:id="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20" w14:anchorId="0F01D183">
                <v:shape id="_x0000_i1106" type="#_x0000_t75" style="width:60pt;height:21pt" o:ole="">
                  <v:imagedata r:id="rId199" o:title=""/>
                </v:shape>
                <o:OLEObject Type="Embed" ProgID="Equation.DSMT4" ShapeID="_x0000_i1106" DrawAspect="Content" ObjectID="_1686895352" r:id="rId20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5"/>
          <w:p w14:paraId="6BC9B33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ECD730" w14:textId="77777777" w:rsidR="005D5BB8" w:rsidRPr="002A7114" w:rsidRDefault="005D5BB8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D5BB8" w:rsidRPr="002A7114" w14:paraId="72043A64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803A27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" w:name="c2q"/>
            <w:bookmarkEnd w:id="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70" w14:anchorId="53CF40CA">
                <v:shape id="_x0000_i1107" type="#_x0000_t75" style="width:36pt;height:13.5pt" o:ole="">
                  <v:imagedata r:id="rId201" o:title=""/>
                </v:shape>
                <o:OLEObject Type="Embed" ProgID="Equation.DSMT4" ShapeID="_x0000_i1107" DrawAspect="Content" ObjectID="_1686895353" r:id="rId20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tâm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50F57A0C">
                <v:shape id="_x0000_i1108" type="#_x0000_t75" style="width:9.75pt;height:12.75pt" o:ole="">
                  <v:imagedata r:id="rId203" o:title=""/>
                </v:shape>
                <o:OLEObject Type="Embed" ProgID="Equation.DSMT4" ShapeID="_x0000_i1108" DrawAspect="Content" ObjectID="_1686895354" r:id="rId20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600" w:dyaOrig="315" w14:anchorId="7457F114">
                <v:shape id="_x0000_i1109" type="#_x0000_t75" style="width:30pt;height:15.75pt" o:ole="">
                  <v:imagedata r:id="rId205" o:title=""/>
                </v:shape>
                <o:OLEObject Type="Embed" ProgID="Equation.DSMT4" ShapeID="_x0000_i1109" DrawAspect="Content" ObjectID="_1686895355" r:id="rId20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855" w:dyaOrig="315" w14:anchorId="6CC87A7C">
                <v:shape id="_x0000_i1110" type="#_x0000_t75" style="width:42.75pt;height:15.75pt" o:ole="">
                  <v:imagedata r:id="rId207" o:title=""/>
                </v:shape>
                <o:OLEObject Type="Embed" ProgID="Equation.DSMT4" ShapeID="_x0000_i1110" DrawAspect="Content" ObjectID="_1686895356" r:id="rId20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theo vectơ nào sau đây biến tam giác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540" w:dyaOrig="255" w14:anchorId="620FC861">
                <v:shape id="_x0000_i1111" type="#_x0000_t75" style="width:27pt;height:12.75pt" o:ole="">
                  <v:imagedata r:id="rId209" o:title=""/>
                </v:shape>
                <o:OLEObject Type="Embed" ProgID="Equation.DSMT4" ShapeID="_x0000_i1111" DrawAspect="Content" ObjectID="_1686895357" r:id="rId21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95" w:dyaOrig="270" w14:anchorId="12870948">
                <v:shape id="_x0000_i1112" type="#_x0000_t75" style="width:24.75pt;height:13.5pt" o:ole="">
                  <v:imagedata r:id="rId211" o:title=""/>
                </v:shape>
                <o:OLEObject Type="Embed" ProgID="Equation.DSMT4" ShapeID="_x0000_i1112" DrawAspect="Content" ObjectID="_1686895358" r:id="rId212"/>
              </w:object>
            </w:r>
          </w:p>
          <w:p w14:paraId="7643CDBF" w14:textId="77777777" w:rsidR="005D5BB8" w:rsidRPr="002A7114" w:rsidRDefault="005D5BB8" w:rsidP="00691FDD">
            <w:pPr>
              <w:mirrorIndents/>
              <w:jc w:val="center"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A7114">
              <w:rPr>
                <w:noProof/>
              </w:rPr>
              <w:drawing>
                <wp:inline distT="0" distB="0" distL="0" distR="0" wp14:anchorId="4B284E52" wp14:editId="1F7BA3C2">
                  <wp:extent cx="1019175" cy="1019175"/>
                  <wp:effectExtent l="0" t="0" r="9525" b="952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901AA" w14:textId="5F035033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" w:name="c2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480" w:dyaOrig="315" w14:anchorId="617BD30A">
                <v:shape id="_x0000_i1113" type="#_x0000_t75" style="width:24pt;height:15.75pt" o:ole="">
                  <v:imagedata r:id="rId214" o:title=""/>
                </v:shape>
                <o:OLEObject Type="Embed" ProgID="Equation.DSMT4" ShapeID="_x0000_i1113" DrawAspect="Content" ObjectID="_1686895359" r:id="rId21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8" w:name="c2b"/>
            <w:bookmarkEnd w:id="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45" w:dyaOrig="345" w14:anchorId="665C1633">
                <v:shape id="_x0000_i1114" type="#_x0000_t75" style="width:17.25pt;height:17.25pt" o:ole="">
                  <v:imagedata r:id="rId216" o:title=""/>
                </v:shape>
                <o:OLEObject Type="Embed" ProgID="Equation.DSMT4" ShapeID="_x0000_i1114" DrawAspect="Content" ObjectID="_1686895360" r:id="rId21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9" w:name="c2c"/>
            <w:bookmarkEnd w:id="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20" w:dyaOrig="345" w14:anchorId="75CC8E1F">
                <v:shape id="_x0000_i1115" type="#_x0000_t75" style="width:21pt;height:17.25pt" o:ole="">
                  <v:imagedata r:id="rId218" o:title=""/>
                </v:shape>
                <o:OLEObject Type="Embed" ProgID="Equation.DSMT4" ShapeID="_x0000_i1115" DrawAspect="Content" ObjectID="_1686895361" r:id="rId219"/>
              </w:object>
            </w:r>
            <w:bookmarkStart w:id="10" w:name="c2d"/>
            <w:bookmarkEnd w:id="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65" w:dyaOrig="345" w14:anchorId="4375352C">
                <v:shape id="_x0000_i1116" type="#_x0000_t75" style="width:23.25pt;height:17.25pt" o:ole="">
                  <v:imagedata r:id="rId220" o:title=""/>
                </v:shape>
                <o:OLEObject Type="Embed" ProgID="Equation.DSMT4" ShapeID="_x0000_i1116" DrawAspect="Content" ObjectID="_1686895362" r:id="rId22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0"/>
          <w:p w14:paraId="0001922E" w14:textId="77777777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51A3C2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FCA62F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41122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1" w:name="c3q"/>
            <w:bookmarkEnd w:id="1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3: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40" w:dyaOrig="330" w14:anchorId="0285A0D8">
                <v:shape id="_x0000_i1117" type="#_x0000_t75" style="width:27pt;height:16.5pt" o:ole="">
                  <v:imagedata r:id="rId222" o:title=""/>
                </v:shape>
                <o:OLEObject Type="Embed" ProgID="Equation.DSMT4" ShapeID="_x0000_i1117" DrawAspect="Content" ObjectID="_1686895363" r:id="rId22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cố định. Phép biến hình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B78395C">
                <v:shape id="_x0000_i1118" type="#_x0000_t75" style="width:13.5pt;height:13.5pt" o:ole="">
                  <v:imagedata r:id="rId224" o:title=""/>
                </v:shape>
                <o:OLEObject Type="Embed" ProgID="Equation.DSMT4" ShapeID="_x0000_i1118" DrawAspect="Content" ObjectID="_1686895364" r:id="rId22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2E3D75C9">
                <v:shape id="_x0000_i1119" type="#_x0000_t75" style="width:16.5pt;height:13.5pt" o:ole="">
                  <v:imagedata r:id="rId226" o:title=""/>
                </v:shape>
                <o:OLEObject Type="Embed" ProgID="Equation.DSMT4" ShapeID="_x0000_i1119" DrawAspect="Content" ObjectID="_1686895365" r:id="rId22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bất kì thành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375" w:dyaOrig="360" w14:anchorId="06DC7810">
                <v:shape id="_x0000_i1120" type="#_x0000_t75" style="width:18.75pt;height:18pt" o:ole="">
                  <v:imagedata r:id="rId228" o:title=""/>
                </v:shape>
                <o:OLEObject Type="Embed" ProgID="Equation.DSMT4" ShapeID="_x0000_i1120" DrawAspect="Content" ObjectID="_1686895366" r:id="rId22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sao cho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305" w:dyaOrig="405" w14:anchorId="52F6C1B2">
                <v:shape id="_x0000_i1121" type="#_x0000_t75" style="width:65.25pt;height:20.25pt" o:ole="">
                  <v:imagedata r:id="rId230" o:title=""/>
                </v:shape>
                <o:OLEObject Type="Embed" ProgID="Equation.DSMT4" ShapeID="_x0000_i1121" DrawAspect="Content" ObjectID="_1686895367" r:id="rId23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Lúc đó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F71B93B">
                <v:shape id="_x0000_i1122" type="#_x0000_t75" style="width:13.5pt;height:13.5pt" o:ole="">
                  <v:imagedata r:id="rId232" o:title=""/>
                </v:shape>
                <o:OLEObject Type="Embed" ProgID="Equation.DSMT4" ShapeID="_x0000_i1122" DrawAspect="Content" ObjectID="_1686895368" r:id="rId23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066142F3" w14:textId="2558D9F3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" w:name="c3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75" w14:anchorId="28DBF808">
                <v:shape id="_x0000_i1123" type="#_x0000_t75" style="width:20.25pt;height:18.75pt" o:ole="">
                  <v:imagedata r:id="rId234" o:title=""/>
                </v:shape>
                <o:OLEObject Type="Embed" ProgID="Equation.DSMT4" ShapeID="_x0000_i1123" DrawAspect="Content" ObjectID="_1686895369" r:id="rId23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C521847" w14:textId="0190D1B3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13" w:name="c3b"/>
            <w:bookmarkEnd w:id="1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600" w:dyaOrig="405" w14:anchorId="19C71E74">
                <v:shape id="_x0000_i1124" type="#_x0000_t75" style="width:30pt;height:20.25pt" o:ole="">
                  <v:imagedata r:id="rId236" o:title=""/>
                </v:shape>
                <o:OLEObject Type="Embed" ProgID="Equation.DSMT4" ShapeID="_x0000_i1124" DrawAspect="Content" ObjectID="_1686895370" r:id="rId23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47A37E1" w14:textId="4FA895ED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4" w:name="c3c"/>
            <w:bookmarkEnd w:id="1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40" w:dyaOrig="375" w14:anchorId="06E80FED">
                <v:shape id="_x0000_i1125" type="#_x0000_t75" style="width:27pt;height:18.75pt" o:ole="">
                  <v:imagedata r:id="rId238" o:title=""/>
                </v:shape>
                <o:OLEObject Type="Embed" ProgID="Equation.DSMT4" ShapeID="_x0000_i1125" DrawAspect="Content" ObjectID="_1686895371" r:id="rId23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FBE95A4" w14:textId="2E4C406F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15" w:name="c3d"/>
            <w:bookmarkEnd w:id="1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20" w:dyaOrig="375" w14:anchorId="0FB7AB07">
                <v:shape id="_x0000_i1126" type="#_x0000_t75" style="width:51pt;height:18.75pt" o:ole="">
                  <v:imagedata r:id="rId240" o:title=""/>
                </v:shape>
                <o:OLEObject Type="Embed" ProgID="Equation.DSMT4" ShapeID="_x0000_i1126" DrawAspect="Content" ObjectID="_1686895372" r:id="rId24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5"/>
          <w:p w14:paraId="7D7FABC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EE3DED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0804EB8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43B4EF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6" w:name="c4q"/>
            <w:bookmarkEnd w:id="1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4: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1428DA4D">
                <v:shape id="_x0000_i1127" type="#_x0000_t75" style="width:9pt;height:17.25pt" o:ole="">
                  <v:imagedata r:id="rId242" o:title=""/>
                </v:shape>
                <o:OLEObject Type="Embed" ProgID="Equation.DSMT4" ShapeID="_x0000_i1127" DrawAspect="Content" ObjectID="_1686895373" r:id="rId24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20" w:dyaOrig="405" w14:anchorId="7E4B7CA2">
                <v:shape id="_x0000_i1128" type="#_x0000_t75" style="width:36pt;height:20.25pt" o:ole="">
                  <v:imagedata r:id="rId244" o:title=""/>
                </v:shape>
                <o:OLEObject Type="Embed" ProgID="Equation.DSMT4" ShapeID="_x0000_i1128" DrawAspect="Content" ObjectID="_1686895374" r:id="rId24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30F949B0">
                <v:shape id="_x0000_i1129" type="#_x0000_t75" style="width:39pt;height:20.25pt" o:ole="">
                  <v:imagedata r:id="rId246" o:title=""/>
                </v:shape>
                <o:OLEObject Type="Embed" ProgID="Equation.DSMT4" ShapeID="_x0000_i1129" DrawAspect="Content" ObjectID="_1686895375" r:id="rId24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Tìm tọa độ của vectơ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668CC212">
                <v:shape id="_x0000_i1130" type="#_x0000_t75" style="width:9pt;height:17.25pt" o:ole="">
                  <v:imagedata r:id="rId248" o:title=""/>
                </v:shape>
                <o:OLEObject Type="Embed" ProgID="Equation.DSMT4" ShapeID="_x0000_i1130" DrawAspect="Content" ObjectID="_1686895376" r:id="rId24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0A8123CC" w14:textId="5A5DE9BA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7" w:name="c4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50" w:dyaOrig="420" w14:anchorId="40FE2446">
                <v:shape id="_x0000_i1131" type="#_x0000_t75" style="width:52.5pt;height:21pt" o:ole="">
                  <v:imagedata r:id="rId250" o:title=""/>
                </v:shape>
                <o:OLEObject Type="Embed" ProgID="Equation.DSMT4" ShapeID="_x0000_i1131" DrawAspect="Content" ObjectID="_1686895377" r:id="rId25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8" w:name="c4b"/>
            <w:bookmarkEnd w:id="17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20" w14:anchorId="70C2754E">
                <v:shape id="_x0000_i1132" type="#_x0000_t75" style="width:47.25pt;height:21pt" o:ole="">
                  <v:imagedata r:id="rId252" o:title=""/>
                </v:shape>
                <o:OLEObject Type="Embed" ProgID="Equation.DSMT4" ShapeID="_x0000_i1132" DrawAspect="Content" ObjectID="_1686895378" r:id="rId25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1746FCF6" w14:textId="6CF4751E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9" w:name="c4c"/>
            <w:bookmarkEnd w:id="18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20" w14:anchorId="6F1B3668">
                <v:shape id="_x0000_i1133" type="#_x0000_t75" style="width:47.25pt;height:21pt" o:ole="">
                  <v:imagedata r:id="rId254" o:title=""/>
                </v:shape>
                <o:OLEObject Type="Embed" ProgID="Equation.DSMT4" ShapeID="_x0000_i1133" DrawAspect="Content" ObjectID="_1686895379" r:id="rId25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20" w:name="c4d"/>
            <w:bookmarkEnd w:id="19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15" w:dyaOrig="420" w14:anchorId="02032467">
                <v:shape id="_x0000_i1134" type="#_x0000_t75" style="width:45.75pt;height:21pt" o:ole="">
                  <v:imagedata r:id="rId256" o:title=""/>
                </v:shape>
                <o:OLEObject Type="Embed" ProgID="Equation.DSMT4" ShapeID="_x0000_i1134" DrawAspect="Content" ObjectID="_1686895380" r:id="rId25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20"/>
          <w:p w14:paraId="1963378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55AE1B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15FDB84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CD140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1" w:name="c5q"/>
            <w:bookmarkEnd w:id="21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5:</w: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15" w14:anchorId="4D983731">
                <v:shape id="_x0000_i1135" type="#_x0000_t75" style="width:23.25pt;height:15.75pt" o:ole="">
                  <v:imagedata r:id="rId258" o:title=""/>
                </v:shape>
                <o:OLEObject Type="Embed" ProgID="Equation.DSMT4" ShapeID="_x0000_i1135" DrawAspect="Content" ObjectID="_1686895381" r:id="rId259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, cho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960" w:dyaOrig="420" w14:anchorId="638A4059">
                <v:shape id="_x0000_i1136" type="#_x0000_t75" style="width:48pt;height:21pt" o:ole="">
                  <v:imagedata r:id="rId260" o:title=""/>
                </v:shape>
                <o:OLEObject Type="Embed" ProgID="Equation.DSMT4" ShapeID="_x0000_i1136" DrawAspect="Content" ObjectID="_1686895382" r:id="rId261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900" w:dyaOrig="420" w14:anchorId="49D3763D">
                <v:shape id="_x0000_i1137" type="#_x0000_t75" style="width:45pt;height:21pt" o:ole="">
                  <v:imagedata r:id="rId262" o:title=""/>
                </v:shape>
                <o:OLEObject Type="Embed" ProgID="Equation.DSMT4" ShapeID="_x0000_i1137" DrawAspect="Content" ObjectID="_1686895383" r:id="rId263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. Biết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260" w:dyaOrig="420" w14:anchorId="506BEF2E">
                <v:shape id="_x0000_i1138" type="#_x0000_t75" style="width:63pt;height:21pt" o:ole="">
                  <v:imagedata r:id="rId264" o:title=""/>
                </v:shape>
                <o:OLEObject Type="Embed" ProgID="Equation.DSMT4" ShapeID="_x0000_i1138" DrawAspect="Content" ObjectID="_1686895384" r:id="rId265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. Khi đó tọa độ của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nl-NL"/>
              </w:rPr>
              <w:object w:dxaOrig="195" w:dyaOrig="285" w14:anchorId="57C39C90">
                <v:shape id="_x0000_i1139" type="#_x0000_t75" style="width:9.75pt;height:14.25pt" o:ole="">
                  <v:imagedata r:id="rId266" o:title=""/>
                </v:shape>
                <o:OLEObject Type="Embed" ProgID="Equation.DSMT4" ShapeID="_x0000_i1139" DrawAspect="Content" ObjectID="_1686895385" r:id="rId267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 là bao nhiêu?</w:t>
            </w:r>
          </w:p>
          <w:p w14:paraId="39854268" w14:textId="12582A4A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2" w:name="c5a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080" w:dyaOrig="420" w14:anchorId="065A2CE3">
                <v:shape id="_x0000_i1140" type="#_x0000_t75" style="width:54pt;height:21pt" o:ole="">
                  <v:imagedata r:id="rId268" o:title=""/>
                </v:shape>
                <o:OLEObject Type="Embed" ProgID="Equation.DSMT4" ShapeID="_x0000_i1140" DrawAspect="Content" ObjectID="_1686895386" r:id="rId269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3" w:name="c5b"/>
            <w:bookmarkEnd w:id="22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20" w14:anchorId="4C78BB82">
                <v:shape id="_x0000_i1141" type="#_x0000_t75" style="width:60pt;height:21pt" o:ole="">
                  <v:imagedata r:id="rId270" o:title=""/>
                </v:shape>
                <o:OLEObject Type="Embed" ProgID="Equation.DSMT4" ShapeID="_x0000_i1141" DrawAspect="Content" ObjectID="_1686895387" r:id="rId271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85153AB" w14:textId="5DB260F5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4" w:name="c5c"/>
            <w:bookmarkEnd w:id="23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4EBE4929">
                <v:shape id="_x0000_i1142" type="#_x0000_t75" style="width:45pt;height:21pt" o:ole="">
                  <v:imagedata r:id="rId272" o:title=""/>
                </v:shape>
                <o:OLEObject Type="Embed" ProgID="Equation.DSMT4" ShapeID="_x0000_i1142" DrawAspect="Content" ObjectID="_1686895388" r:id="rId273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5" w:name="c5d"/>
            <w:bookmarkEnd w:id="24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20" w14:anchorId="7509890D">
                <v:shape id="_x0000_i1143" type="#_x0000_t75" style="width:47.25pt;height:21pt" o:ole="">
                  <v:imagedata r:id="rId274" o:title=""/>
                </v:shape>
                <o:OLEObject Type="Embed" ProgID="Equation.DSMT4" ShapeID="_x0000_i1143" DrawAspect="Content" ObjectID="_1686895389" r:id="rId275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25"/>
          <w:p w14:paraId="7303905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C4ABB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7F12E0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940377" w14:textId="77777777" w:rsidR="005D5BB8" w:rsidRPr="002A7114" w:rsidRDefault="005D5BB8" w:rsidP="005434D1">
            <w:pPr>
              <w:contextualSpacing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6" w:name="c6q"/>
            <w:bookmarkEnd w:id="26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6: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Trong mặt phẳng toạ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09DBABCA">
                <v:shape id="_x0000_i1144" type="#_x0000_t75" style="width:23.25pt;height:15.75pt" o:ole="">
                  <v:imagedata r:id="rId276" o:title=""/>
                </v:shape>
                <o:OLEObject Type="Embed" ProgID="Equation.DSMT4" ShapeID="_x0000_i1144" DrawAspect="Content" ObjectID="_1686895390" r:id="rId277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, phép tịnh tiến theo véc-tơ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4B5A25CB">
                <v:shape id="_x0000_i1145" type="#_x0000_t75" style="width:9pt;height:17.25pt" o:ole="">
                  <v:imagedata r:id="rId278" o:title=""/>
                </v:shape>
                <o:OLEObject Type="Embed" ProgID="Equation.DSMT4" ShapeID="_x0000_i1145" DrawAspect="Content" ObjectID="_1686895391" r:id="rId27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5C68CC8A">
                <v:shape id="_x0000_i1146" type="#_x0000_t75" style="width:36pt;height:20.25pt" o:ole="">
                  <v:imagedata r:id="rId280" o:title=""/>
                </v:shape>
                <o:OLEObject Type="Embed" ProgID="Equation.DSMT4" ShapeID="_x0000_i1146" DrawAspect="Content" ObjectID="_1686895392" r:id="rId28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3B7BA446">
                <v:shape id="_x0000_i1147" type="#_x0000_t75" style="width:39pt;height:20.25pt" o:ole="">
                  <v:imagedata r:id="rId282" o:title=""/>
                </v:shape>
                <o:OLEObject Type="Embed" ProgID="Equation.DSMT4" ShapeID="_x0000_i1147" DrawAspect="Content" ObjectID="_1686895393" r:id="rId28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Tìm toạ độ của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1159D89D">
                <v:shape id="_x0000_i1148" type="#_x0000_t75" style="width:9pt;height:17.25pt" o:ole="">
                  <v:imagedata r:id="rId278" o:title=""/>
                </v:shape>
                <o:OLEObject Type="Embed" ProgID="Equation.DSMT4" ShapeID="_x0000_i1148" DrawAspect="Content" ObjectID="_1686895394" r:id="rId28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655CD7C" w14:textId="02BE49C7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bookmarkStart w:id="27" w:name="c6a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3ED7C7F1">
                <v:shape id="_x0000_i1149" type="#_x0000_t75" style="width:42.75pt;height:21pt" o:ole="">
                  <v:imagedata r:id="rId285" o:title=""/>
                </v:shape>
                <o:OLEObject Type="Embed" ProgID="Equation.DSMT4" ShapeID="_x0000_i1149" DrawAspect="Content" ObjectID="_1686895395" r:id="rId286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8" w:name="c6b"/>
            <w:bookmarkEnd w:id="27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771E3845">
                <v:shape id="_x0000_i1150" type="#_x0000_t75" style="width:36pt;height:21pt" o:ole="">
                  <v:imagedata r:id="rId287" o:title=""/>
                </v:shape>
                <o:OLEObject Type="Embed" ProgID="Equation.DSMT4" ShapeID="_x0000_i1150" DrawAspect="Content" ObjectID="_1686895396" r:id="rId288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9" w:name="c6c"/>
            <w:bookmarkEnd w:id="28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5D61B975">
                <v:shape id="_x0000_i1151" type="#_x0000_t75" style="width:36pt;height:21pt" o:ole="">
                  <v:imagedata r:id="rId289" o:title=""/>
                </v:shape>
                <o:OLEObject Type="Embed" ProgID="Equation.DSMT4" ShapeID="_x0000_i1151" DrawAspect="Content" ObjectID="_1686895397" r:id="rId290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0" w:name="c6d"/>
            <w:bookmarkEnd w:id="29"/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0914AA3B">
                <v:shape id="_x0000_i1152" type="#_x0000_t75" style="width:36pt;height:21pt" o:ole="">
                  <v:imagedata r:id="rId291" o:title=""/>
                </v:shape>
                <o:OLEObject Type="Embed" ProgID="Equation.DSMT4" ShapeID="_x0000_i1152" DrawAspect="Content" ObjectID="_1686895398" r:id="rId292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0"/>
          <w:p w14:paraId="04B9056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114E2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03E0CE8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7F8AED" w14:textId="77777777" w:rsidR="005D5BB8" w:rsidRPr="002A7114" w:rsidRDefault="005D5BB8" w:rsidP="005434D1">
            <w:pPr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1" w:name="c7q"/>
            <w:bookmarkEnd w:id="31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7:</w:t>
            </w:r>
            <w:r w:rsidRPr="002A7114">
              <w:rPr>
                <w:rFonts w:ascii="Chu Van An" w:hAnsi="Chu Van An" w:cs="Chu Van An"/>
                <w:iCs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8D33C0C">
                <v:shape id="_x0000_i1153" type="#_x0000_t75" style="width:23.25pt;height:15.75pt" o:ole="">
                  <v:imagedata r:id="rId293" o:title=""/>
                </v:shape>
                <o:OLEObject Type="Embed" ProgID="Equation.DSMT4" ShapeID="_x0000_i1153" DrawAspect="Content" ObjectID="_1686895399" r:id="rId294"/>
              </w:object>
            </w:r>
            <w:r w:rsidRPr="002A7114">
              <w:rPr>
                <w:rFonts w:ascii="Chu Van An" w:hAnsi="Chu Van An" w:cs="Chu Van An"/>
                <w:iCs/>
                <w:szCs w:val="24"/>
              </w:rPr>
              <w:t xml:space="preserve">,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5AB3956A">
                <v:shape id="_x0000_i1154" type="#_x0000_t75" style="width:9pt;height:17.25pt" o:ole="">
                  <v:imagedata r:id="rId295" o:title=""/>
                </v:shape>
                <o:OLEObject Type="Embed" ProgID="Equation.DSMT4" ShapeID="_x0000_i1154" DrawAspect="Content" ObjectID="_1686895400" r:id="rId296"/>
              </w:object>
            </w:r>
            <w:r w:rsidRPr="002A7114">
              <w:rPr>
                <w:rFonts w:ascii="Chu Van An" w:hAnsi="Chu Van An" w:cs="Chu Van An"/>
                <w:iCs/>
                <w:szCs w:val="24"/>
              </w:rPr>
              <w:t xml:space="preserve"> biến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40" w:dyaOrig="315" w14:anchorId="3677E37E">
                <v:shape id="_x0000_i1155" type="#_x0000_t75" style="width:87pt;height:15.75pt" o:ole="">
                  <v:imagedata r:id="rId297" o:title=""/>
                </v:shape>
                <o:OLEObject Type="Embed" ProgID="Equation.DSMT4" ShapeID="_x0000_i1155" DrawAspect="Content" ObjectID="_1686895401" r:id="rId298"/>
              </w:object>
            </w:r>
            <w:r w:rsidRPr="002A7114">
              <w:rPr>
                <w:rFonts w:ascii="Chu Van An" w:hAnsi="Chu Van An" w:cs="Chu Van An"/>
                <w:iCs/>
                <w:szCs w:val="24"/>
              </w:rPr>
              <w:t xml:space="preserve"> thành chính nó.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305F2667">
                <v:shape id="_x0000_i1156" type="#_x0000_t75" style="width:9pt;height:17.25pt" o:ole="">
                  <v:imagedata r:id="rId295" o:title=""/>
                </v:shape>
                <o:OLEObject Type="Embed" ProgID="Equation.DSMT4" ShapeID="_x0000_i1156" DrawAspect="Content" ObjectID="_1686895402" r:id="rId299"/>
              </w:object>
            </w:r>
            <w:r w:rsidRPr="002A7114">
              <w:rPr>
                <w:rFonts w:ascii="Chu Van An" w:hAnsi="Chu Van An" w:cs="Chu Van An"/>
                <w:iCs/>
                <w:szCs w:val="24"/>
              </w:rPr>
              <w:t xml:space="preserve"> có thể là vectơ nào sau đây?</w:t>
            </w:r>
          </w:p>
          <w:p w14:paraId="4A016B68" w14:textId="5982427F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2" w:name="c7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4D50F7C9">
                <v:shape id="_x0000_i1157" type="#_x0000_t75" style="width:53.25pt;height:21pt" o:ole="">
                  <v:imagedata r:id="rId300" o:title=""/>
                </v:shape>
                <o:OLEObject Type="Embed" ProgID="Equation.DSMT4" ShapeID="_x0000_i1157" DrawAspect="Content" ObjectID="_1686895403" r:id="rId301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3" w:name="c7b"/>
            <w:bookmarkEnd w:id="3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363EC6F7">
                <v:shape id="_x0000_i1158" type="#_x0000_t75" style="width:45pt;height:21pt" o:ole="">
                  <v:imagedata r:id="rId302" o:title=""/>
                </v:shape>
                <o:OLEObject Type="Embed" ProgID="Equation.DSMT4" ShapeID="_x0000_i1158" DrawAspect="Content" ObjectID="_1686895404" r:id="rId303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3824F4C" w14:textId="3E2B0594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4" w:name="c7c"/>
            <w:bookmarkEnd w:id="3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2163CF9E">
                <v:shape id="_x0000_i1159" type="#_x0000_t75" style="width:51.75pt;height:21pt" o:ole="">
                  <v:imagedata r:id="rId304" o:title=""/>
                </v:shape>
                <o:OLEObject Type="Embed" ProgID="Equation.DSMT4" ShapeID="_x0000_i1159" DrawAspect="Content" ObjectID="_1686895405" r:id="rId30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35" w:name="c7d"/>
            <w:bookmarkEnd w:id="3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420" w14:anchorId="0D20AABB">
                <v:shape id="_x0000_i1160" type="#_x0000_t75" style="width:46.5pt;height:21pt" o:ole="">
                  <v:imagedata r:id="rId306" o:title=""/>
                </v:shape>
                <o:OLEObject Type="Embed" ProgID="Equation.DSMT4" ShapeID="_x0000_i1160" DrawAspect="Content" ObjectID="_1686895406" r:id="rId30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35"/>
          <w:p w14:paraId="2928DA4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4A63BB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6DF72A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6009D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6" w:name="c8q"/>
            <w:bookmarkEnd w:id="3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8: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hai đường thẳng song song, hỏi có bao nhiêu phép tịnh tiến theo vecto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345" w14:anchorId="3942829A">
                <v:shape id="_x0000_i1161" type="#_x0000_t75" style="width:27.75pt;height:17.25pt" o:ole="">
                  <v:imagedata r:id="rId308" o:title=""/>
                </v:shape>
                <o:OLEObject Type="Embed" ProgID="Equation.DSMT4" ShapeID="_x0000_i1161" DrawAspect="Content" ObjectID="_1686895407" r:id="rId30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đường thẳng này thành đường thẳng kia?</w:t>
            </w:r>
          </w:p>
          <w:p w14:paraId="1965DC5D" w14:textId="066E8F76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7" w:name="c8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Không có.</w:t>
            </w:r>
            <w:bookmarkStart w:id="38" w:name="c8b"/>
            <w:bookmarkEnd w:id="37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Có một.</w:t>
            </w:r>
            <w:bookmarkStart w:id="39" w:name="c8c"/>
            <w:bookmarkEnd w:id="38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Có hai.</w:t>
            </w:r>
            <w:bookmarkStart w:id="40" w:name="c8d"/>
            <w:bookmarkEnd w:id="39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Có vô số.</w:t>
            </w:r>
          </w:p>
          <w:bookmarkEnd w:id="40"/>
          <w:p w14:paraId="73C3A72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F0C5C2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F9F584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3F3076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41" w:name="c9q"/>
            <w:bookmarkEnd w:id="4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9: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05" w:dyaOrig="315" w14:anchorId="47993067">
                <v:shape id="_x0000_i1162" type="#_x0000_t75" style="width:80.25pt;height:15.75pt" o:ole="">
                  <v:imagedata r:id="rId310" o:title=""/>
                </v:shape>
                <o:OLEObject Type="Embed" ProgID="Equation.DSMT4" ShapeID="_x0000_i1162" DrawAspect="Content" ObjectID="_1686895408" r:id="rId31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và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20" w14:anchorId="5AE2ACD1">
                <v:shape id="_x0000_i1163" type="#_x0000_t75" style="width:48.75pt;height:21pt" o:ole="">
                  <v:imagedata r:id="rId312" o:title=""/>
                </v:shape>
                <o:OLEObject Type="Embed" ProgID="Equation.DSMT4" ShapeID="_x0000_i1163" DrawAspect="Content" ObjectID="_1686895409" r:id="rId31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Tìm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25" w14:anchorId="450CC01E">
                <v:shape id="_x0000_i1164" type="#_x0000_t75" style="width:12.75pt;height:11.25pt" o:ole="">
                  <v:imagedata r:id="rId314" o:title=""/>
                </v:shape>
                <o:OLEObject Type="Embed" ProgID="Equation.DSMT4" ShapeID="_x0000_i1164" DrawAspect="Content" ObjectID="_1686895410" r:id="rId31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để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0" w:dyaOrig="375" w14:anchorId="153311D9">
                <v:shape id="_x0000_i1165" type="#_x0000_t75" style="width:12pt;height:18.75pt" o:ole="">
                  <v:imagedata r:id="rId316" o:title=""/>
                </v:shape>
                <o:OLEObject Type="Embed" ProgID="Equation.DSMT4" ShapeID="_x0000_i1165" DrawAspect="Content" ObjectID="_1686895411" r:id="rId31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biến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340683A">
                <v:shape id="_x0000_i1166" type="#_x0000_t75" style="width:11.25pt;height:14.25pt" o:ole="">
                  <v:imagedata r:id="rId318" o:title=""/>
                </v:shape>
                <o:OLEObject Type="Embed" ProgID="Equation.DSMT4" ShapeID="_x0000_i1166" DrawAspect="Content" ObjectID="_1686895412" r:id="rId319"/>
              </w:object>
            </w:r>
            <w:r w:rsidRPr="002A7114">
              <w:rPr>
                <w:rFonts w:ascii="Chu Van An" w:hAnsi="Chu Van An" w:cs="Chu Van An"/>
                <w:szCs w:val="24"/>
              </w:rPr>
              <w:t>thành chính nó.</w:t>
            </w:r>
          </w:p>
          <w:p w14:paraId="543301FF" w14:textId="7C03D7BC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2" w:name="c9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35" w:dyaOrig="285" w14:anchorId="38EB7454">
                <v:shape id="_x0000_i1167" type="#_x0000_t75" style="width:36.75pt;height:14.25pt" o:ole="">
                  <v:imagedata r:id="rId320" o:title=""/>
                </v:shape>
                <o:OLEObject Type="Embed" ProgID="Equation.DSMT4" ShapeID="_x0000_i1167" DrawAspect="Content" ObjectID="_1686895413" r:id="rId321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3" w:name="c9b"/>
            <w:bookmarkEnd w:id="4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20" w:dyaOrig="285" w14:anchorId="3BDA8CA3">
                <v:shape id="_x0000_i1168" type="#_x0000_t75" style="width:36pt;height:14.25pt" o:ole="">
                  <v:imagedata r:id="rId322" o:title=""/>
                </v:shape>
                <o:OLEObject Type="Embed" ProgID="Equation.DSMT4" ShapeID="_x0000_i1168" DrawAspect="Content" ObjectID="_1686895414" r:id="rId323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4" w:name="c9c"/>
            <w:bookmarkEnd w:id="4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85" w14:anchorId="4A52260D">
                <v:shape id="_x0000_i1169" type="#_x0000_t75" style="width:35.25pt;height:14.25pt" o:ole="">
                  <v:imagedata r:id="rId324" o:title=""/>
                </v:shape>
                <o:OLEObject Type="Embed" ProgID="Equation.DSMT4" ShapeID="_x0000_i1169" DrawAspect="Content" ObjectID="_1686895415" r:id="rId325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45" w:name="c9d"/>
            <w:bookmarkEnd w:id="4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00" w:dyaOrig="285" w14:anchorId="4C8A9C96">
                <v:shape id="_x0000_i1170" type="#_x0000_t75" style="width:30pt;height:14.25pt" o:ole="">
                  <v:imagedata r:id="rId326" o:title=""/>
                </v:shape>
                <o:OLEObject Type="Embed" ProgID="Equation.DSMT4" ShapeID="_x0000_i1170" DrawAspect="Content" ObjectID="_1686895416" r:id="rId32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45"/>
          <w:p w14:paraId="43E07964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9DBE6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BBBCDB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0A7F38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46" w:name="c10q"/>
            <w:bookmarkEnd w:id="46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10:</w:t>
            </w:r>
            <w:r w:rsidRPr="002A7114">
              <w:rPr>
                <w:rFonts w:ascii="Chu Van An" w:hAnsi="Chu Van An" w:cs="Chu Van An"/>
                <w:szCs w:val="24"/>
              </w:rPr>
              <w:t xml:space="preserve">Biết đa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7CA5F47D">
                <v:shape id="_x0000_i1171" type="#_x0000_t75" style="width:36.75pt;height:13.5pt" o:ole="">
                  <v:imagedata r:id="rId328" o:title=""/>
                </v:shape>
                <o:OLEObject Type="Embed" ProgID="Equation.DSMT4" ShapeID="_x0000_i1171" DrawAspect="Content" ObjectID="_1686895417" r:id="rId32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thành đa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945" w:dyaOrig="270" w14:anchorId="05A162FD">
                <v:shape id="_x0000_i1172" type="#_x0000_t75" style="width:47.25pt;height:13.5pt" o:ole="">
                  <v:imagedata r:id="rId330" o:title=""/>
                </v:shape>
                <o:OLEObject Type="Embed" ProgID="Equation.DSMT4" ShapeID="_x0000_i1172" DrawAspect="Content" ObjectID="_1686895418" r:id="rId33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50" w:dyaOrig="330" w14:anchorId="1B5F35E4">
                <v:shape id="_x0000_i1173" type="#_x0000_t75" style="width:52.5pt;height:16.5pt" o:ole="">
                  <v:imagedata r:id="rId332" o:title=""/>
                </v:shape>
                <o:OLEObject Type="Embed" ProgID="Equation.DSMT4" ShapeID="_x0000_i1173" DrawAspect="Content" ObjectID="_1686895419" r:id="rId333"/>
              </w:object>
            </w:r>
            <w:r w:rsidRPr="002A7114">
              <w:rPr>
                <w:rFonts w:ascii="Chu Van An" w:hAnsi="Chu Van An" w:cs="Chu Van An"/>
                <w:szCs w:val="24"/>
              </w:rPr>
              <w:t>. Chọn khẳng định đúng.</w:t>
            </w:r>
          </w:p>
          <w:p w14:paraId="50BF88F8" w14:textId="6A1081B0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7" w:name="c10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2EA32539">
                <v:shape id="_x0000_i1174" type="#_x0000_t75" style="width:114pt;height:20.25pt" o:ole="">
                  <v:imagedata r:id="rId334" o:title=""/>
                </v:shape>
                <o:OLEObject Type="Embed" ProgID="Equation.DSMT4" ShapeID="_x0000_i1174" DrawAspect="Content" ObjectID="_1686895420" r:id="rId33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với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43D7DACB">
                <v:shape id="_x0000_i1175" type="#_x0000_t75" style="width:54pt;height:20.25pt" o:ole="">
                  <v:imagedata r:id="rId336" o:title=""/>
                </v:shape>
                <o:OLEObject Type="Embed" ProgID="Equation.DSMT4" ShapeID="_x0000_i1175" DrawAspect="Content" ObjectID="_1686895421" r:id="rId33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EF67539" w14:textId="729E318F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48" w:name="c10b"/>
            <w:bookmarkEnd w:id="4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4AF1647A">
                <v:shape id="_x0000_i1176" type="#_x0000_t75" style="width:114pt;height:20.25pt" o:ole="">
                  <v:imagedata r:id="rId334" o:title=""/>
                </v:shape>
                <o:OLEObject Type="Embed" ProgID="Equation.DSMT4" ShapeID="_x0000_i1176" DrawAspect="Content" ObjectID="_1686895422" r:id="rId33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với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29A88825">
                <v:shape id="_x0000_i1177" type="#_x0000_t75" style="width:54pt;height:20.25pt" o:ole="">
                  <v:imagedata r:id="rId339" o:title=""/>
                </v:shape>
                <o:OLEObject Type="Embed" ProgID="Equation.DSMT4" ShapeID="_x0000_i1177" DrawAspect="Content" ObjectID="_1686895423" r:id="rId34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FFBF176" w14:textId="2BCE80C5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49" w:name="c10c"/>
            <w:bookmarkEnd w:id="4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417BB587">
                <v:shape id="_x0000_i1178" type="#_x0000_t75" style="width:114pt;height:20.25pt" o:ole="">
                  <v:imagedata r:id="rId334" o:title=""/>
                </v:shape>
                <o:OLEObject Type="Embed" ProgID="Equation.DSMT4" ShapeID="_x0000_i1178" DrawAspect="Content" ObjectID="_1686895424" r:id="rId34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với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41EFDDD3">
                <v:shape id="_x0000_i1179" type="#_x0000_t75" style="width:54pt;height:20.25pt" o:ole="">
                  <v:imagedata r:id="rId342" o:title=""/>
                </v:shape>
                <o:OLEObject Type="Embed" ProgID="Equation.DSMT4" ShapeID="_x0000_i1179" DrawAspect="Content" ObjectID="_1686895425" r:id="rId34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F6B08F7" w14:textId="2CF1E3DE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50" w:name="c10d"/>
            <w:bookmarkEnd w:id="4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05" w14:anchorId="2A1DC311">
                <v:shape id="_x0000_i1180" type="#_x0000_t75" style="width:114pt;height:20.25pt" o:ole="">
                  <v:imagedata r:id="rId334" o:title=""/>
                </v:shape>
                <o:OLEObject Type="Embed" ProgID="Equation.DSMT4" ShapeID="_x0000_i1180" DrawAspect="Content" ObjectID="_1686895426" r:id="rId34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với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52D12DBB">
                <v:shape id="_x0000_i1181" type="#_x0000_t75" style="width:54pt;height:20.25pt" o:ole="">
                  <v:imagedata r:id="rId345" o:title=""/>
                </v:shape>
                <o:OLEObject Type="Embed" ProgID="Equation.DSMT4" ShapeID="_x0000_i1181" DrawAspect="Content" ObjectID="_1686895427" r:id="rId34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50"/>
          <w:p w14:paraId="7843E868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37E793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8F15D6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D0B59C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1" w:name="c11q"/>
            <w:bookmarkEnd w:id="5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11: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Trong mặt phẳng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0"/>
                <w:szCs w:val="24"/>
              </w:rPr>
              <w:object w:dxaOrig="465" w:dyaOrig="315" w14:anchorId="3DD42E82">
                <v:shape id="_x0000_i1182" type="#_x0000_t75" style="width:23.25pt;height:15.75pt" o:ole="">
                  <v:imagedata r:id="rId347" o:title=""/>
                </v:shape>
                <o:OLEObject Type="Embed" ProgID="Equation.DSMT4" ShapeID="_x0000_i1182" DrawAspect="Content" ObjectID="_1686895428" r:id="rId348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cho đường thẳng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225" w:dyaOrig="285" w14:anchorId="10090753">
                <v:shape id="_x0000_i1183" type="#_x0000_t75" style="width:11.25pt;height:14.25pt" o:ole="">
                  <v:imagedata r:id="rId349" o:title=""/>
                </v:shape>
                <o:OLEObject Type="Embed" ProgID="Equation.DSMT4" ShapeID="_x0000_i1183" DrawAspect="Content" ObjectID="_1686895429" r:id="rId350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có phương trình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0"/>
                <w:szCs w:val="24"/>
              </w:rPr>
              <w:object w:dxaOrig="1320" w:dyaOrig="315" w14:anchorId="456AA350">
                <v:shape id="_x0000_i1184" type="#_x0000_t75" style="width:66pt;height:15.75pt" o:ole="">
                  <v:imagedata r:id="rId351" o:title=""/>
                </v:shape>
                <o:OLEObject Type="Embed" ProgID="Equation.DSMT4" ShapeID="_x0000_i1184" DrawAspect="Content" ObjectID="_1686895430" r:id="rId352"/>
              </w:object>
            </w:r>
            <w:r w:rsidRPr="002A7114">
              <w:rPr>
                <w:rFonts w:ascii="Chu Van An" w:hAnsi="Chu Van An" w:cs="Chu Van An"/>
                <w:color w:val="800080"/>
                <w:szCs w:val="24"/>
              </w:rPr>
              <w:t>.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Để phép tịnh tiến theo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195" w:dyaOrig="285" w14:anchorId="27081BB1">
                <v:shape id="_x0000_i1185" type="#_x0000_t75" style="width:9.75pt;height:14.25pt" o:ole="">
                  <v:imagedata r:id="rId353" o:title=""/>
                </v:shape>
                <o:OLEObject Type="Embed" ProgID="Equation.DSMT4" ShapeID="_x0000_i1185" DrawAspect="Content" ObjectID="_1686895431" r:id="rId354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biến đường thẳng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225" w:dyaOrig="285" w14:anchorId="7D1B10CA">
                <v:shape id="_x0000_i1186" type="#_x0000_t75" style="width:11.25pt;height:14.25pt" o:ole="">
                  <v:imagedata r:id="rId355" o:title=""/>
                </v:shape>
                <o:OLEObject Type="Embed" ProgID="Equation.DSMT4" ShapeID="_x0000_i1186" DrawAspect="Content" ObjectID="_1686895432" r:id="rId356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thành chính nó thì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195" w:dyaOrig="285" w14:anchorId="12601E21">
                <v:shape id="_x0000_i1187" type="#_x0000_t75" style="width:9.75pt;height:14.25pt" o:ole="">
                  <v:imagedata r:id="rId357" o:title=""/>
                </v:shape>
                <o:OLEObject Type="Embed" ProgID="Equation.DSMT4" ShapeID="_x0000_i1187" DrawAspect="Content" ObjectID="_1686895433" r:id="rId358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phải là vectơ nào trong các vectơ sau đây?</w:t>
            </w:r>
          </w:p>
          <w:p w14:paraId="37D3F55E" w14:textId="02DCF2A4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2" w:name="c11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945" w:dyaOrig="405" w14:anchorId="0C709E80">
                <v:shape id="_x0000_i1188" type="#_x0000_t75" style="width:47.25pt;height:20.25pt" o:ole="">
                  <v:imagedata r:id="rId359" o:title=""/>
                </v:shape>
                <o:OLEObject Type="Embed" ProgID="Equation.DSMT4" ShapeID="_x0000_i1188" DrawAspect="Content" ObjectID="_1686895434" r:id="rId360"/>
              </w:object>
            </w:r>
            <w:r w:rsidRPr="002A7114">
              <w:rPr>
                <w:rFonts w:ascii="Chu Van An" w:hAnsi="Chu Van An" w:cs="Chu Van An"/>
                <w:color w:val="800080"/>
                <w:szCs w:val="24"/>
              </w:rPr>
              <w:t>.</w:t>
            </w:r>
            <w:bookmarkStart w:id="53" w:name="c11b"/>
            <w:bookmarkEnd w:id="5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900" w:dyaOrig="405" w14:anchorId="577D450D">
                <v:shape id="_x0000_i1189" type="#_x0000_t75" style="width:45pt;height:20.25pt" o:ole="">
                  <v:imagedata r:id="rId361" o:title=""/>
                </v:shape>
                <o:OLEObject Type="Embed" ProgID="Equation.DSMT4" ShapeID="_x0000_i1189" DrawAspect="Content" ObjectID="_1686895435" r:id="rId362"/>
              </w:object>
            </w:r>
            <w:r w:rsidRPr="002A7114">
              <w:rPr>
                <w:rFonts w:ascii="Chu Van An" w:hAnsi="Chu Van An" w:cs="Chu Van An"/>
                <w:color w:val="800080"/>
                <w:szCs w:val="24"/>
              </w:rPr>
              <w:t>.</w:t>
            </w:r>
          </w:p>
          <w:p w14:paraId="5978ECDD" w14:textId="02B9AA9A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54" w:name="c11c"/>
            <w:bookmarkEnd w:id="5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1065" w:dyaOrig="405" w14:anchorId="7BCEF888">
                <v:shape id="_x0000_i1190" type="#_x0000_t75" style="width:53.25pt;height:20.25pt" o:ole="">
                  <v:imagedata r:id="rId363" o:title=""/>
                </v:shape>
                <o:OLEObject Type="Embed" ProgID="Equation.DSMT4" ShapeID="_x0000_i1190" DrawAspect="Content" ObjectID="_1686895436" r:id="rId364"/>
              </w:object>
            </w:r>
            <w:r w:rsidRPr="002A7114">
              <w:rPr>
                <w:rFonts w:ascii="Chu Van An" w:hAnsi="Chu Van An" w:cs="Chu Van An"/>
                <w:color w:val="800080"/>
                <w:szCs w:val="24"/>
              </w:rPr>
              <w:t>.</w:t>
            </w:r>
            <w:bookmarkStart w:id="55" w:name="c11d"/>
            <w:bookmarkEnd w:id="5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1080" w:dyaOrig="405" w14:anchorId="4E21806D">
                <v:shape id="_x0000_i1191" type="#_x0000_t75" style="width:54pt;height:20.25pt" o:ole="">
                  <v:imagedata r:id="rId365" o:title=""/>
                </v:shape>
                <o:OLEObject Type="Embed" ProgID="Equation.DSMT4" ShapeID="_x0000_i1191" DrawAspect="Content" ObjectID="_1686895437" r:id="rId366"/>
              </w:object>
            </w:r>
            <w:r w:rsidRPr="002A7114">
              <w:rPr>
                <w:rFonts w:ascii="Chu Van An" w:hAnsi="Chu Van An" w:cs="Chu Van An"/>
                <w:color w:val="800080"/>
                <w:szCs w:val="24"/>
              </w:rPr>
              <w:t>.</w:t>
            </w:r>
          </w:p>
          <w:bookmarkEnd w:id="55"/>
          <w:p w14:paraId="0F23D2B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56CC88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741323F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989307" w14:textId="77777777" w:rsidR="005D5BB8" w:rsidRPr="002A7114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56" w:name="c12q"/>
            <w:bookmarkEnd w:id="56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12:</w: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Cho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7648BBB9">
                <v:shape id="_x0000_i1192" type="#_x0000_t75" style="width:39pt;height:20.25pt" o:ole="">
                  <v:imagedata r:id="rId367" o:title=""/>
                </v:shape>
                <o:OLEObject Type="Embed" ProgID="Equation.DSMT4" ShapeID="_x0000_i1192" DrawAspect="Content" ObjectID="_1686895438" r:id="rId368"/>
              </w:objec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 và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65" w:dyaOrig="420" w14:anchorId="5F569826">
                <v:shape id="_x0000_i1193" type="#_x0000_t75" style="width:53.25pt;height:21pt" o:ole="">
                  <v:imagedata r:id="rId369" o:title=""/>
                </v:shape>
                <o:OLEObject Type="Embed" ProgID="Equation.DSMT4" ShapeID="_x0000_i1193" DrawAspect="Content" ObjectID="_1686895439" r:id="rId370"/>
              </w:objec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, biết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1817D208">
                <v:shape id="_x0000_i1194" type="#_x0000_t75" style="width:14.25pt;height:12.75pt" o:ole="">
                  <v:imagedata r:id="rId371" o:title=""/>
                </v:shape>
                <o:OLEObject Type="Embed" ProgID="Equation.DSMT4" ShapeID="_x0000_i1194" DrawAspect="Content" ObjectID="_1686895440" r:id="rId372"/>
              </w:objec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 là ảnh của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64E149C8">
                <v:shape id="_x0000_i1195" type="#_x0000_t75" style="width:12pt;height:12.75pt" o:ole="">
                  <v:imagedata r:id="rId373" o:title=""/>
                </v:shape>
                <o:OLEObject Type="Embed" ProgID="Equation.DSMT4" ShapeID="_x0000_i1195" DrawAspect="Content" ObjectID="_1686895441" r:id="rId374"/>
              </w:objec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 qua phép tịnh tiến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345" w14:anchorId="31D8656F">
                <v:shape id="_x0000_i1196" type="#_x0000_t75" style="width:9.75pt;height:17.25pt" o:ole="">
                  <v:imagedata r:id="rId375" o:title=""/>
                </v:shape>
                <o:OLEObject Type="Embed" ProgID="Equation.DSMT4" ShapeID="_x0000_i1196" DrawAspect="Content" ObjectID="_1686895442" r:id="rId376"/>
              </w:object>
            </w:r>
            <w:r w:rsidRPr="002A7114">
              <w:rPr>
                <w:rFonts w:ascii="Chu Van An" w:eastAsia="Times New Roman" w:hAnsi="Chu Van An" w:cs="Chu Van An"/>
                <w:szCs w:val="24"/>
              </w:rPr>
              <w:t xml:space="preserve">. Tìm tọa độ điểm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55B81CC1">
                <v:shape id="_x0000_i1197" type="#_x0000_t75" style="width:12pt;height:12.75pt" o:ole="">
                  <v:imagedata r:id="rId377" o:title=""/>
                </v:shape>
                <o:OLEObject Type="Embed" ProgID="Equation.DSMT4" ShapeID="_x0000_i1197" DrawAspect="Content" ObjectID="_1686895443" r:id="rId378"/>
              </w:object>
            </w:r>
            <w:r w:rsidRPr="002A7114">
              <w:rPr>
                <w:rFonts w:ascii="Chu Van An" w:eastAsia="Times New Roman" w:hAnsi="Chu Van An" w:cs="Chu Van An"/>
                <w:szCs w:val="24"/>
              </w:rPr>
              <w:t>.</w:t>
            </w:r>
          </w:p>
          <w:p w14:paraId="7E4D5B3E" w14:textId="1438FC94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4"/>
              </w:rPr>
            </w:pPr>
            <w:bookmarkStart w:id="57" w:name="c12a"/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333F241">
                <v:shape id="_x0000_i1198" type="#_x0000_t75" style="width:36.75pt;height:20.25pt" o:ole="">
                  <v:imagedata r:id="rId379" o:title=""/>
                </v:shape>
                <o:OLEObject Type="Embed" ProgID="Equation.DSMT4" ShapeID="_x0000_i1198" DrawAspect="Content" ObjectID="_1686895444" r:id="rId380"/>
              </w:object>
            </w:r>
            <w:r w:rsidRPr="002A7114">
              <w:rPr>
                <w:rFonts w:ascii="Chu Van An" w:hAnsi="Chu Van An" w:cs="Chu Van An"/>
                <w:bCs/>
                <w:szCs w:val="24"/>
              </w:rPr>
              <w:t>.</w:t>
            </w:r>
            <w:bookmarkStart w:id="58" w:name="c12b"/>
            <w:bookmarkEnd w:id="57"/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4AE16ECB">
                <v:shape id="_x0000_i1199" type="#_x0000_t75" style="width:51pt;height:20.25pt" o:ole="">
                  <v:imagedata r:id="rId381" o:title=""/>
                </v:shape>
                <o:OLEObject Type="Embed" ProgID="Equation.DSMT4" ShapeID="_x0000_i1199" DrawAspect="Content" ObjectID="_1686895445" r:id="rId382"/>
              </w:object>
            </w:r>
            <w:r w:rsidRPr="002A7114">
              <w:rPr>
                <w:rFonts w:ascii="Chu Van An" w:hAnsi="Chu Van An" w:cs="Chu Van An"/>
                <w:bCs/>
                <w:szCs w:val="24"/>
              </w:rPr>
              <w:t>.</w:t>
            </w:r>
            <w:bookmarkStart w:id="59" w:name="c12c"/>
            <w:bookmarkEnd w:id="58"/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45645104">
                <v:shape id="_x0000_i1200" type="#_x0000_t75" style="width:51pt;height:20.25pt" o:ole="">
                  <v:imagedata r:id="rId383" o:title=""/>
                </v:shape>
                <o:OLEObject Type="Embed" ProgID="Equation.DSMT4" ShapeID="_x0000_i1200" DrawAspect="Content" ObjectID="_1686895446" r:id="rId384"/>
              </w:object>
            </w:r>
            <w:r w:rsidRPr="002A7114">
              <w:rPr>
                <w:rFonts w:ascii="Chu Van An" w:hAnsi="Chu Van An" w:cs="Chu Van An"/>
                <w:bCs/>
                <w:szCs w:val="24"/>
              </w:rPr>
              <w:t>.</w:t>
            </w:r>
            <w:bookmarkStart w:id="60" w:name="c12d"/>
            <w:bookmarkEnd w:id="59"/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3484D62E">
                <v:shape id="_x0000_i1201" type="#_x0000_t75" style="width:36pt;height:20.25pt" o:ole="">
                  <v:imagedata r:id="rId385" o:title=""/>
                </v:shape>
                <o:OLEObject Type="Embed" ProgID="Equation.DSMT4" ShapeID="_x0000_i1201" DrawAspect="Content" ObjectID="_1686895447" r:id="rId386"/>
              </w:object>
            </w:r>
            <w:r w:rsidRPr="002A7114">
              <w:rPr>
                <w:rFonts w:ascii="Chu Van An" w:hAnsi="Chu Van An" w:cs="Chu Van An"/>
                <w:bCs/>
                <w:szCs w:val="24"/>
              </w:rPr>
              <w:t>.</w:t>
            </w:r>
          </w:p>
          <w:bookmarkEnd w:id="60"/>
          <w:p w14:paraId="78B24258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A82EAA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2BC22D4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57D6BC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1" w:name="c13q"/>
            <w:bookmarkEnd w:id="61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13:</w:t>
            </w:r>
            <w:r w:rsidRPr="002A7114">
              <w:rPr>
                <w:rFonts w:ascii="Chu Van An" w:hAnsi="Chu Van An" w:cs="Chu Van An"/>
                <w:szCs w:val="24"/>
                <w:lang w:val="sv-SE"/>
              </w:rPr>
              <w:t xml:space="preserve">Trong mặt phẳng tọa độ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  <w:lang w:val="sv-SE"/>
              </w:rPr>
              <w:object w:dxaOrig="465" w:dyaOrig="330" w14:anchorId="67196060">
                <v:shape id="_x0000_i1202" type="#_x0000_t75" style="width:23.25pt;height:16.5pt" o:ole="">
                  <v:imagedata r:id="rId387" o:title=""/>
                </v:shape>
                <o:OLEObject Type="Embed" ProgID="Equation.DSMT4" ShapeID="_x0000_i1202" DrawAspect="Content" ObjectID="_1686895448" r:id="rId388"/>
              </w:object>
            </w:r>
            <w:r w:rsidRPr="002A7114">
              <w:rPr>
                <w:rFonts w:ascii="Chu Van An" w:hAnsi="Chu Van An" w:cs="Chu Van An"/>
                <w:szCs w:val="24"/>
                <w:lang w:val="sv-SE"/>
              </w:rPr>
              <w:t xml:space="preserve">,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biến đường thẳng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485" w:dyaOrig="330" w14:anchorId="53932F85">
                <v:shape id="_x0000_i1203" type="#_x0000_t75" style="width:74.25pt;height:16.5pt" o:ole="">
                  <v:imagedata r:id="rId389" o:title=""/>
                </v:shape>
                <o:OLEObject Type="Embed" ProgID="Equation.DSMT4" ShapeID="_x0000_i1203" DrawAspect="Content" ObjectID="_1686895449" r:id="rId39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515" w:dyaOrig="330" w14:anchorId="5092E9B1">
                <v:shape id="_x0000_i1204" type="#_x0000_t75" style="width:75.75pt;height:16.5pt" o:ole="">
                  <v:imagedata r:id="rId391" o:title=""/>
                </v:shape>
                <o:OLEObject Type="Embed" ProgID="Equation.DSMT4" ShapeID="_x0000_i1204" DrawAspect="Content" ObjectID="_1686895450" r:id="rId39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theo vectơ cùng phương với vectơ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180" w:dyaOrig="330" w14:anchorId="2F1C061D">
                <v:shape id="_x0000_i1205" type="#_x0000_t75" style="width:9pt;height:16.5pt" o:ole="">
                  <v:imagedata r:id="rId393" o:title=""/>
                </v:shape>
                <o:OLEObject Type="Embed" ProgID="Equation.DSMT4" ShapeID="_x0000_i1205" DrawAspect="Content" ObjectID="_1686895451" r:id="rId394"/>
              </w:object>
            </w:r>
            <w:r w:rsidRPr="002A7114">
              <w:rPr>
                <w:rFonts w:ascii="Chu Van An" w:hAnsi="Chu Van An" w:cs="Chu Van An"/>
                <w:szCs w:val="24"/>
              </w:rPr>
              <w:t>. Đó là phép tịnh tiến theo vectơ</w:t>
            </w:r>
          </w:p>
          <w:p w14:paraId="4DD5A4AA" w14:textId="01EE4B1B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62" w:name="c13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1080" w:dyaOrig="405" w14:anchorId="61236611">
                <v:shape id="_x0000_i1206" type="#_x0000_t75" style="width:54pt;height:20.25pt" o:ole="">
                  <v:imagedata r:id="rId395" o:title=""/>
                </v:shape>
                <o:OLEObject Type="Embed" ProgID="Equation.DSMT4" ShapeID="_x0000_i1206" DrawAspect="Content" ObjectID="_1686895452" r:id="rId396"/>
              </w:object>
            </w:r>
            <w:r w:rsidRPr="002A7114">
              <w:rPr>
                <w:rFonts w:ascii="Chu Van An" w:hAnsi="Chu Van An" w:cs="Chu Van An"/>
                <w:color w:val="002F8E"/>
                <w:szCs w:val="24"/>
                <w:lang w:val="vi-VN"/>
              </w:rPr>
              <w:t>.</w:t>
            </w:r>
            <w:bookmarkStart w:id="63" w:name="c13b"/>
            <w:bookmarkEnd w:id="62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945" w:dyaOrig="405" w14:anchorId="260F8AB8">
                <v:shape id="_x0000_i1207" type="#_x0000_t75" style="width:47.25pt;height:20.25pt" o:ole="">
                  <v:imagedata r:id="rId397" o:title=""/>
                </v:shape>
                <o:OLEObject Type="Embed" ProgID="Equation.DSMT4" ShapeID="_x0000_i1207" DrawAspect="Content" ObjectID="_1686895453" r:id="rId398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p w14:paraId="181AFAB5" w14:textId="06CD7CC8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64" w:name="c13c"/>
            <w:bookmarkEnd w:id="63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1080" w:dyaOrig="405" w14:anchorId="3D4987F1">
                <v:shape id="_x0000_i1208" type="#_x0000_t75" style="width:54pt;height:20.25pt" o:ole="">
                  <v:imagedata r:id="rId399" o:title=""/>
                </v:shape>
                <o:OLEObject Type="Embed" ProgID="Equation.DSMT4" ShapeID="_x0000_i1208" DrawAspect="Content" ObjectID="_1686895454" r:id="rId400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65" w:name="c13d"/>
            <w:bookmarkEnd w:id="64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945" w:dyaOrig="405" w14:anchorId="48F0ECE3">
                <v:shape id="_x0000_i1209" type="#_x0000_t75" style="width:47.25pt;height:20.25pt" o:ole="">
                  <v:imagedata r:id="rId401" o:title=""/>
                </v:shape>
                <o:OLEObject Type="Embed" ProgID="Equation.DSMT4" ShapeID="_x0000_i1209" DrawAspect="Content" ObjectID="_1686895455" r:id="rId402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bookmarkEnd w:id="65"/>
          <w:p w14:paraId="5E10A946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3AD31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4B2AD75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5078B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6" w:name="c14q"/>
            <w:bookmarkEnd w:id="66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14: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DBC8D1D">
                <v:shape id="_x0000_i1210" type="#_x0000_t75" style="width:23.25pt;height:16.5pt" o:ole="">
                  <v:imagedata r:id="rId403" o:title=""/>
                </v:shape>
                <o:OLEObject Type="Embed" ProgID="Equation.DSMT4" ShapeID="_x0000_i1210" DrawAspect="Content" ObjectID="_1686895456" r:id="rId40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đồ thị hàm số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15" w:dyaOrig="300" w14:anchorId="257E8AC5">
                <v:shape id="_x0000_i1211" type="#_x0000_t75" style="width:45.75pt;height:15pt" o:ole="">
                  <v:imagedata r:id="rId405" o:title=""/>
                </v:shape>
                <o:OLEObject Type="Embed" ProgID="Equation.DSMT4" ShapeID="_x0000_i1211" DrawAspect="Content" ObjectID="_1686895457" r:id="rId406"/>
              </w:object>
            </w:r>
            <w:r w:rsidRPr="002A7114">
              <w:rPr>
                <w:rFonts w:ascii="Chu Van An" w:hAnsi="Chu Van An" w:cs="Chu Van An"/>
                <w:szCs w:val="24"/>
              </w:rPr>
              <w:t>. Có bao nhiêu phép tịnh tiến biến đồ thị đó thành chính nó?</w:t>
            </w:r>
          </w:p>
          <w:p w14:paraId="51335ECA" w14:textId="4ADD9A33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7" w:name="c14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Chỉ có hai phép.</w:t>
            </w:r>
            <w:bookmarkStart w:id="68" w:name="c14b"/>
            <w:bookmarkEnd w:id="6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Có một phép duy nhất.</w:t>
            </w:r>
          </w:p>
          <w:p w14:paraId="3AC85D93" w14:textId="2BA087F4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9" w:name="c14c"/>
            <w:bookmarkEnd w:id="6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Không có phép nào.</w:t>
            </w:r>
            <w:bookmarkStart w:id="70" w:name="c14d"/>
            <w:bookmarkEnd w:id="6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Có vô số phép.</w:t>
            </w:r>
          </w:p>
          <w:bookmarkEnd w:id="70"/>
          <w:p w14:paraId="5C07EF9C" w14:textId="77777777" w:rsidR="005D5BB8" w:rsidRPr="002A7114" w:rsidRDefault="005D5BB8" w:rsidP="005D5BB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802C28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2F84E03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950D0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71" w:name="c15q"/>
            <w:bookmarkEnd w:id="7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15: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029E7D5D">
                <v:shape id="_x0000_i1212" type="#_x0000_t75" style="width:23.25pt;height:16.5pt" o:ole="">
                  <v:imagedata r:id="rId407" o:title=""/>
                </v:shape>
                <o:OLEObject Type="Embed" ProgID="Equation.DSMT4" ShapeID="_x0000_i1212" DrawAspect="Content" ObjectID="_1686895458" r:id="rId40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phép tịnh tiến biến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30" w14:anchorId="153C0B71">
                <v:shape id="_x0000_i1213" type="#_x0000_t75" style="width:74.25pt;height:16.5pt" o:ole="">
                  <v:imagedata r:id="rId409" o:title=""/>
                </v:shape>
                <o:OLEObject Type="Embed" ProgID="Equation.DSMT4" ShapeID="_x0000_i1213" DrawAspect="Content" ObjectID="_1686895459" r:id="rId41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3B8F9970">
                <v:shape id="_x0000_i1214" type="#_x0000_t75" style="width:75.75pt;height:16.5pt" o:ole="">
                  <v:imagedata r:id="rId411" o:title=""/>
                </v:shape>
                <o:OLEObject Type="Embed" ProgID="Equation.DSMT4" ShapeID="_x0000_i1214" DrawAspect="Content" ObjectID="_1686895460" r:id="rId41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theo vec tơ cùng phương với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0EFE2EB0">
                <v:shape id="_x0000_i1215" type="#_x0000_t75" style="width:9pt;height:17.25pt" o:ole="">
                  <v:imagedata r:id="rId413" o:title=""/>
                </v:shape>
                <o:OLEObject Type="Embed" ProgID="Equation.DSMT4" ShapeID="_x0000_i1215" DrawAspect="Content" ObjectID="_1686895461" r:id="rId414"/>
              </w:object>
            </w:r>
            <w:r w:rsidRPr="002A7114">
              <w:rPr>
                <w:rFonts w:ascii="Chu Van An" w:hAnsi="Chu Van An" w:cs="Chu Van An"/>
                <w:szCs w:val="24"/>
              </w:rPr>
              <w:t>. Hãy tìm vec tơ tịnh tiến.</w:t>
            </w:r>
          </w:p>
          <w:p w14:paraId="0220FA18" w14:textId="2130A8AA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2" w:name="c15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4851D6FA">
                <v:shape id="_x0000_i1216" type="#_x0000_t75" style="width:36pt;height:21pt" o:ole="">
                  <v:imagedata r:id="rId415" o:title=""/>
                </v:shape>
                <o:OLEObject Type="Embed" ProgID="Equation.DSMT4" ShapeID="_x0000_i1216" DrawAspect="Content" ObjectID="_1686895462" r:id="rId41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73" w:name="c15b"/>
            <w:bookmarkEnd w:id="7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20" w14:anchorId="06B101C7">
                <v:shape id="_x0000_i1217" type="#_x0000_t75" style="width:36pt;height:21pt" o:ole="">
                  <v:imagedata r:id="rId417" o:title=""/>
                </v:shape>
                <o:OLEObject Type="Embed" ProgID="Equation.DSMT4" ShapeID="_x0000_i1217" DrawAspect="Content" ObjectID="_1686895463" r:id="rId41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74" w:name="c15c"/>
            <w:bookmarkEnd w:id="7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4F9DD14F">
                <v:shape id="_x0000_i1218" type="#_x0000_t75" style="width:42.75pt;height:21pt" o:ole="">
                  <v:imagedata r:id="rId419" o:title=""/>
                </v:shape>
                <o:OLEObject Type="Embed" ProgID="Equation.DSMT4" ShapeID="_x0000_i1218" DrawAspect="Content" ObjectID="_1686895464" r:id="rId42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75" w:name="c15d"/>
            <w:bookmarkEnd w:id="7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7473AF5E">
                <v:shape id="_x0000_i1219" type="#_x0000_t75" style="width:42.75pt;height:21pt" o:ole="">
                  <v:imagedata r:id="rId421" o:title=""/>
                </v:shape>
                <o:OLEObject Type="Embed" ProgID="Equation.DSMT4" ShapeID="_x0000_i1219" DrawAspect="Content" ObjectID="_1686895465" r:id="rId42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75"/>
          <w:p w14:paraId="46272191" w14:textId="77777777" w:rsidR="005D5BB8" w:rsidRPr="002A7114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63F9004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7C845DA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9A7400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76" w:name="c16q"/>
            <w:bookmarkEnd w:id="7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>16: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lưới tọa độ ô vuông như hình vẽ. 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Tìm tọa độ vec-tơ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180" w:dyaOrig="345" w14:anchorId="151BAA07">
                <v:shape id="_x0000_i1220" type="#_x0000_t75" style="width:9pt;height:17.25pt" o:ole="">
                  <v:imagedata r:id="rId423" o:title=""/>
                </v:shape>
                <o:OLEObject Type="Embed" ProgID="Equation.DSMT4" ShapeID="_x0000_i1220" DrawAspect="Content" ObjectID="_1686895466" r:id="rId424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biết rằng qua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  <w:lang w:val="fr-FR"/>
              </w:rPr>
              <w:object w:dxaOrig="240" w:dyaOrig="375" w14:anchorId="61569234">
                <v:shape id="_x0000_i1221" type="#_x0000_t75" style="width:12pt;height:18.75pt" o:ole="">
                  <v:imagedata r:id="rId425" o:title=""/>
                </v:shape>
                <o:OLEObject Type="Embed" ProgID="Equation.DSMT4" ShapeID="_x0000_i1221" DrawAspect="Content" ObjectID="_1686895467" r:id="rId426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thì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840" w:dyaOrig="270" w14:anchorId="5133AF8E">
                <v:shape id="_x0000_i1222" type="#_x0000_t75" style="width:42pt;height:13.5pt" o:ole="">
                  <v:imagedata r:id="rId427" o:title=""/>
                </v:shape>
                <o:OLEObject Type="Embed" ProgID="Equation.DSMT4" ShapeID="_x0000_i1222" DrawAspect="Content" ObjectID="_1686895468" r:id="rId428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là ảnh của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675" w:dyaOrig="270" w14:anchorId="46E2AC2F">
                <v:shape id="_x0000_i1223" type="#_x0000_t75" style="width:33.75pt;height:13.5pt" o:ole="">
                  <v:imagedata r:id="rId429" o:title=""/>
                </v:shape>
                <o:OLEObject Type="Embed" ProgID="Equation.DSMT4" ShapeID="_x0000_i1223" DrawAspect="Content" ObjectID="_1686895469" r:id="rId430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B60EB8F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  <w:lang w:val="vi-VN" w:eastAsia="vi-VN"/>
              </w:rPr>
              <w:drawing>
                <wp:inline distT="0" distB="0" distL="0" distR="0" wp14:anchorId="24A867AE" wp14:editId="2D28BDD5">
                  <wp:extent cx="2457450" cy="1869663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743" cy="1869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399255" w14:textId="01C7B9FC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77" w:name="c16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50" w:dyaOrig="420" w14:anchorId="00F45980">
                <v:shape id="_x0000_i1224" type="#_x0000_t75" style="width:52.5pt;height:21pt" o:ole="">
                  <v:imagedata r:id="rId432" o:title=""/>
                </v:shape>
                <o:OLEObject Type="Embed" ProgID="Equation.DSMT4" ShapeID="_x0000_i1224" DrawAspect="Content" ObjectID="_1686895470" r:id="rId433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78" w:name="c16b"/>
            <w:bookmarkEnd w:id="77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50" w:dyaOrig="420" w14:anchorId="391A2F7C">
                <v:shape id="_x0000_i1225" type="#_x0000_t75" style="width:52.5pt;height:21pt" o:ole="">
                  <v:imagedata r:id="rId434" o:title=""/>
                </v:shape>
                <o:OLEObject Type="Embed" ProgID="Equation.DSMT4" ShapeID="_x0000_i1225" DrawAspect="Content" ObjectID="_1686895471" r:id="rId435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BAFA85C" w14:textId="01CDBE2F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79" w:name="c16c"/>
            <w:bookmarkEnd w:id="78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20" w:dyaOrig="420" w14:anchorId="3C9C736D">
                <v:shape id="_x0000_i1226" type="#_x0000_t75" style="width:51pt;height:21pt" o:ole="">
                  <v:imagedata r:id="rId436" o:title=""/>
                </v:shape>
                <o:OLEObject Type="Embed" ProgID="Equation.DSMT4" ShapeID="_x0000_i1226" DrawAspect="Content" ObjectID="_1686895472" r:id="rId437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80" w:name="c16d"/>
            <w:bookmarkEnd w:id="79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5904F78F">
                <v:shape id="_x0000_i1227" type="#_x0000_t75" style="width:44.25pt;height:21pt" o:ole="">
                  <v:imagedata r:id="rId438" o:title=""/>
                </v:shape>
                <o:OLEObject Type="Embed" ProgID="Equation.DSMT4" ShapeID="_x0000_i1227" DrawAspect="Content" ObjectID="_1686895473" r:id="rId43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80"/>
          <w:p w14:paraId="4CDAB766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DBAA622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2B22414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0916A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81" w:name="c17q"/>
            <w:bookmarkEnd w:id="81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17: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2E9A166C">
                <v:shape id="_x0000_i1228" type="#_x0000_t75" style="width:23.25pt;height:15.75pt" o:ole="">
                  <v:imagedata r:id="rId440" o:title=""/>
                </v:shape>
                <o:OLEObject Type="Embed" ProgID="Equation.DSMT4" ShapeID="_x0000_i1228" DrawAspect="Content" ObjectID="_1686895474" r:id="rId44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685AEF2B">
                <v:shape id="_x0000_i1229" type="#_x0000_t75" style="width:11.25pt;height:14.25pt" o:ole="">
                  <v:imagedata r:id="rId442" o:title=""/>
                </v:shape>
                <o:OLEObject Type="Embed" ProgID="Equation.DSMT4" ShapeID="_x0000_i1229" DrawAspect="Content" ObjectID="_1686895475" r:id="rId44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335" w:dyaOrig="315" w14:anchorId="03963ED5">
                <v:shape id="_x0000_i1230" type="#_x0000_t75" style="width:66.75pt;height:15.75pt" o:ole="">
                  <v:imagedata r:id="rId444" o:title=""/>
                </v:shape>
                <o:OLEObject Type="Embed" ProgID="Equation.DSMT4" ShapeID="_x0000_i1230" DrawAspect="Content" ObjectID="_1686895476" r:id="rId44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Để phép tịnh tiến theo vecto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35F52EAC">
                <v:shape id="_x0000_i1231" type="#_x0000_t75" style="width:9pt;height:17.25pt" o:ole="">
                  <v:imagedata r:id="rId446" o:title=""/>
                </v:shape>
                <o:OLEObject Type="Embed" ProgID="Equation.DSMT4" ShapeID="_x0000_i1231" DrawAspect="Content" ObjectID="_1686895477" r:id="rId44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1A0C464B">
                <v:shape id="_x0000_i1232" type="#_x0000_t75" style="width:11.25pt;height:14.25pt" o:ole="">
                  <v:imagedata r:id="rId448" o:title=""/>
                </v:shape>
                <o:OLEObject Type="Embed" ProgID="Equation.DSMT4" ShapeID="_x0000_i1232" DrawAspect="Content" ObjectID="_1686895478" r:id="rId44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chính nó thì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63F15B80">
                <v:shape id="_x0000_i1233" type="#_x0000_t75" style="width:9pt;height:17.25pt" o:ole="">
                  <v:imagedata r:id="rId446" o:title=""/>
                </v:shape>
                <o:OLEObject Type="Embed" ProgID="Equation.DSMT4" ShapeID="_x0000_i1233" DrawAspect="Content" ObjectID="_1686895479" r:id="rId45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phải là vectơ nào trong các vectơ sau?</w:t>
            </w:r>
          </w:p>
          <w:p w14:paraId="60B6AF73" w14:textId="202B335F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2" w:name="c17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35" w:dyaOrig="420" w14:anchorId="3D501671">
                <v:shape id="_x0000_i1234" type="#_x0000_t75" style="width:51.75pt;height:21pt" o:ole="">
                  <v:imagedata r:id="rId451" o:title=""/>
                </v:shape>
                <o:OLEObject Type="Embed" ProgID="Equation.DSMT4" ShapeID="_x0000_i1234" DrawAspect="Content" ObjectID="_1686895480" r:id="rId45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83" w:name="c17b"/>
            <w:bookmarkEnd w:id="82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4479B7D4">
                <v:shape id="_x0000_i1235" type="#_x0000_t75" style="width:44.25pt;height:21pt" o:ole="">
                  <v:imagedata r:id="rId453" o:title=""/>
                </v:shape>
                <o:OLEObject Type="Embed" ProgID="Equation.DSMT4" ShapeID="_x0000_i1235" DrawAspect="Content" ObjectID="_1686895481" r:id="rId45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B75C430" w14:textId="24CD6DD8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4" w:name="c17c"/>
            <w:bookmarkEnd w:id="83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0C8E247F">
                <v:shape id="_x0000_i1236" type="#_x0000_t75" style="width:44.25pt;height:21pt" o:ole="">
                  <v:imagedata r:id="rId455" o:title=""/>
                </v:shape>
                <o:OLEObject Type="Embed" ProgID="Equation.DSMT4" ShapeID="_x0000_i1236" DrawAspect="Content" ObjectID="_1686895482" r:id="rId45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85" w:name="c17d"/>
            <w:bookmarkEnd w:id="84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885" w:dyaOrig="420" w14:anchorId="441AE5DE">
                <v:shape id="_x0000_i1237" type="#_x0000_t75" style="width:44.25pt;height:21pt" o:ole="">
                  <v:imagedata r:id="rId457" o:title=""/>
                </v:shape>
                <o:OLEObject Type="Embed" ProgID="Equation.DSMT4" ShapeID="_x0000_i1237" DrawAspect="Content" ObjectID="_1686895483" r:id="rId45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85"/>
          <w:p w14:paraId="4FF4577A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CCCEB1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7FC7756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30217B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86" w:name="c18q"/>
            <w:bookmarkEnd w:id="8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18:</w:t>
            </w:r>
            <w:r w:rsidRPr="002A7114">
              <w:rPr>
                <w:rFonts w:ascii="Chu Van An" w:hAnsi="Chu Van An" w:cs="Chu Van An"/>
                <w:szCs w:val="24"/>
                <w:lang w:val="sv-SE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  <w:lang w:val="sv-SE"/>
              </w:rPr>
              <w:object w:dxaOrig="465" w:dyaOrig="315" w14:anchorId="56F1454C">
                <v:shape id="_x0000_i1238" type="#_x0000_t75" style="width:23.25pt;height:15.75pt" o:ole="">
                  <v:imagedata r:id="rId387" o:title=""/>
                </v:shape>
                <o:OLEObject Type="Embed" ProgID="Equation.DSMT4" ShapeID="_x0000_i1238" DrawAspect="Content" ObjectID="_1686895484" r:id="rId459"/>
              </w:object>
            </w:r>
            <w:r w:rsidRPr="002A7114">
              <w:rPr>
                <w:rFonts w:ascii="Chu Van An" w:hAnsi="Chu Van An" w:cs="Chu Van An"/>
                <w:szCs w:val="24"/>
                <w:lang w:val="sv-SE"/>
              </w:rPr>
              <w:t xml:space="preserve">,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vectơ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70" w14:anchorId="00FC51AD">
                <v:shape id="_x0000_i1239" type="#_x0000_t75" style="width:9.75pt;height:13.5pt" o:ole="">
                  <v:imagedata r:id="rId460" o:title=""/>
                </v:shape>
                <o:OLEObject Type="Embed" ProgID="Equation.DSMT4" ShapeID="_x0000_i1239" DrawAspect="Content" ObjectID="_1686895485" r:id="rId46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200" w:dyaOrig="330" w14:anchorId="6AD5FDE3">
                <v:shape id="_x0000_i1240" type="#_x0000_t75" style="width:60pt;height:16.5pt" o:ole="">
                  <v:imagedata r:id="rId462" o:title=""/>
                </v:shape>
                <o:OLEObject Type="Embed" ProgID="Equation.DSMT4" ShapeID="_x0000_i1240" DrawAspect="Content" ObjectID="_1686895486" r:id="rId46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2E79D578">
                <v:shape id="_x0000_i1241" type="#_x0000_t75" style="width:78.75pt;height:16.5pt" o:ole="">
                  <v:imagedata r:id="rId464" o:title=""/>
                </v:shape>
                <o:OLEObject Type="Embed" ProgID="Equation.DSMT4" ShapeID="_x0000_i1241" DrawAspect="Content" ObjectID="_1686895487" r:id="rId46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Biết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85" w14:anchorId="12FF201B">
                <v:shape id="_x0000_i1242" type="#_x0000_t75" style="width:9.75pt;height:14.25pt" o:ole="">
                  <v:imagedata r:id="rId460" o:title=""/>
                </v:shape>
                <o:OLEObject Type="Embed" ProgID="Equation.DSMT4" ShapeID="_x0000_i1242" DrawAspect="Content" ObjectID="_1686895488" r:id="rId46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cùng phương với vectơ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70" w:dyaOrig="405" w14:anchorId="607F7889">
                <v:shape id="_x0000_i1243" type="#_x0000_t75" style="width:43.5pt;height:20.25pt" o:ole="">
                  <v:imagedata r:id="rId467" o:title=""/>
                </v:shape>
                <o:OLEObject Type="Embed" ProgID="Equation.DSMT4" ShapeID="_x0000_i1243" DrawAspect="Content" ObjectID="_1686895489" r:id="rId46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Độ dài của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85" w14:anchorId="153FF99D">
                <v:shape id="_x0000_i1244" type="#_x0000_t75" style="width:9.75pt;height:14.25pt" o:ole="">
                  <v:imagedata r:id="rId460" o:title=""/>
                </v:shape>
                <o:OLEObject Type="Embed" ProgID="Equation.DSMT4" ShapeID="_x0000_i1244" DrawAspect="Content" ObjectID="_1686895490" r:id="rId46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3D8144D9" w14:textId="74883068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87" w:name="c18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6"/>
                <w:szCs w:val="24"/>
                <w:lang w:val="vi-VN"/>
              </w:rPr>
              <w:object w:dxaOrig="375" w:dyaOrig="345" w14:anchorId="5257A758">
                <v:shape id="_x0000_i1245" type="#_x0000_t75" style="width:18.75pt;height:17.25pt" o:ole="">
                  <v:imagedata r:id="rId470" o:title=""/>
                </v:shape>
                <o:OLEObject Type="Embed" ProgID="Equation.DSMT4" ShapeID="_x0000_i1245" DrawAspect="Content" ObjectID="_1686895491" r:id="rId471"/>
              </w:object>
            </w:r>
            <w:r w:rsidRPr="002A7114">
              <w:rPr>
                <w:rFonts w:ascii="Chu Van An" w:hAnsi="Chu Van An" w:cs="Chu Van An"/>
                <w:color w:val="002F8E"/>
                <w:szCs w:val="24"/>
                <w:lang w:val="vi-VN"/>
              </w:rPr>
              <w:t>.</w:t>
            </w:r>
            <w:bookmarkStart w:id="88" w:name="c18b"/>
            <w:bookmarkEnd w:id="87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6"/>
                <w:szCs w:val="24"/>
                <w:lang w:val="vi-VN"/>
              </w:rPr>
              <w:object w:dxaOrig="495" w:dyaOrig="345" w14:anchorId="07BBB45D">
                <v:shape id="_x0000_i1246" type="#_x0000_t75" style="width:24.75pt;height:17.25pt" o:ole="">
                  <v:imagedata r:id="rId472" o:title=""/>
                </v:shape>
                <o:OLEObject Type="Embed" ProgID="Equation.DSMT4" ShapeID="_x0000_i1246" DrawAspect="Content" ObjectID="_1686895492" r:id="rId473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89" w:name="c18c"/>
            <w:bookmarkEnd w:id="88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6"/>
                <w:szCs w:val="24"/>
                <w:lang w:val="vi-VN"/>
              </w:rPr>
              <w:object w:dxaOrig="480" w:dyaOrig="345" w14:anchorId="4702FBA6">
                <v:shape id="_x0000_i1247" type="#_x0000_t75" style="width:24pt;height:17.25pt" o:ole="">
                  <v:imagedata r:id="rId474" o:title=""/>
                </v:shape>
                <o:OLEObject Type="Embed" ProgID="Equation.DSMT4" ShapeID="_x0000_i1247" DrawAspect="Content" ObjectID="_1686895493" r:id="rId475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90" w:name="c18d"/>
            <w:bookmarkEnd w:id="89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8"/>
                <w:szCs w:val="24"/>
                <w:lang w:val="vi-VN"/>
              </w:rPr>
              <w:object w:dxaOrig="480" w:dyaOrig="360" w14:anchorId="587CDB0E">
                <v:shape id="_x0000_i1248" type="#_x0000_t75" style="width:24pt;height:18pt" o:ole="">
                  <v:imagedata r:id="rId476" o:title=""/>
                </v:shape>
                <o:OLEObject Type="Embed" ProgID="Equation.DSMT4" ShapeID="_x0000_i1248" DrawAspect="Content" ObjectID="_1686895494" r:id="rId477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bookmarkEnd w:id="90"/>
          <w:p w14:paraId="233B1884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285812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15DB295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EF68C7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91" w:name="c19q"/>
            <w:bookmarkEnd w:id="9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19: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8EC9A6D">
                <v:shape id="_x0000_i1249" type="#_x0000_t75" style="width:23.25pt;height:15.75pt" o:ole="">
                  <v:imagedata r:id="rId478" o:title=""/>
                </v:shape>
                <o:OLEObject Type="Embed" ProgID="Equation.DSMT4" ShapeID="_x0000_i1249" DrawAspect="Content" ObjectID="_1686895495" r:id="rId47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37ED287B">
                <v:shape id="_x0000_i1250" type="#_x0000_t75" style="width:129pt;height:21.75pt" o:ole="">
                  <v:imagedata r:id="rId480" o:title=""/>
                </v:shape>
                <o:OLEObject Type="Embed" ProgID="Equation.DSMT4" ShapeID="_x0000_i1250" DrawAspect="Content" ObjectID="_1686895496" r:id="rId48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95" w:dyaOrig="405" w14:anchorId="2036CB34">
                <v:shape id="_x0000_i1251" type="#_x0000_t75" style="width:144.75pt;height:20.25pt" o:ole="">
                  <v:imagedata r:id="rId482" o:title=""/>
                </v:shape>
                <o:OLEObject Type="Embed" ProgID="Equation.DSMT4" ShapeID="_x0000_i1251" DrawAspect="Content" ObjectID="_1686895497" r:id="rId48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Tìm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711E5F88">
                <v:shape id="_x0000_i1252" type="#_x0000_t75" style="width:9pt;height:17.25pt" o:ole="">
                  <v:imagedata r:id="rId484" o:title=""/>
                </v:shape>
                <o:OLEObject Type="Embed" ProgID="Equation.DSMT4" ShapeID="_x0000_i1252" DrawAspect="Content" ObjectID="_1686895498" r:id="rId48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để qua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3543D5D9">
                <v:shape id="_x0000_i1253" type="#_x0000_t75" style="width:9pt;height:17.25pt" o:ole="">
                  <v:imagedata r:id="rId484" o:title=""/>
                </v:shape>
                <o:OLEObject Type="Embed" ProgID="Equation.DSMT4" ShapeID="_x0000_i1253" DrawAspect="Content" ObjectID="_1686895499" r:id="rId48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thì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066FBFF9">
                <v:shape id="_x0000_i1254" type="#_x0000_t75" style="width:21pt;height:20.25pt" o:ole="">
                  <v:imagedata r:id="rId487" o:title=""/>
                </v:shape>
                <o:OLEObject Type="Embed" ProgID="Equation.DSMT4" ShapeID="_x0000_i1254" DrawAspect="Content" ObjectID="_1686895500" r:id="rId48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thành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08247AA5">
                <v:shape id="_x0000_i1255" type="#_x0000_t75" style="width:24pt;height:20.25pt" o:ole="">
                  <v:imagedata r:id="rId489" o:title=""/>
                </v:shape>
                <o:OLEObject Type="Embed" ProgID="Equation.DSMT4" ShapeID="_x0000_i1255" DrawAspect="Content" ObjectID="_1686895501" r:id="rId49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7893600C" w14:textId="4B02C32B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2" w:name="c19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7A81AE7B">
                <v:shape id="_x0000_i1256" type="#_x0000_t75" style="width:53.25pt;height:21pt" o:ole="">
                  <v:imagedata r:id="rId491" o:title=""/>
                </v:shape>
                <o:OLEObject Type="Embed" ProgID="Equation.DSMT4" ShapeID="_x0000_i1256" DrawAspect="Content" ObjectID="_1686895502" r:id="rId49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93" w:name="c19b"/>
            <w:bookmarkEnd w:id="9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Không tồn tại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5C0F9AC5">
                <v:shape id="_x0000_i1257" type="#_x0000_t75" style="width:9pt;height:17.25pt" o:ole="">
                  <v:imagedata r:id="rId484" o:title=""/>
                </v:shape>
                <o:OLEObject Type="Embed" ProgID="Equation.DSMT4" ShapeID="_x0000_i1257" DrawAspect="Content" ObjectID="_1686895503" r:id="rId49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48D8B0AF" w14:textId="7D223398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4" w:name="c19c"/>
            <w:bookmarkEnd w:id="9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20" w14:anchorId="5DB15B98">
                <v:shape id="_x0000_i1258" type="#_x0000_t75" style="width:54.75pt;height:21pt" o:ole="">
                  <v:imagedata r:id="rId494" o:title=""/>
                </v:shape>
                <o:OLEObject Type="Embed" ProgID="Equation.DSMT4" ShapeID="_x0000_i1258" DrawAspect="Content" ObjectID="_1686895504" r:id="rId49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95" w:name="c19d"/>
            <w:bookmarkEnd w:id="9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7813C2DD">
                <v:shape id="_x0000_i1259" type="#_x0000_t75" style="width:51.75pt;height:21pt" o:ole="">
                  <v:imagedata r:id="rId496" o:title=""/>
                </v:shape>
                <o:OLEObject Type="Embed" ProgID="Equation.DSMT4" ShapeID="_x0000_i1259" DrawAspect="Content" ObjectID="_1686895505" r:id="rId49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95"/>
          <w:p w14:paraId="3BFEFB06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F0D9AA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500D83B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CE05F7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96" w:name="c20q"/>
            <w:bookmarkEnd w:id="9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20:</w:t>
            </w:r>
            <w:r w:rsidRPr="002A7114">
              <w:rPr>
                <w:rFonts w:ascii="Chu Van An" w:hAnsi="Chu Van An" w:cs="Chu Van An"/>
                <w:szCs w:val="24"/>
                <w:lang w:val="sv-SE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  <w:lang w:val="sv-SE"/>
              </w:rPr>
              <w:object w:dxaOrig="465" w:dyaOrig="330" w14:anchorId="292780A9">
                <v:shape id="_x0000_i1260" type="#_x0000_t75" style="width:23.25pt;height:16.5pt" o:ole="">
                  <v:imagedata r:id="rId387" o:title=""/>
                </v:shape>
                <o:OLEObject Type="Embed" ProgID="Equation.DSMT4" ShapeID="_x0000_i1260" DrawAspect="Content" ObjectID="_1686895506" r:id="rId498"/>
              </w:object>
            </w:r>
            <w:r w:rsidRPr="002A7114">
              <w:rPr>
                <w:rFonts w:ascii="Chu Van An" w:hAnsi="Chu Van An" w:cs="Chu Van An"/>
                <w:szCs w:val="24"/>
                <w:lang w:val="sv-SE"/>
              </w:rPr>
              <w:t xml:space="preserve">, khi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đồ thị hàm số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220" w:dyaOrig="405" w14:anchorId="6B7FAE48">
                <v:shape id="_x0000_i1261" type="#_x0000_t75" style="width:111pt;height:20.25pt" o:ole="">
                  <v:imagedata r:id="rId499" o:title=""/>
                </v:shape>
                <o:OLEObject Type="Embed" ProgID="Equation.DSMT4" ShapeID="_x0000_i1261" DrawAspect="Content" ObjectID="_1686895507" r:id="rId50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theo vectơ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  <w:lang w:val="sv-SE"/>
              </w:rPr>
              <w:object w:dxaOrig="195" w:dyaOrig="270" w14:anchorId="1C4DE6A9">
                <v:shape id="_x0000_i1262" type="#_x0000_t75" style="width:9.75pt;height:13.5pt" o:ole="">
                  <v:imagedata r:id="rId501" o:title=""/>
                </v:shape>
                <o:OLEObject Type="Embed" ProgID="Equation.DSMT4" ShapeID="_x0000_i1262" DrawAspect="Content" ObjectID="_1686895508" r:id="rId502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sv-SE"/>
              </w:rPr>
              <w:t xml:space="preserve"> ta nhận được đồ thị hàm số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805" w:dyaOrig="405" w14:anchorId="7396A773">
                <v:shape id="_x0000_i1263" type="#_x0000_t75" style="width:140.25pt;height:20.25pt" o:ole="">
                  <v:imagedata r:id="rId503" o:title=""/>
                </v:shape>
                <o:OLEObject Type="Embed" ProgID="Equation.DSMT4" ShapeID="_x0000_i1263" DrawAspect="Content" ObjectID="_1686895509" r:id="rId50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Khi đó vectơ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  <w:lang w:val="sv-SE"/>
              </w:rPr>
              <w:object w:dxaOrig="195" w:dyaOrig="270" w14:anchorId="75A2E09C">
                <v:shape id="_x0000_i1264" type="#_x0000_t75" style="width:9.75pt;height:13.5pt" o:ole="">
                  <v:imagedata r:id="rId501" o:title=""/>
                </v:shape>
                <o:OLEObject Type="Embed" ProgID="Equation.DSMT4" ShapeID="_x0000_i1264" DrawAspect="Content" ObjectID="_1686895510" r:id="rId505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sv-SE"/>
              </w:rPr>
              <w:t xml:space="preserve"> có tọa độ là</w:t>
            </w:r>
          </w:p>
          <w:p w14:paraId="61C784E8" w14:textId="1A925304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</w:pPr>
            <w:bookmarkStart w:id="97" w:name="c20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540" w:dyaOrig="405" w14:anchorId="048FA800">
                <v:shape id="_x0000_i1265" type="#_x0000_t75" style="width:27pt;height:20.25pt" o:ole="">
                  <v:imagedata r:id="rId506" o:title=""/>
                </v:shape>
                <o:OLEObject Type="Embed" ProgID="Equation.DSMT4" ShapeID="_x0000_i1265" DrawAspect="Content" ObjectID="_1686895511" r:id="rId507"/>
              </w:object>
            </w:r>
            <w:r w:rsidRPr="002A7114">
              <w:rPr>
                <w:rFonts w:ascii="Chu Van An" w:hAnsi="Chu Van An" w:cs="Chu Van An"/>
                <w:b/>
                <w:color w:val="002F8E"/>
                <w:szCs w:val="24"/>
                <w:lang w:val="vi-VN"/>
              </w:rPr>
              <w:t>.</w:t>
            </w:r>
            <w:bookmarkStart w:id="98" w:name="c20b"/>
            <w:bookmarkEnd w:id="97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660" w:dyaOrig="405" w14:anchorId="162CCE10">
                <v:shape id="_x0000_i1266" type="#_x0000_t75" style="width:33pt;height:20.25pt" o:ole="">
                  <v:imagedata r:id="rId508" o:title=""/>
                </v:shape>
                <o:OLEObject Type="Embed" ProgID="Equation.DSMT4" ShapeID="_x0000_i1266" DrawAspect="Content" ObjectID="_1686895512" r:id="rId509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99" w:name="c20c"/>
            <w:bookmarkEnd w:id="98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810" w:dyaOrig="405" w14:anchorId="4FE9E8EB">
                <v:shape id="_x0000_i1267" type="#_x0000_t75" style="width:40.5pt;height:20.25pt" o:ole="">
                  <v:imagedata r:id="rId510" o:title=""/>
                </v:shape>
                <o:OLEObject Type="Embed" ProgID="Equation.DSMT4" ShapeID="_x0000_i1267" DrawAspect="Content" ObjectID="_1686895513" r:id="rId511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  <w:bookmarkStart w:id="100" w:name="c20d"/>
            <w:bookmarkEnd w:id="99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l-PL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  <w:lang w:val="pl-PL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2F8E"/>
                <w:position w:val="-14"/>
                <w:szCs w:val="24"/>
                <w:lang w:val="vi-VN"/>
              </w:rPr>
              <w:object w:dxaOrig="705" w:dyaOrig="405" w14:anchorId="5B99668C">
                <v:shape id="_x0000_i1268" type="#_x0000_t75" style="width:35.25pt;height:20.25pt" o:ole="">
                  <v:imagedata r:id="rId512" o:title=""/>
                </v:shape>
                <o:OLEObject Type="Embed" ProgID="Equation.DSMT4" ShapeID="_x0000_i1268" DrawAspect="Content" ObjectID="_1686895514" r:id="rId513"/>
              </w:object>
            </w:r>
            <w:r w:rsidRPr="002A7114">
              <w:rPr>
                <w:rFonts w:ascii="Chu Van An" w:hAnsi="Chu Van An" w:cs="Chu Van An"/>
                <w:szCs w:val="24"/>
                <w:lang w:val="pl-PL"/>
              </w:rPr>
              <w:t>.</w:t>
            </w:r>
          </w:p>
          <w:bookmarkEnd w:id="100"/>
          <w:p w14:paraId="3E42B09E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7E6C4D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A44EDD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82D0BC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1" w:name="c21q"/>
            <w:bookmarkEnd w:id="10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21: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lưới tọa độ ô vuông như hình vẽ. Tìm tọa độ véctơ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26FFE745">
                <v:shape id="_x0000_i1269" type="#_x0000_t75" style="width:9pt;height:17.25pt" o:ole="">
                  <v:imagedata r:id="rId514" o:title=""/>
                </v:shape>
                <o:OLEObject Type="Embed" ProgID="Equation.DSMT4" ShapeID="_x0000_i1269" DrawAspect="Content" ObjectID="_1686895515" r:id="rId51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biết rằng qua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0" w:dyaOrig="375" w14:anchorId="425816CF">
                <v:shape id="_x0000_i1270" type="#_x0000_t75" style="width:12pt;height:18.75pt" o:ole="">
                  <v:imagedata r:id="rId516" o:title=""/>
                </v:shape>
                <o:OLEObject Type="Embed" ProgID="Equation.DSMT4" ShapeID="_x0000_i1270" DrawAspect="Content" ObjectID="_1686895516" r:id="rId51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thì hình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86FEDBF">
                <v:shape id="_x0000_i1271" type="#_x0000_t75" style="width:12pt;height:13.5pt" o:ole="">
                  <v:imagedata r:id="rId518" o:title=""/>
                </v:shape>
                <o:OLEObject Type="Embed" ProgID="Equation.DSMT4" ShapeID="_x0000_i1271" DrawAspect="Content" ObjectID="_1686895517" r:id="rId51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là ảnh của hình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9009D78">
                <v:shape id="_x0000_i1272" type="#_x0000_t75" style="width:12pt;height:13.5pt" o:ole="">
                  <v:imagedata r:id="rId520" o:title=""/>
                </v:shape>
                <o:OLEObject Type="Embed" ProgID="Equation.DSMT4" ShapeID="_x0000_i1272" DrawAspect="Content" ObjectID="_1686895518" r:id="rId52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028E7A3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  <w:lang w:eastAsia="vi-VN"/>
              </w:rPr>
              <w:drawing>
                <wp:inline distT="0" distB="0" distL="0" distR="0" wp14:anchorId="314C22EF" wp14:editId="16DB5227">
                  <wp:extent cx="1914525" cy="1661418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255" cy="1662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F25EA0" w14:textId="74136B15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2" w:name="c21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77A5B957">
                <v:shape id="_x0000_i1273" type="#_x0000_t75" style="width:53.25pt;height:21pt" o:ole="">
                  <v:imagedata r:id="rId523" o:title=""/>
                </v:shape>
                <o:OLEObject Type="Embed" ProgID="Equation.DSMT4" ShapeID="_x0000_i1273" DrawAspect="Content" ObjectID="_1686895519" r:id="rId52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03" w:name="c21b"/>
            <w:bookmarkEnd w:id="10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2BC43A04">
                <v:shape id="_x0000_i1274" type="#_x0000_t75" style="width:53.25pt;height:21pt" o:ole="">
                  <v:imagedata r:id="rId525" o:title=""/>
                </v:shape>
                <o:OLEObject Type="Embed" ProgID="Equation.DSMT4" ShapeID="_x0000_i1274" DrawAspect="Content" ObjectID="_1686895520" r:id="rId52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324FC24" w14:textId="41F11736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4" w:name="c21c"/>
            <w:bookmarkEnd w:id="10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21F2653A">
                <v:shape id="_x0000_i1275" type="#_x0000_t75" style="width:53.25pt;height:21pt" o:ole="">
                  <v:imagedata r:id="rId527" o:title=""/>
                </v:shape>
                <o:OLEObject Type="Embed" ProgID="Equation.DSMT4" ShapeID="_x0000_i1275" DrawAspect="Content" ObjectID="_1686895521" r:id="rId52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05" w:name="c21d"/>
            <w:bookmarkEnd w:id="10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20" w14:anchorId="6B221744">
                <v:shape id="_x0000_i1276" type="#_x0000_t75" style="width:45.75pt;height:21pt" o:ole="">
                  <v:imagedata r:id="rId529" o:title=""/>
                </v:shape>
                <o:OLEObject Type="Embed" ProgID="Equation.DSMT4" ShapeID="_x0000_i1276" DrawAspect="Content" ObjectID="_1686895522" r:id="rId53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05"/>
          <w:p w14:paraId="51829D3E" w14:textId="77777777" w:rsidR="005D5BB8" w:rsidRPr="002A7114" w:rsidRDefault="005D5BB8" w:rsidP="005D5BB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D72220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713E3C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65C84B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6" w:name="c22q"/>
            <w:bookmarkEnd w:id="106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22: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hai đường thẳng song song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547575B">
                <v:shape id="_x0000_i1277" type="#_x0000_t75" style="width:11.25pt;height:14.25pt" o:ole="">
                  <v:imagedata r:id="rId531" o:title=""/>
                </v:shape>
                <o:OLEObject Type="Embed" ProgID="Equation.DSMT4" ShapeID="_x0000_i1277" DrawAspect="Content" ObjectID="_1686895523" r:id="rId53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CEF1BDF">
                <v:shape id="_x0000_i1278" type="#_x0000_t75" style="width:14.25pt;height:14.25pt" o:ole="">
                  <v:imagedata r:id="rId533" o:title=""/>
                </v:shape>
                <o:OLEObject Type="Embed" ProgID="Equation.DSMT4" ShapeID="_x0000_i1278" DrawAspect="Content" ObjectID="_1686895524" r:id="rId53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.Có bao nhiêu phép tịnh tiến biến đường thẳng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C0CFD5F">
                <v:shape id="_x0000_i1279" type="#_x0000_t75" style="width:11.25pt;height:14.25pt" o:ole="">
                  <v:imagedata r:id="rId535" o:title=""/>
                </v:shape>
                <o:OLEObject Type="Embed" ProgID="Equation.DSMT4" ShapeID="_x0000_i1279" DrawAspect="Content" ObjectID="_1686895525" r:id="rId53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49610AAA">
                <v:shape id="_x0000_i1280" type="#_x0000_t75" style="width:14.25pt;height:14.25pt" o:ole="">
                  <v:imagedata r:id="rId537" o:title=""/>
                </v:shape>
                <o:OLEObject Type="Embed" ProgID="Equation.DSMT4" ShapeID="_x0000_i1280" DrawAspect="Content" ObjectID="_1686895526" r:id="rId538"/>
              </w:object>
            </w:r>
          </w:p>
          <w:p w14:paraId="48C1C800" w14:textId="664E439E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7" w:name="c22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Không có phép tịnh tiến nào.</w:t>
            </w:r>
          </w:p>
          <w:p w14:paraId="4D229146" w14:textId="4F179A4C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108" w:name="c22b"/>
            <w:bookmarkEnd w:id="10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Có duy nhất một phép tịnh tiến.</w:t>
            </w:r>
          </w:p>
          <w:p w14:paraId="422C0C23" w14:textId="01A43E19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9" w:name="c22c"/>
            <w:bookmarkEnd w:id="10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Có đúng hai phép tịnh tiến.</w:t>
            </w:r>
          </w:p>
          <w:p w14:paraId="2EDA6F29" w14:textId="21D60CE9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</w:rPr>
            </w:pPr>
            <w:bookmarkStart w:id="110" w:name="c22d"/>
            <w:bookmarkEnd w:id="10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Có vô số phép tịnh tiến.</w:t>
            </w:r>
          </w:p>
          <w:bookmarkEnd w:id="110"/>
          <w:p w14:paraId="0CE7469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8B1E3E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1503404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160610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11" w:name="c23q"/>
            <w:bookmarkEnd w:id="11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23: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với hệ trục toạ độ </w:t>
            </w:r>
            <w:r w:rsidRPr="002A7114">
              <w:rPr>
                <w:rFonts w:ascii="Chu Van An" w:hAnsi="Chu Van An" w:cs="Chu Van An"/>
                <w:i/>
                <w:szCs w:val="24"/>
              </w:rPr>
              <w:t xml:space="preserve">Oxy, </w:t>
            </w:r>
            <w:r w:rsidRPr="002A7114">
              <w:rPr>
                <w:rFonts w:ascii="Chu Van An" w:hAnsi="Chu Van An" w:cs="Chu Van An"/>
                <w:szCs w:val="24"/>
              </w:rPr>
              <w:t xml:space="preserve">phép tịnh tiến theo véctơ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390" w14:anchorId="2AE2FDFE">
                <v:shape id="_x0000_i1281" type="#_x0000_t75" style="width:11.25pt;height:19.5pt" o:ole="">
                  <v:imagedata r:id="rId539" o:title=""/>
                </v:shape>
                <o:OLEObject Type="Embed" ProgID="Equation.DSMT4" ShapeID="_x0000_i1281" DrawAspect="Content" ObjectID="_1686895527" r:id="rId54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80" w14:anchorId="6136B1C5">
                <v:shape id="_x0000_i1282" type="#_x0000_t75" style="width:148.5pt;height:24pt" o:ole="">
                  <v:imagedata r:id="rId541" o:title=""/>
                </v:shape>
                <o:OLEObject Type="Embed" ProgID="Equation.DSMT4" ShapeID="_x0000_i1282" DrawAspect="Content" ObjectID="_1686895528" r:id="rId542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 thành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85" w:dyaOrig="480" w14:anchorId="0A4EAAC3">
                <v:shape id="_x0000_i1283" type="#_x0000_t75" style="width:149.25pt;height:24pt" o:ole="">
                  <v:imagedata r:id="rId543" o:title=""/>
                </v:shape>
                <o:OLEObject Type="Embed" ProgID="Equation.DSMT4" ShapeID="_x0000_i1283" DrawAspect="Content" ObjectID="_1686895529" r:id="rId544"/>
              </w:object>
            </w:r>
            <w:r w:rsidRPr="002A7114">
              <w:rPr>
                <w:rFonts w:ascii="Chu Van An" w:hAnsi="Chu Van An" w:cs="Chu Van An"/>
                <w:szCs w:val="24"/>
                <w:lang w:val="nl-NL"/>
              </w:rPr>
              <w:t xml:space="preserve"> thì</w:t>
            </w:r>
          </w:p>
          <w:p w14:paraId="6F96A052" w14:textId="3A953A7D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12" w:name="c23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50" w14:anchorId="06F9A64D">
                <v:shape id="_x0000_i1284" type="#_x0000_t75" style="width:48pt;height:22.5pt" o:ole="">
                  <v:imagedata r:id="rId545" o:title=""/>
                </v:shape>
                <o:OLEObject Type="Embed" ProgID="Equation.DSMT4" ShapeID="_x0000_i1284" DrawAspect="Content" ObjectID="_1686895530" r:id="rId546"/>
              </w:object>
            </w:r>
            <w:bookmarkStart w:id="113" w:name="c23b"/>
            <w:bookmarkEnd w:id="11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50" w14:anchorId="326D98F0">
                <v:shape id="_x0000_i1285" type="#_x0000_t75" style="width:56.25pt;height:22.5pt" o:ole="">
                  <v:imagedata r:id="rId547" o:title=""/>
                </v:shape>
                <o:OLEObject Type="Embed" ProgID="Equation.DSMT4" ShapeID="_x0000_i1285" DrawAspect="Content" ObjectID="_1686895531" r:id="rId548"/>
              </w:object>
            </w:r>
            <w:bookmarkStart w:id="114" w:name="c23c"/>
            <w:bookmarkEnd w:id="11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14F35334" w14:textId="3FA1DF38" w:rsidR="005D5BB8" w:rsidRPr="002A7114" w:rsidRDefault="002A7114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="005D5BB8"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50" w14:anchorId="3190F52C">
                <v:shape id="_x0000_i1286" type="#_x0000_t75" style="width:54.75pt;height:22.5pt" o:ole="">
                  <v:imagedata r:id="rId549" o:title=""/>
                </v:shape>
                <o:OLEObject Type="Embed" ProgID="Equation.DSMT4" ShapeID="_x0000_i1286" DrawAspect="Content" ObjectID="_1686895532" r:id="rId550"/>
              </w:object>
            </w:r>
            <w:bookmarkStart w:id="115" w:name="c23d"/>
            <w:bookmarkEnd w:id="114"/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="005D5BB8"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450" w14:anchorId="211A657D">
                <v:shape id="_x0000_i1287" type="#_x0000_t75" style="width:52.5pt;height:22.5pt" o:ole="">
                  <v:imagedata r:id="rId551" o:title=""/>
                </v:shape>
                <o:OLEObject Type="Embed" ProgID="Equation.DSMT4" ShapeID="_x0000_i1287" DrawAspect="Content" ObjectID="_1686895533" r:id="rId552"/>
              </w:object>
            </w:r>
          </w:p>
          <w:bookmarkEnd w:id="115"/>
          <w:p w14:paraId="55CBBEFE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6AEC98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226E136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C60BC8" w14:textId="77777777" w:rsidR="005D5BB8" w:rsidRPr="002A7114" w:rsidRDefault="005D5BB8" w:rsidP="005434D1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Câu </w:t>
            </w:r>
            <w:bookmarkStart w:id="116" w:name="c24q"/>
            <w:bookmarkEnd w:id="116"/>
            <w:r w:rsidRPr="002A7114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24:</w: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5" w:dyaOrig="330" w14:anchorId="0CB43159">
                <v:shape id="_x0000_i1288" type="#_x0000_t75" style="width:23.25pt;height:16.5pt" o:ole="">
                  <v:imagedata r:id="rId553" o:title=""/>
                </v:shape>
                <o:OLEObject Type="Embed" ProgID="Equation.DSMT4" ShapeID="_x0000_i1288" DrawAspect="Content" ObjectID="_1686895534" r:id="rId554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 cho hai đường thẳng song song </w:t>
            </w:r>
            <w:r w:rsidRPr="002A71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77D5DB00">
                <v:shape id="_x0000_i1289" type="#_x0000_t75" style="width:9.75pt;height:10.5pt" o:ole="">
                  <v:imagedata r:id="rId555" o:title=""/>
                </v:shape>
                <o:OLEObject Type="Embed" ProgID="Equation.DSMT4" ShapeID="_x0000_i1289" DrawAspect="Content" ObjectID="_1686895535" r:id="rId556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A71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623F8DA1">
                <v:shape id="_x0000_i1290" type="#_x0000_t75" style="width:13.5pt;height:13.5pt" o:ole="">
                  <v:imagedata r:id="rId557" o:title=""/>
                </v:shape>
                <o:OLEObject Type="Embed" ProgID="Equation.DSMT4" ShapeID="_x0000_i1290" DrawAspect="Content" ObjectID="_1686895536" r:id="rId558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 lần lượt có phương trình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10" w:dyaOrig="330" w14:anchorId="3B29326E">
                <v:shape id="_x0000_i1291" type="#_x0000_t75" style="width:70.5pt;height:16.5pt" o:ole="">
                  <v:imagedata r:id="rId559" o:title=""/>
                </v:shape>
                <o:OLEObject Type="Embed" ProgID="Equation.DSMT4" ShapeID="_x0000_i1291" DrawAspect="Content" ObjectID="_1686895537" r:id="rId560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30" w14:anchorId="368070BE">
                <v:shape id="_x0000_i1292" type="#_x0000_t75" style="width:73.5pt;height:16.5pt" o:ole="">
                  <v:imagedata r:id="rId561" o:title=""/>
                </v:shape>
                <o:OLEObject Type="Embed" ProgID="Equation.DSMT4" ShapeID="_x0000_i1292" DrawAspect="Content" ObjectID="_1686895538" r:id="rId562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. Phép tịnh tiến nào sau đây không biến đường thẳng </w:t>
            </w:r>
            <w:r w:rsidRPr="002A71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7871E723">
                <v:shape id="_x0000_i1293" type="#_x0000_t75" style="width:9.75pt;height:10.5pt" o:ole="">
                  <v:imagedata r:id="rId563" o:title=""/>
                </v:shape>
                <o:OLEObject Type="Embed" ProgID="Equation.DSMT4" ShapeID="_x0000_i1293" DrawAspect="Content" ObjectID="_1686895539" r:id="rId564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 xml:space="preserve"> thành đường thẳng </w:t>
            </w:r>
            <w:r w:rsidRPr="002A7114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44BD19CF">
                <v:shape id="_x0000_i1294" type="#_x0000_t75" style="width:13.5pt;height:13.5pt" o:ole="">
                  <v:imagedata r:id="rId565" o:title=""/>
                </v:shape>
                <o:OLEObject Type="Embed" ProgID="Equation.DSMT4" ShapeID="_x0000_i1294" DrawAspect="Content" ObjectID="_1686895540" r:id="rId566"/>
              </w:object>
            </w:r>
          </w:p>
          <w:p w14:paraId="20BEDAA4" w14:textId="65A1431C" w:rsidR="005D5BB8" w:rsidRPr="002A7114" w:rsidRDefault="005D5BB8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17" w:name="c24a"/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5" w:dyaOrig="405" w14:anchorId="2593E9DA">
                <v:shape id="_x0000_i1295" type="#_x0000_t75" style="width:48.75pt;height:20.25pt" o:ole="">
                  <v:imagedata r:id="rId567" o:title=""/>
                </v:shape>
                <o:OLEObject Type="Embed" ProgID="Equation.DSMT4" ShapeID="_x0000_i1295" DrawAspect="Content" ObjectID="_1686895541" r:id="rId568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8" w:name="c24b"/>
            <w:bookmarkEnd w:id="117"/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95" w:dyaOrig="405" w14:anchorId="367F06E5">
                <v:shape id="_x0000_i1296" type="#_x0000_t75" style="width:54.75pt;height:20.25pt" o:ole="">
                  <v:imagedata r:id="rId569" o:title=""/>
                </v:shape>
                <o:OLEObject Type="Embed" ProgID="Equation.DSMT4" ShapeID="_x0000_i1296" DrawAspect="Content" ObjectID="_1686895542" r:id="rId570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D67708" w14:textId="12C2CC32" w:rsidR="005D5BB8" w:rsidRPr="002A7114" w:rsidRDefault="005D5BB8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19" w:name="c24c"/>
            <w:bookmarkEnd w:id="118"/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45" w:dyaOrig="405" w14:anchorId="42384998">
                <v:shape id="_x0000_i1297" type="#_x0000_t75" style="width:47.25pt;height:20.25pt" o:ole="">
                  <v:imagedata r:id="rId571" o:title=""/>
                </v:shape>
                <o:OLEObject Type="Embed" ProgID="Equation.DSMT4" ShapeID="_x0000_i1297" DrawAspect="Content" ObjectID="_1686895543" r:id="rId572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24d"/>
            <w:bookmarkEnd w:id="119"/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65" w:dyaOrig="405" w14:anchorId="046C3439">
                <v:shape id="_x0000_i1298" type="#_x0000_t75" style="width:53.25pt;height:20.25pt" o:ole="">
                  <v:imagedata r:id="rId573" o:title=""/>
                </v:shape>
                <o:OLEObject Type="Embed" ProgID="Equation.DSMT4" ShapeID="_x0000_i1298" DrawAspect="Content" ObjectID="_1686895544" r:id="rId574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0"/>
          <w:p w14:paraId="42A14340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9DC3D2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6368E39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EB0E2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21" w:name="c25q"/>
            <w:bookmarkEnd w:id="12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25: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461C26AE">
                <v:shape id="_x0000_i1299" type="#_x0000_t75" style="width:22.5pt;height:16.5pt" o:ole="">
                  <v:imagedata r:id="rId575" o:title=""/>
                </v:shape>
                <o:OLEObject Type="Embed" ProgID="Equation.DSMT4" ShapeID="_x0000_i1299" DrawAspect="Content" ObjectID="_1686895545" r:id="rId57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05" w:dyaOrig="330" w14:anchorId="4104AEFD">
                <v:shape id="_x0000_i1300" type="#_x0000_t75" style="width:80.25pt;height:16.5pt" o:ole="">
                  <v:imagedata r:id="rId577" o:title=""/>
                </v:shape>
                <o:OLEObject Type="Embed" ProgID="Equation.DSMT4" ShapeID="_x0000_i1300" DrawAspect="Content" ObjectID="_1686895546" r:id="rId57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các vector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20" w14:anchorId="6BB9E837">
                <v:shape id="_x0000_i1301" type="#_x0000_t75" style="width:49.5pt;height:21pt" o:ole="">
                  <v:imagedata r:id="rId579" o:title=""/>
                </v:shape>
                <o:OLEObject Type="Embed" ProgID="Equation.DSMT4" ShapeID="_x0000_i1301" DrawAspect="Content" ObjectID="_1686895547" r:id="rId58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05" w14:anchorId="560E6AAF">
                <v:shape id="_x0000_i1302" type="#_x0000_t75" style="width:49.5pt;height:20.25pt" o:ole="">
                  <v:imagedata r:id="rId581" o:title=""/>
                </v:shape>
                <o:OLEObject Type="Embed" ProgID="Equation.DSMT4" ShapeID="_x0000_i1302" DrawAspect="Content" ObjectID="_1686895548" r:id="rId58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005" w:dyaOrig="360" w14:anchorId="021F9A36">
                <v:shape id="_x0000_i1303" type="#_x0000_t75" style="width:50.25pt;height:18pt" o:ole="">
                  <v:imagedata r:id="rId583" o:title=""/>
                </v:shape>
                <o:OLEObject Type="Embed" ProgID="Equation.DSMT4" ShapeID="_x0000_i1303" DrawAspect="Content" ObjectID="_1686895549" r:id="rId58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110" w:dyaOrig="360" w14:anchorId="116BCCE8">
                <v:shape id="_x0000_i1304" type="#_x0000_t75" style="width:55.5pt;height:18pt" o:ole="">
                  <v:imagedata r:id="rId585" o:title=""/>
                </v:shape>
                <o:OLEObject Type="Embed" ProgID="Equation.DSMT4" ShapeID="_x0000_i1304" DrawAspect="Content" ObjectID="_1686895550" r:id="rId58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Trong các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545" w:dyaOrig="390" w14:anchorId="6FA0981A">
                <v:shape id="_x0000_i1305" type="#_x0000_t75" style="width:77.25pt;height:19.5pt" o:ole="">
                  <v:imagedata r:id="rId587" o:title=""/>
                </v:shape>
                <o:OLEObject Type="Embed" ProgID="Equation.DSMT4" ShapeID="_x0000_i1305" DrawAspect="Content" ObjectID="_1686895551" r:id="rId58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bao nhiêu phép biến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7EF81AA6">
                <v:shape id="_x0000_i1306" type="#_x0000_t75" style="width:10.5pt;height:13.5pt" o:ole="">
                  <v:imagedata r:id="rId589" o:title=""/>
                </v:shape>
                <o:OLEObject Type="Embed" ProgID="Equation.DSMT4" ShapeID="_x0000_i1306" DrawAspect="Content" ObjectID="_1686895552" r:id="rId59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chính nó.</w:t>
            </w:r>
          </w:p>
          <w:p w14:paraId="1B8B407F" w14:textId="02CC891E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2" w:name="c25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50" w:dyaOrig="270" w14:anchorId="0F23403A">
                <v:shape id="_x0000_i1307" type="#_x0000_t75" style="width:7.5pt;height:13.5pt" o:ole="">
                  <v:imagedata r:id="rId591" o:title=""/>
                </v:shape>
                <o:OLEObject Type="Embed" ProgID="Equation.DSMT4" ShapeID="_x0000_i1307" DrawAspect="Content" ObjectID="_1686895553" r:id="rId59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23" w:name="c25b"/>
            <w:bookmarkEnd w:id="12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5663B687">
                <v:shape id="_x0000_i1308" type="#_x0000_t75" style="width:9.75pt;height:13.5pt" o:ole="">
                  <v:imagedata r:id="rId593" o:title=""/>
                </v:shape>
                <o:OLEObject Type="Embed" ProgID="Equation.DSMT4" ShapeID="_x0000_i1308" DrawAspect="Content" ObjectID="_1686895554" r:id="rId59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24" w:name="c25c"/>
            <w:bookmarkEnd w:id="12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70" w14:anchorId="4A5E417E">
                <v:shape id="_x0000_i1309" type="#_x0000_t75" style="width:9pt;height:13.5pt" o:ole="">
                  <v:imagedata r:id="rId595" o:title=""/>
                </v:shape>
                <o:OLEObject Type="Embed" ProgID="Equation.DSMT4" ShapeID="_x0000_i1309" DrawAspect="Content" ObjectID="_1686895555" r:id="rId59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25" w:name="c25d"/>
            <w:bookmarkEnd w:id="12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1D03608F">
                <v:shape id="_x0000_i1310" type="#_x0000_t75" style="width:9.75pt;height:13.5pt" o:ole="">
                  <v:imagedata r:id="rId597" o:title=""/>
                </v:shape>
                <o:OLEObject Type="Embed" ProgID="Equation.DSMT4" ShapeID="_x0000_i1310" DrawAspect="Content" ObjectID="_1686895556" r:id="rId59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25"/>
          <w:p w14:paraId="4835F684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3F1080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7259558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EF7FE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26" w:name="c26q"/>
            <w:bookmarkEnd w:id="12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>26: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45" w14:anchorId="259C0300">
                <v:shape id="_x0000_i1311" type="#_x0000_t75" style="width:23.25pt;height:17.25pt" o:ole="">
                  <v:imagedata r:id="rId599" o:title=""/>
                </v:shape>
                <o:OLEObject Type="Embed" ProgID="Equation.DSMT4" ShapeID="_x0000_i1311" DrawAspect="Content" ObjectID="_1686895557" r:id="rId600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, cho hai đường thẳng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950" w:dyaOrig="405" w14:anchorId="6D2BE18D">
                <v:shape id="_x0000_i1312" type="#_x0000_t75" style="width:97.5pt;height:20.25pt" o:ole="">
                  <v:imagedata r:id="rId601" o:title=""/>
                </v:shape>
                <o:OLEObject Type="Embed" ProgID="Equation.DSMT4" ShapeID="_x0000_i1312" DrawAspect="Content" ObjectID="_1686895558" r:id="rId602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770" w:dyaOrig="405" w14:anchorId="4778D429">
                <v:shape id="_x0000_i1313" type="#_x0000_t75" style="width:88.5pt;height:20.25pt" o:ole="">
                  <v:imagedata r:id="rId603" o:title=""/>
                </v:shape>
                <o:OLEObject Type="Embed" ProgID="Equation.DSMT4" ShapeID="_x0000_i1313" DrawAspect="Content" ObjectID="_1686895559" r:id="rId604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. Có bao nhiêu phép tịnh tiến biến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255" w:dyaOrig="360" w14:anchorId="016FFF24">
                <v:shape id="_x0000_i1314" type="#_x0000_t75" style="width:12.75pt;height:18pt" o:ole="">
                  <v:imagedata r:id="rId605" o:title=""/>
                </v:shape>
                <o:OLEObject Type="Embed" ProgID="Equation.DSMT4" ShapeID="_x0000_i1314" DrawAspect="Content" ObjectID="_1686895560" r:id="rId606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285" w:dyaOrig="360" w14:anchorId="409BBE2D">
                <v:shape id="_x0000_i1315" type="#_x0000_t75" style="width:14.25pt;height:18pt" o:ole="">
                  <v:imagedata r:id="rId607" o:title=""/>
                </v:shape>
                <o:OLEObject Type="Embed" ProgID="Equation.DSMT4" ShapeID="_x0000_i1315" DrawAspect="Content" ObjectID="_1686895561" r:id="rId608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409AFC9" w14:textId="4EF955B1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7" w:name="c26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Vô số.</w:t>
            </w:r>
            <w:bookmarkStart w:id="128" w:name="c26b"/>
            <w:bookmarkEnd w:id="12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31DBA3BC">
                <v:shape id="_x0000_i1316" type="#_x0000_t75" style="width:9.75pt;height:12.75pt" o:ole="">
                  <v:imagedata r:id="rId609" o:title=""/>
                </v:shape>
                <o:OLEObject Type="Embed" ProgID="Equation.DSMT4" ShapeID="_x0000_i1316" DrawAspect="Content" ObjectID="_1686895562" r:id="rId61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29" w:name="c26c"/>
            <w:bookmarkEnd w:id="12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35" w:dyaOrig="255" w14:anchorId="52252B01">
                <v:shape id="_x0000_i1317" type="#_x0000_t75" style="width:6.75pt;height:12.75pt" o:ole="">
                  <v:imagedata r:id="rId611" o:title=""/>
                </v:shape>
                <o:OLEObject Type="Embed" ProgID="Equation.DSMT4" ShapeID="_x0000_i1317" DrawAspect="Content" ObjectID="_1686895563" r:id="rId61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30" w:name="c26d"/>
            <w:bookmarkEnd w:id="12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76EF98AE">
                <v:shape id="_x0000_i1318" type="#_x0000_t75" style="width:9.75pt;height:14.25pt" o:ole="">
                  <v:imagedata r:id="rId613" o:title=""/>
                </v:shape>
                <o:OLEObject Type="Embed" ProgID="Equation.DSMT4" ShapeID="_x0000_i1318" DrawAspect="Content" ObjectID="_1686895564" r:id="rId61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30"/>
          <w:p w14:paraId="02A96BB8" w14:textId="77777777" w:rsidR="005D5BB8" w:rsidRPr="002A7114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8962013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4ED015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3286E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31" w:name="c27q"/>
            <w:bookmarkEnd w:id="131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27: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Trong mặt phẩng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465" w:dyaOrig="330" w14:anchorId="60C14AD0">
                <v:shape id="_x0000_i1319" type="#_x0000_t75" style="width:23.25pt;height:16.5pt" o:ole="">
                  <v:imagedata r:id="rId615" o:title=""/>
                </v:shape>
                <o:OLEObject Type="Embed" ProgID="Equation.DSMT4" ShapeID="_x0000_i1319" DrawAspect="Content" ObjectID="_1686895565" r:id="rId616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, cho 2 đường thẳng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1740" w:dyaOrig="330" w14:anchorId="725FF449">
                <v:shape id="_x0000_i1320" type="#_x0000_t75" style="width:87pt;height:16.5pt" o:ole="">
                  <v:imagedata r:id="rId617" o:title=""/>
                </v:shape>
                <o:OLEObject Type="Embed" ProgID="Equation.DSMT4" ShapeID="_x0000_i1320" DrawAspect="Content" ObjectID="_1686895566" r:id="rId618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  <w:lang w:val="fr-FR"/>
              </w:rPr>
              <w:object w:dxaOrig="1800" w:dyaOrig="360" w14:anchorId="662B95D8">
                <v:shape id="_x0000_i1321" type="#_x0000_t75" style="width:90pt;height:18pt" o:ole="">
                  <v:imagedata r:id="rId619" o:title=""/>
                </v:shape>
                <o:OLEObject Type="Embed" ProgID="Equation.DSMT4" ShapeID="_x0000_i1321" DrawAspect="Content" ObjectID="_1686895567" r:id="rId620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. Tìm tọa độ của vector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180" w:dyaOrig="345" w14:anchorId="31206D17">
                <v:shape id="_x0000_i1322" type="#_x0000_t75" style="width:9pt;height:17.25pt" o:ole="">
                  <v:imagedata r:id="rId621" o:title=""/>
                </v:shape>
                <o:OLEObject Type="Embed" ProgID="Equation.DSMT4" ShapeID="_x0000_i1322" DrawAspect="Content" ObjectID="_1686895568" r:id="rId622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vuông góc với đường thẳng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225" w:dyaOrig="270" w14:anchorId="4405DB3B">
                <v:shape id="_x0000_i1323" type="#_x0000_t75" style="width:11.25pt;height:13.5pt" o:ole="">
                  <v:imagedata r:id="rId623" o:title=""/>
                </v:shape>
                <o:OLEObject Type="Embed" ProgID="Equation.DSMT4" ShapeID="_x0000_i1323" DrawAspect="Content" ObjectID="_1686895569" r:id="rId624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sao cho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  <w:lang w:val="fr-FR"/>
              </w:rPr>
              <w:object w:dxaOrig="1035" w:dyaOrig="375" w14:anchorId="2FB8320A">
                <v:shape id="_x0000_i1324" type="#_x0000_t75" style="width:51.75pt;height:18.75pt" o:ole="">
                  <v:imagedata r:id="rId625" o:title=""/>
                </v:shape>
                <o:OLEObject Type="Embed" ProgID="Equation.DSMT4" ShapeID="_x0000_i1324" DrawAspect="Content" ObjectID="_1686895570" r:id="rId626"/>
              </w:object>
            </w:r>
            <w:r w:rsidRPr="002A7114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756E9074" w14:textId="6183FFD5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2" w:name="c27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1110" w:dyaOrig="675" w14:anchorId="486467AC">
                <v:shape id="_x0000_i1325" type="#_x0000_t75" style="width:55.5pt;height:33.75pt" o:ole="">
                  <v:imagedata r:id="rId627" o:title=""/>
                </v:shape>
                <o:OLEObject Type="Embed" ProgID="Equation.DSMT4" ShapeID="_x0000_i1325" DrawAspect="Content" ObjectID="_1686895571" r:id="rId62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33" w:name="c27b"/>
            <w:bookmarkEnd w:id="132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1110" w:dyaOrig="675" w14:anchorId="4EEA1A9C">
                <v:shape id="_x0000_i1326" type="#_x0000_t75" style="width:55.5pt;height:33.75pt" o:ole="">
                  <v:imagedata r:id="rId629" o:title=""/>
                </v:shape>
                <o:OLEObject Type="Embed" ProgID="Equation.DSMT4" ShapeID="_x0000_i1326" DrawAspect="Content" ObjectID="_1686895572" r:id="rId63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DA89CFD" w14:textId="07C21945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4" w:name="c27c"/>
            <w:bookmarkEnd w:id="133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960" w:dyaOrig="675" w14:anchorId="060BA672">
                <v:shape id="_x0000_i1327" type="#_x0000_t75" style="width:48pt;height:33.75pt" o:ole="">
                  <v:imagedata r:id="rId631" o:title=""/>
                </v:shape>
                <o:OLEObject Type="Embed" ProgID="Equation.DSMT4" ShapeID="_x0000_i1327" DrawAspect="Content" ObjectID="_1686895573" r:id="rId63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35" w:name="c27d"/>
            <w:bookmarkEnd w:id="134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28"/>
                <w:szCs w:val="24"/>
              </w:rPr>
              <w:object w:dxaOrig="1275" w:dyaOrig="675" w14:anchorId="07FD19BE">
                <v:shape id="_x0000_i1328" type="#_x0000_t75" style="width:63.75pt;height:33.75pt" o:ole="">
                  <v:imagedata r:id="rId633" o:title=""/>
                </v:shape>
                <o:OLEObject Type="Embed" ProgID="Equation.DSMT4" ShapeID="_x0000_i1328" DrawAspect="Content" ObjectID="_1686895574" r:id="rId63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35"/>
          <w:p w14:paraId="389B70A6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E3D68DF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1AE8B33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582CC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36" w:name="c28q"/>
            <w:bookmarkEnd w:id="136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28: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525" w:dyaOrig="315" w14:anchorId="13D13597">
                <v:shape id="_x0000_i1329" type="#_x0000_t75" style="width:26.25pt;height:15.75pt" o:ole="">
                  <v:imagedata r:id="rId635" o:title=""/>
                </v:shape>
                <o:OLEObject Type="Embed" ProgID="Equation.DSMT4" ShapeID="_x0000_i1329" DrawAspect="Content" ObjectID="_1686895575" r:id="rId63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phép tịnh tiến theo vectơ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45" w:dyaOrig="420" w14:anchorId="5C0191BC">
                <v:shape id="_x0000_i1330" type="#_x0000_t75" style="width:47.25pt;height:21pt" o:ole="">
                  <v:imagedata r:id="rId637" o:title=""/>
                </v:shape>
                <o:OLEObject Type="Embed" ProgID="Equation.DSMT4" ShapeID="_x0000_i1330" DrawAspect="Content" ObjectID="_1686895576" r:id="rId63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245" w:dyaOrig="360" w14:anchorId="4340B5C2">
                <v:shape id="_x0000_i1331" type="#_x0000_t75" style="width:62.25pt;height:18pt" o:ole="">
                  <v:imagedata r:id="rId639" o:title=""/>
                </v:shape>
                <o:OLEObject Type="Embed" ProgID="Equation.DSMT4" ShapeID="_x0000_i1331" DrawAspect="Content" ObjectID="_1686895577" r:id="rId64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620" w:dyaOrig="435" w14:anchorId="2489B2DD">
                <v:shape id="_x0000_i1332" type="#_x0000_t75" style="width:81pt;height:21.75pt" o:ole="">
                  <v:imagedata r:id="rId641" o:title=""/>
                </v:shape>
                <o:OLEObject Type="Embed" ProgID="Equation.DSMT4" ShapeID="_x0000_i1332" DrawAspect="Content" ObjectID="_1686895578" r:id="rId64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605" w:dyaOrig="360" w14:anchorId="519F8487">
                <v:shape id="_x0000_i1333" type="#_x0000_t75" style="width:80.25pt;height:18pt" o:ole="">
                  <v:imagedata r:id="rId643" o:title=""/>
                </v:shape>
                <o:OLEObject Type="Embed" ProgID="Equation.DSMT4" ShapeID="_x0000_i1333" DrawAspect="Content" ObjectID="_1686895579" r:id="rId64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680" w:dyaOrig="435" w14:anchorId="6FAC0A61">
                <v:shape id="_x0000_i1334" type="#_x0000_t75" style="width:84pt;height:21.75pt" o:ole="">
                  <v:imagedata r:id="rId645" o:title=""/>
                </v:shape>
                <o:OLEObject Type="Embed" ProgID="Equation.DSMT4" ShapeID="_x0000_i1334" DrawAspect="Content" ObjectID="_1686895580" r:id="rId64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Tính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975" w:dyaOrig="285" w14:anchorId="36171530">
                <v:shape id="_x0000_i1335" type="#_x0000_t75" style="width:48.75pt;height:14.25pt" o:ole="">
                  <v:imagedata r:id="rId647" o:title=""/>
                </v:shape>
                <o:OLEObject Type="Embed" ProgID="Equation.DSMT4" ShapeID="_x0000_i1335" DrawAspect="Content" ObjectID="_1686895581" r:id="rId648"/>
              </w:object>
            </w:r>
          </w:p>
          <w:p w14:paraId="08BAE2E1" w14:textId="15431023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7" w:name="c28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615" w:dyaOrig="285" w14:anchorId="2E94A649">
                <v:shape id="_x0000_i1336" type="#_x0000_t75" style="width:30.75pt;height:14.25pt" o:ole="">
                  <v:imagedata r:id="rId649" o:title=""/>
                </v:shape>
                <o:OLEObject Type="Embed" ProgID="Equation.DSMT4" ShapeID="_x0000_i1336" DrawAspect="Content" ObjectID="_1686895582" r:id="rId65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38" w:name="c28b"/>
            <w:bookmarkEnd w:id="137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17BBFBD0">
                <v:shape id="_x0000_i1337" type="#_x0000_t75" style="width:36.75pt;height:14.25pt" o:ole="">
                  <v:imagedata r:id="rId651" o:title=""/>
                </v:shape>
                <o:OLEObject Type="Embed" ProgID="Equation.DSMT4" ShapeID="_x0000_i1337" DrawAspect="Content" ObjectID="_1686895583" r:id="rId65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39" w:name="c28c"/>
            <w:bookmarkEnd w:id="138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600" w:dyaOrig="285" w14:anchorId="21B8245E">
                <v:shape id="_x0000_i1338" type="#_x0000_t75" style="width:30pt;height:14.25pt" o:ole="">
                  <v:imagedata r:id="rId653" o:title=""/>
                </v:shape>
                <o:OLEObject Type="Embed" ProgID="Equation.DSMT4" ShapeID="_x0000_i1338" DrawAspect="Content" ObjectID="_1686895584" r:id="rId65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40" w:name="c28d"/>
            <w:bookmarkEnd w:id="139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305800C4">
                <v:shape id="_x0000_i1339" type="#_x0000_t75" style="width:36.75pt;height:14.25pt" o:ole="">
                  <v:imagedata r:id="rId655" o:title=""/>
                </v:shape>
                <o:OLEObject Type="Embed" ProgID="Equation.DSMT4" ShapeID="_x0000_i1339" DrawAspect="Content" ObjectID="_1686895585" r:id="rId65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40"/>
          <w:p w14:paraId="049E8CA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85F3D9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6E764FB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30D1BF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41" w:name="c29q"/>
            <w:bookmarkEnd w:id="141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fr-FR"/>
              </w:rPr>
              <w:t>29: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3B223825">
                <v:shape id="_x0000_i1340" type="#_x0000_t75" style="width:23.25pt;height:16.5pt" o:ole="">
                  <v:imagedata r:id="rId403" o:title=""/>
                </v:shape>
                <o:OLEObject Type="Embed" ProgID="Equation.DSMT4" ShapeID="_x0000_i1340" DrawAspect="Content" ObjectID="_1686895586" r:id="rId65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phép tịnh tiến theo véctơ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45" w:dyaOrig="420" w14:anchorId="2AD0AE39">
                <v:shape id="_x0000_i1341" type="#_x0000_t75" style="width:47.25pt;height:21pt" o:ole="">
                  <v:imagedata r:id="rId658" o:title=""/>
                </v:shape>
                <o:OLEObject Type="Embed" ProgID="Equation.DSMT4" ShapeID="_x0000_i1341" DrawAspect="Content" ObjectID="_1686895587" r:id="rId65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biến đường thẳng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245" w:dyaOrig="360" w14:anchorId="22B87ED3">
                <v:shape id="_x0000_i1342" type="#_x0000_t75" style="width:62.25pt;height:18pt" o:ole="">
                  <v:imagedata r:id="rId660" o:title=""/>
                </v:shape>
                <o:OLEObject Type="Embed" ProgID="Equation.DSMT4" ShapeID="_x0000_i1342" DrawAspect="Content" ObjectID="_1686895588" r:id="rId66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thành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575" w:dyaOrig="360" w14:anchorId="1AE62E62">
                <v:shape id="_x0000_i1343" type="#_x0000_t75" style="width:78.75pt;height:18pt" o:ole="">
                  <v:imagedata r:id="rId662" o:title=""/>
                </v:shape>
                <o:OLEObject Type="Embed" ProgID="Equation.DSMT4" ShapeID="_x0000_i1343" DrawAspect="Content" ObjectID="_1686895589" r:id="rId66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và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605" w:dyaOrig="360" w14:anchorId="0B8E3541">
                <v:shape id="_x0000_i1344" type="#_x0000_t75" style="width:80.25pt;height:18pt" o:ole="">
                  <v:imagedata r:id="rId664" o:title=""/>
                </v:shape>
                <o:OLEObject Type="Embed" ProgID="Equation.DSMT4" ShapeID="_x0000_i1344" DrawAspect="Content" ObjectID="_1686895590" r:id="rId66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thành </w:t>
            </w:r>
            <w:r w:rsidRPr="002A7114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1575" w:dyaOrig="360" w14:anchorId="699DB54F">
                <v:shape id="_x0000_i1345" type="#_x0000_t75" style="width:78.75pt;height:18pt" o:ole="">
                  <v:imagedata r:id="rId666" o:title=""/>
                </v:shape>
                <o:OLEObject Type="Embed" ProgID="Equation.DSMT4" ShapeID="_x0000_i1345" DrawAspect="Content" ObjectID="_1686895591" r:id="rId66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Tính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945" w:dyaOrig="270" w14:anchorId="62418877">
                <v:shape id="_x0000_i1346" type="#_x0000_t75" style="width:47.25pt;height:13.5pt" o:ole="">
                  <v:imagedata r:id="rId668" o:title=""/>
                </v:shape>
                <o:OLEObject Type="Embed" ProgID="Equation.DSMT4" ShapeID="_x0000_i1346" DrawAspect="Content" ObjectID="_1686895592" r:id="rId66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7EB7B22" w14:textId="200D551F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42" w:name="c29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630" w:dyaOrig="270" w14:anchorId="071D253C">
                <v:shape id="_x0000_i1347" type="#_x0000_t75" style="width:31.5pt;height:13.5pt" o:ole="">
                  <v:imagedata r:id="rId670" o:title=""/>
                </v:shape>
                <o:OLEObject Type="Embed" ProgID="Equation.DSMT4" ShapeID="_x0000_i1347" DrawAspect="Content" ObjectID="_1686895593" r:id="rId67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43" w:name="c29b"/>
            <w:bookmarkEnd w:id="142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70" w14:anchorId="042A26C6">
                <v:shape id="_x0000_i1348" type="#_x0000_t75" style="width:36.75pt;height:13.5pt" o:ole="">
                  <v:imagedata r:id="rId672" o:title=""/>
                </v:shape>
                <o:OLEObject Type="Embed" ProgID="Equation.DSMT4" ShapeID="_x0000_i1348" DrawAspect="Content" ObjectID="_1686895594" r:id="rId67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44" w:name="c29c"/>
            <w:bookmarkEnd w:id="143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600" w:dyaOrig="270" w14:anchorId="601E2157">
                <v:shape id="_x0000_i1349" type="#_x0000_t75" style="width:30pt;height:13.5pt" o:ole="">
                  <v:imagedata r:id="rId674" o:title=""/>
                </v:shape>
                <o:OLEObject Type="Embed" ProgID="Equation.DSMT4" ShapeID="_x0000_i1349" DrawAspect="Content" ObjectID="_1686895595" r:id="rId67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45" w:name="c29d"/>
            <w:bookmarkEnd w:id="144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70" w14:anchorId="7EF1F545">
                <v:shape id="_x0000_i1350" type="#_x0000_t75" style="width:36.75pt;height:13.5pt" o:ole="">
                  <v:imagedata r:id="rId676" o:title=""/>
                </v:shape>
                <o:OLEObject Type="Embed" ProgID="Equation.DSMT4" ShapeID="_x0000_i1350" DrawAspect="Content" ObjectID="_1686895596" r:id="rId67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45"/>
          <w:p w14:paraId="700A8305" w14:textId="77777777" w:rsidR="005D5BB8" w:rsidRPr="002A7114" w:rsidRDefault="005D5BB8" w:rsidP="005D5BB8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5142A3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304510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DDEE6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46" w:name="c30q"/>
            <w:bookmarkEnd w:id="146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30: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30" w14:anchorId="63010447">
                <v:shape id="_x0000_i1351" type="#_x0000_t75" style="width:26.25pt;height:16.5pt" o:ole="">
                  <v:imagedata r:id="rId678" o:title=""/>
                </v:shape>
                <o:OLEObject Type="Embed" ProgID="Equation.DSMT4" ShapeID="_x0000_i1351" DrawAspect="Content" ObjectID="_1686895597" r:id="rId67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cho hai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35" w:dyaOrig="330" w14:anchorId="390DFD65">
                <v:shape id="_x0000_i1352" type="#_x0000_t75" style="width:81.75pt;height:16.5pt" o:ole="">
                  <v:imagedata r:id="rId680" o:title=""/>
                </v:shape>
                <o:OLEObject Type="Embed" ProgID="Equation.DSMT4" ShapeID="_x0000_i1352" DrawAspect="Content" ObjectID="_1686895598" r:id="rId68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10" w:dyaOrig="330" w14:anchorId="68BEF138">
                <v:shape id="_x0000_i1353" type="#_x0000_t75" style="width:85.5pt;height:16.5pt" o:ole="">
                  <v:imagedata r:id="rId682" o:title=""/>
                </v:shape>
                <o:OLEObject Type="Embed" ProgID="Equation.DSMT4" ShapeID="_x0000_i1353" DrawAspect="Content" ObjectID="_1686895599" r:id="rId68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bao nhiêu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0038CFE8">
                <v:shape id="_x0000_i1354" type="#_x0000_t75" style="width:9pt;height:17.25pt" o:ole="">
                  <v:imagedata r:id="rId684" o:title=""/>
                </v:shape>
                <o:OLEObject Type="Embed" ProgID="Equation.DSMT4" ShapeID="_x0000_i1354" DrawAspect="Content" ObjectID="_1686895600" r:id="rId68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độ dài bằng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1E8CB39A">
                <v:shape id="_x0000_i1355" type="#_x0000_t75" style="width:9.75pt;height:13.5pt" o:ole="">
                  <v:imagedata r:id="rId686" o:title=""/>
                </v:shape>
                <o:OLEObject Type="Embed" ProgID="Equation.DSMT4" ShapeID="_x0000_i1355" DrawAspect="Content" ObjectID="_1686895601" r:id="rId68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sao cho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16D2D6E4">
                <v:shape id="_x0000_i1356" type="#_x0000_t75" style="width:9pt;height:17.25pt" o:ole="">
                  <v:imagedata r:id="rId688" o:title=""/>
                </v:shape>
                <o:OLEObject Type="Embed" ProgID="Equation.DSMT4" ShapeID="_x0000_i1356" DrawAspect="Content" ObjectID="_1686895602" r:id="rId68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318AB6AE">
                <v:shape id="_x0000_i1357" type="#_x0000_t75" style="width:11.25pt;height:13.5pt" o:ole="">
                  <v:imagedata r:id="rId690" o:title=""/>
                </v:shape>
                <o:OLEObject Type="Embed" ProgID="Equation.DSMT4" ShapeID="_x0000_i1357" DrawAspect="Content" ObjectID="_1686895603" r:id="rId69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318F007C">
                <v:shape id="_x0000_i1358" type="#_x0000_t75" style="width:13.5pt;height:13.5pt" o:ole="">
                  <v:imagedata r:id="rId692" o:title=""/>
                </v:shape>
                <o:OLEObject Type="Embed" ProgID="Equation.DSMT4" ShapeID="_x0000_i1358" DrawAspect="Content" ObjectID="_1686895604" r:id="rId693"/>
              </w:object>
            </w:r>
            <w:r w:rsidRPr="002A7114">
              <w:rPr>
                <w:rFonts w:ascii="Chu Van An" w:hAnsi="Chu Van An" w:cs="Chu Van An"/>
                <w:szCs w:val="24"/>
              </w:rPr>
              <w:t>?</w:t>
            </w:r>
          </w:p>
          <w:p w14:paraId="1C100997" w14:textId="1BA24BBE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47" w:name="c30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561275A1">
                <v:shape id="_x0000_i1359" type="#_x0000_t75" style="width:9.75pt;height:13.5pt" o:ole="">
                  <v:imagedata r:id="rId694" o:title=""/>
                </v:shape>
                <o:OLEObject Type="Embed" ProgID="Equation.DSMT4" ShapeID="_x0000_i1359" DrawAspect="Content" ObjectID="_1686895605" r:id="rId69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48" w:name="c30b"/>
            <w:bookmarkEnd w:id="14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35" w:dyaOrig="270" w14:anchorId="1D378080">
                <v:shape id="_x0000_i1360" type="#_x0000_t75" style="width:6.75pt;height:13.5pt" o:ole="">
                  <v:imagedata r:id="rId696" o:title=""/>
                </v:shape>
                <o:OLEObject Type="Embed" ProgID="Equation.DSMT4" ShapeID="_x0000_i1360" DrawAspect="Content" ObjectID="_1686895606" r:id="rId69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49" w:name="c30c"/>
            <w:bookmarkEnd w:id="14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75496E43">
                <v:shape id="_x0000_i1361" type="#_x0000_t75" style="width:9.75pt;height:13.5pt" o:ole="">
                  <v:imagedata r:id="rId686" o:title=""/>
                </v:shape>
                <o:OLEObject Type="Embed" ProgID="Equation.DSMT4" ShapeID="_x0000_i1361" DrawAspect="Content" ObjectID="_1686895607" r:id="rId69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50" w:name="c30d"/>
            <w:bookmarkEnd w:id="14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Vô số.</w:t>
            </w:r>
          </w:p>
          <w:bookmarkEnd w:id="150"/>
          <w:p w14:paraId="2E4C985C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7DC53B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0A6C3F8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A58FA0" w14:textId="77777777" w:rsidR="005D5BB8" w:rsidRPr="002A7114" w:rsidRDefault="005D5BB8" w:rsidP="005434D1">
            <w:pPr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51" w:name="c31q"/>
            <w:bookmarkEnd w:id="151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31: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độ, cho hai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3540" w:dyaOrig="315" w14:anchorId="1D17F049">
                <v:shape id="_x0000_i1362" type="#_x0000_t75" style="width:177pt;height:15.75pt" o:ole="">
                  <v:imagedata r:id="rId699" o:title=""/>
                </v:shape>
                <o:OLEObject Type="Embed" ProgID="Equation.DSMT4" ShapeID="_x0000_i1362" DrawAspect="Content" ObjectID="_1686895608" r:id="rId70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Tìm tọa độ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3A69E262">
                <v:shape id="_x0000_i1363" type="#_x0000_t75" style="width:9pt;height:17.25pt" o:ole="">
                  <v:imagedata r:id="rId701" o:title=""/>
                </v:shape>
                <o:OLEObject Type="Embed" ProgID="Equation.DSMT4" ShapeID="_x0000_i1363" DrawAspect="Content" ObjectID="_1686895609" r:id="rId70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phương vuông góc với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B1E967B">
                <v:shape id="_x0000_i1364" type="#_x0000_t75" style="width:11.25pt;height:14.25pt" o:ole="">
                  <v:imagedata r:id="rId703" o:title=""/>
                </v:shape>
                <o:OLEObject Type="Embed" ProgID="Equation.DSMT4" ShapeID="_x0000_i1364" DrawAspect="Content" ObjectID="_1686895610" r:id="rId70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sao cho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F7FAE19">
                <v:shape id="_x0000_i1365" type="#_x0000_t75" style="width:14.25pt;height:14.25pt" o:ole="">
                  <v:imagedata r:id="rId705" o:title=""/>
                </v:shape>
                <o:OLEObject Type="Embed" ProgID="Equation.DSMT4" ShapeID="_x0000_i1365" DrawAspect="Content" ObjectID="_1686895611" r:id="rId70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046BE83">
                <v:shape id="_x0000_i1366" type="#_x0000_t75" style="width:11.25pt;height:14.25pt" o:ole="">
                  <v:imagedata r:id="rId707" o:title=""/>
                </v:shape>
                <o:OLEObject Type="Embed" ProgID="Equation.DSMT4" ShapeID="_x0000_i1366" DrawAspect="Content" ObjectID="_1686895612" r:id="rId70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450781BB">
                <v:shape id="_x0000_i1367" type="#_x0000_t75" style="width:9pt;height:17.25pt" o:ole="">
                  <v:imagedata r:id="rId701" o:title=""/>
                </v:shape>
                <o:OLEObject Type="Embed" ProgID="Equation.DSMT4" ShapeID="_x0000_i1367" DrawAspect="Content" ObjectID="_1686895613" r:id="rId70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3583C04C" w14:textId="4073866E" w:rsidR="005D5BB8" w:rsidRPr="002A7114" w:rsidRDefault="005D5BB8" w:rsidP="005434D1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52" w:name="c31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425" w:dyaOrig="675" w14:anchorId="4C08AA1D">
                <v:shape id="_x0000_i1368" type="#_x0000_t75" style="width:71.25pt;height:33.75pt" o:ole="">
                  <v:imagedata r:id="rId710" o:title=""/>
                </v:shape>
                <o:OLEObject Type="Embed" ProgID="Equation.DSMT4" ShapeID="_x0000_i1368" DrawAspect="Content" ObjectID="_1686895614" r:id="rId71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53" w:name="c31b"/>
            <w:bookmarkEnd w:id="15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425" w:dyaOrig="675" w14:anchorId="037309CF">
                <v:shape id="_x0000_i1369" type="#_x0000_t75" style="width:71.25pt;height:33.75pt" o:ole="">
                  <v:imagedata r:id="rId712" o:title=""/>
                </v:shape>
                <o:OLEObject Type="Embed" ProgID="Equation.DSMT4" ShapeID="_x0000_i1369" DrawAspect="Content" ObjectID="_1686895615" r:id="rId71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1A74EEEA" w14:textId="4187D936" w:rsidR="005D5BB8" w:rsidRPr="002A7114" w:rsidRDefault="005D5BB8" w:rsidP="005434D1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154" w:name="c31c"/>
            <w:bookmarkEnd w:id="153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620" w:dyaOrig="675" w14:anchorId="6F4BF38F">
                <v:shape id="_x0000_i1370" type="#_x0000_t75" style="width:81pt;height:33.75pt" o:ole="">
                  <v:imagedata r:id="rId714" o:title=""/>
                </v:shape>
                <o:OLEObject Type="Embed" ProgID="Equation.DSMT4" ShapeID="_x0000_i1370" DrawAspect="Content" ObjectID="_1686895616" r:id="rId71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55" w:name="c31d"/>
            <w:bookmarkEnd w:id="154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1455" w:dyaOrig="675" w14:anchorId="4FCB98FA">
                <v:shape id="_x0000_i1371" type="#_x0000_t75" style="width:72.75pt;height:33.75pt" o:ole="">
                  <v:imagedata r:id="rId716" o:title=""/>
                </v:shape>
                <o:OLEObject Type="Embed" ProgID="Equation.DSMT4" ShapeID="_x0000_i1371" DrawAspect="Content" ObjectID="_1686895617" r:id="rId717"/>
              </w:object>
            </w:r>
          </w:p>
          <w:bookmarkEnd w:id="155"/>
          <w:p w14:paraId="12FE4F8B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3E3461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785A699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CD48FF" w14:textId="77777777" w:rsidR="005D5BB8" w:rsidRPr="002A7114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56" w:name="c32q"/>
            <w:bookmarkEnd w:id="156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32: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50B89B8A">
                <v:shape id="_x0000_i1372" type="#_x0000_t75" style="width:24pt;height:16.5pt" o:ole="">
                  <v:imagedata r:id="rId718" o:title=""/>
                </v:shape>
                <o:OLEObject Type="Embed" ProgID="Equation.DSMT4" ShapeID="_x0000_i1372" DrawAspect="Content" ObjectID="_1686895618" r:id="rId71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cho lưới tọa độ vuông như hình vẽ. Tìm công thức phép dời hình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5" w:dyaOrig="330" w14:anchorId="5533EC7A">
                <v:shape id="_x0000_i1373" type="#_x0000_t75" style="width:9.75pt;height:16.5pt" o:ole="">
                  <v:imagedata r:id="rId720" o:title=""/>
                </v:shape>
                <o:OLEObject Type="Embed" ProgID="Equation.DSMT4" ShapeID="_x0000_i1373" DrawAspect="Content" ObjectID="_1686895619" r:id="rId72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05" w14:anchorId="4403DB03">
                <v:shape id="_x0000_i1374" type="#_x0000_t75" style="width:43.5pt;height:20.25pt" o:ole="">
                  <v:imagedata r:id="rId722" o:title=""/>
                </v:shape>
                <o:OLEObject Type="Embed" ProgID="Equation.DSMT4" ShapeID="_x0000_i1374" DrawAspect="Content" ObjectID="_1686895620" r:id="rId72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62F5E1FF">
                <v:shape id="_x0000_i1375" type="#_x0000_t75" style="width:48pt;height:20.25pt" o:ole="">
                  <v:imagedata r:id="rId724" o:title=""/>
                </v:shape>
                <o:OLEObject Type="Embed" ProgID="Equation.DSMT4" ShapeID="_x0000_i1375" DrawAspect="Content" ObjectID="_1686895621" r:id="rId72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sao cho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5" w:dyaOrig="330" w14:anchorId="0DEBE0A9">
                <v:shape id="_x0000_i1376" type="#_x0000_t75" style="width:9.75pt;height:16.5pt" o:ole="">
                  <v:imagedata r:id="rId726" o:title=""/>
                </v:shape>
                <o:OLEObject Type="Embed" ProgID="Equation.DSMT4" ShapeID="_x0000_i1376" DrawAspect="Content" ObjectID="_1686895622" r:id="rId72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630" w:dyaOrig="270" w14:anchorId="2D1671E3">
                <v:shape id="_x0000_i1377" type="#_x0000_t75" style="width:31.5pt;height:13.5pt" o:ole="">
                  <v:imagedata r:id="rId728" o:title=""/>
                </v:shape>
                <o:OLEObject Type="Embed" ProgID="Equation.DSMT4" ShapeID="_x0000_i1377" DrawAspect="Content" ObjectID="_1686895623" r:id="rId72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780" w:dyaOrig="270" w14:anchorId="511BD7AC">
                <v:shape id="_x0000_i1378" type="#_x0000_t75" style="width:39pt;height:13.5pt" o:ole="">
                  <v:imagedata r:id="rId730" o:title=""/>
                </v:shape>
                <o:OLEObject Type="Embed" ProgID="Equation.DSMT4" ShapeID="_x0000_i1378" DrawAspect="Content" ObjectID="_1686895624" r:id="rId73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F76589E" w14:textId="47221825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57" w:name="c32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65" w:dyaOrig="720" w14:anchorId="342DC2E4">
                <v:shape id="_x0000_i1379" type="#_x0000_t75" style="width:53.25pt;height:36pt" o:ole="">
                  <v:imagedata r:id="rId732" o:title=""/>
                </v:shape>
                <o:OLEObject Type="Embed" ProgID="Equation.DSMT4" ShapeID="_x0000_i1379" DrawAspect="Content" ObjectID="_1686895625" r:id="rId733"/>
              </w:object>
            </w:r>
            <w:bookmarkStart w:id="158" w:name="c32b"/>
            <w:bookmarkEnd w:id="15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65" w:dyaOrig="720" w14:anchorId="5A9A83C3">
                <v:shape id="_x0000_i1380" type="#_x0000_t75" style="width:53.25pt;height:36pt" o:ole="">
                  <v:imagedata r:id="rId734" o:title=""/>
                </v:shape>
                <o:OLEObject Type="Embed" ProgID="Equation.DSMT4" ShapeID="_x0000_i1380" DrawAspect="Content" ObjectID="_1686895626" r:id="rId735"/>
              </w:object>
            </w:r>
            <w:bookmarkStart w:id="159" w:name="c32c"/>
            <w:bookmarkEnd w:id="15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065" w:dyaOrig="720" w14:anchorId="74BDAEFF">
                <v:shape id="_x0000_i1381" type="#_x0000_t75" style="width:53.25pt;height:36pt" o:ole="">
                  <v:imagedata r:id="rId736" o:title=""/>
                </v:shape>
                <o:OLEObject Type="Embed" ProgID="Equation.DSMT4" ShapeID="_x0000_i1381" DrawAspect="Content" ObjectID="_1686895627" r:id="rId737"/>
              </w:object>
            </w:r>
            <w:bookmarkStart w:id="160" w:name="c32d"/>
            <w:bookmarkEnd w:id="15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200" w:dyaOrig="720" w14:anchorId="2BEF60B4">
                <v:shape id="_x0000_i1382" type="#_x0000_t75" style="width:60pt;height:36pt" o:ole="">
                  <v:imagedata r:id="rId738" o:title=""/>
                </v:shape>
                <o:OLEObject Type="Embed" ProgID="Equation.DSMT4" ShapeID="_x0000_i1382" DrawAspect="Content" ObjectID="_1686895628" r:id="rId739"/>
              </w:object>
            </w:r>
          </w:p>
          <w:bookmarkEnd w:id="160"/>
          <w:p w14:paraId="5A329A83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noProof/>
                <w:lang w:val="vi-VN" w:eastAsia="vi-VN"/>
              </w:rPr>
              <w:drawing>
                <wp:inline distT="0" distB="0" distL="0" distR="0" wp14:anchorId="266922FF" wp14:editId="61741ACD">
                  <wp:extent cx="2200275" cy="185246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647" t="5751" r="9558" b="159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908" cy="1852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5E69C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0C0CF8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76C132F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91F4D0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noProof/>
                <w:szCs w:val="24"/>
                <w:lang w:val="vi-VN" w:eastAsia="vi-VN"/>
              </w:rPr>
            </w:pPr>
            <w:r w:rsidRPr="002A7114">
              <w:rPr>
                <w:rFonts w:ascii="Chu Van An" w:eastAsiaTheme="minorEastAsia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Câu </w:t>
            </w:r>
            <w:bookmarkStart w:id="161" w:name="c33q"/>
            <w:bookmarkEnd w:id="161"/>
            <w:r w:rsidRPr="002A7114">
              <w:rPr>
                <w:rFonts w:ascii="Chu Van An" w:eastAsiaTheme="minorEastAsia" w:hAnsi="Chu Van An" w:cs="Chu Van An"/>
                <w:b/>
                <w:noProof/>
                <w:color w:val="0000FF"/>
                <w:szCs w:val="24"/>
                <w:lang w:val="vi-VN" w:eastAsia="vi-VN"/>
              </w:rPr>
              <w:t>33: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80" w:dyaOrig="330" w14:anchorId="195D9ACE">
                <v:shape id="_x0000_i1383" type="#_x0000_t75" style="width:24pt;height:16.5pt" o:ole="">
                  <v:imagedata r:id="rId718" o:title=""/>
                </v:shape>
                <o:OLEObject Type="Embed" ProgID="Equation.DSMT4" ShapeID="_x0000_i1383" DrawAspect="Content" ObjectID="_1686895629" r:id="rId74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cho lưới tọa độ vuông như hình vẽ. Tìm công thức phép dời hình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95" w:dyaOrig="330" w14:anchorId="37089A44">
                <v:shape id="_x0000_i1384" type="#_x0000_t75" style="width:9.75pt;height:16.5pt" o:ole="">
                  <v:imagedata r:id="rId720" o:title=""/>
                </v:shape>
                <o:OLEObject Type="Embed" ProgID="Equation.DSMT4" ShapeID="_x0000_i1384" DrawAspect="Content" ObjectID="_1686895630" r:id="rId74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70" w:dyaOrig="405" w14:anchorId="6012FCD7">
                <v:shape id="_x0000_i1385" type="#_x0000_t75" style="width:43.5pt;height:20.25pt" o:ole="">
                  <v:imagedata r:id="rId722" o:title=""/>
                </v:shape>
                <o:OLEObject Type="Embed" ProgID="Equation.DSMT4" ShapeID="_x0000_i1385" DrawAspect="Content" ObjectID="_1686895631" r:id="rId74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60" w:dyaOrig="405" w14:anchorId="537AB1A6">
                <v:shape id="_x0000_i1386" type="#_x0000_t75" style="width:48pt;height:20.25pt" o:ole="">
                  <v:imagedata r:id="rId724" o:title=""/>
                </v:shape>
                <o:OLEObject Type="Embed" ProgID="Equation.DSMT4" ShapeID="_x0000_i1386" DrawAspect="Content" ObjectID="_1686895632" r:id="rId74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sao cho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95" w:dyaOrig="330" w14:anchorId="24FE1C93">
                <v:shape id="_x0000_i1387" type="#_x0000_t75" style="width:9.75pt;height:16.5pt" o:ole="">
                  <v:imagedata r:id="rId726" o:title=""/>
                </v:shape>
                <o:OLEObject Type="Embed" ProgID="Equation.DSMT4" ShapeID="_x0000_i1387" DrawAspect="Content" ObjectID="_1686895633" r:id="rId74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70" w14:anchorId="439B0320">
                <v:shape id="_x0000_i1388" type="#_x0000_t75" style="width:35.25pt;height:13.5pt" o:ole="">
                  <v:imagedata r:id="rId746" o:title=""/>
                </v:shape>
                <o:OLEObject Type="Embed" ProgID="Equation.DSMT4" ShapeID="_x0000_i1388" DrawAspect="Content" ObjectID="_1686895634" r:id="rId74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915" w:dyaOrig="270" w14:anchorId="2CD3C6A8">
                <v:shape id="_x0000_i1389" type="#_x0000_t75" style="width:45.75pt;height:13.5pt" o:ole="">
                  <v:imagedata r:id="rId748" o:title=""/>
                </v:shape>
                <o:OLEObject Type="Embed" ProgID="Equation.DSMT4" ShapeID="_x0000_i1389" DrawAspect="Content" ObjectID="_1686895635" r:id="rId74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D69AE7F" w14:textId="512EB03A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</w:pPr>
            <w:bookmarkStart w:id="162" w:name="c33a"/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Ⓐ.</w:t>
            </w:r>
            <w:r w:rsidRPr="002A7114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30"/>
                <w:szCs w:val="24"/>
              </w:rPr>
              <w:object w:dxaOrig="1065" w:dyaOrig="720" w14:anchorId="5378E150">
                <v:shape id="_x0000_i1390" type="#_x0000_t75" style="width:53.25pt;height:36pt" o:ole="">
                  <v:imagedata r:id="rId750" o:title=""/>
                </v:shape>
                <o:OLEObject Type="Embed" ProgID="Equation.DSMT4" ShapeID="_x0000_i1390" DrawAspect="Content" ObjectID="_1686895636" r:id="rId751"/>
              </w:object>
            </w:r>
            <w:bookmarkStart w:id="163" w:name="c33b"/>
            <w:bookmarkEnd w:id="162"/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30"/>
                <w:szCs w:val="24"/>
              </w:rPr>
              <w:object w:dxaOrig="1065" w:dyaOrig="720" w14:anchorId="5F68A270">
                <v:shape id="_x0000_i1391" type="#_x0000_t75" style="width:53.25pt;height:36pt" o:ole="">
                  <v:imagedata r:id="rId752" o:title=""/>
                </v:shape>
                <o:OLEObject Type="Embed" ProgID="Equation.DSMT4" ShapeID="_x0000_i1391" DrawAspect="Content" ObjectID="_1686895637" r:id="rId753"/>
              </w:object>
            </w:r>
          </w:p>
          <w:p w14:paraId="3A581D4C" w14:textId="6F7BD664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</w:pPr>
            <w:bookmarkStart w:id="164" w:name="c33c"/>
            <w:bookmarkEnd w:id="163"/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30"/>
                <w:szCs w:val="24"/>
              </w:rPr>
              <w:object w:dxaOrig="1200" w:dyaOrig="720" w14:anchorId="4C2C7D80">
                <v:shape id="_x0000_i1392" type="#_x0000_t75" style="width:60pt;height:36pt" o:ole="">
                  <v:imagedata r:id="rId754" o:title=""/>
                </v:shape>
                <o:OLEObject Type="Embed" ProgID="Equation.DSMT4" ShapeID="_x0000_i1392" DrawAspect="Content" ObjectID="_1686895638" r:id="rId755"/>
              </w:object>
            </w:r>
            <w:bookmarkStart w:id="165" w:name="c33d"/>
            <w:bookmarkEnd w:id="164"/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30"/>
                <w:szCs w:val="24"/>
              </w:rPr>
              <w:object w:dxaOrig="1065" w:dyaOrig="720" w14:anchorId="61D77708">
                <v:shape id="_x0000_i1393" type="#_x0000_t75" style="width:53.25pt;height:36pt" o:ole="">
                  <v:imagedata r:id="rId756" o:title=""/>
                </v:shape>
                <o:OLEObject Type="Embed" ProgID="Equation.DSMT4" ShapeID="_x0000_i1393" DrawAspect="Content" ObjectID="_1686895639" r:id="rId757"/>
              </w:object>
            </w:r>
          </w:p>
          <w:bookmarkEnd w:id="165"/>
          <w:p w14:paraId="6168BA4F" w14:textId="42D4674D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noProof/>
                <w:lang w:val="vi-VN" w:eastAsia="vi-VN"/>
              </w:rPr>
              <w:drawing>
                <wp:inline distT="0" distB="0" distL="0" distR="0" wp14:anchorId="34A08847" wp14:editId="0F00DB48">
                  <wp:extent cx="1646004" cy="1599565"/>
                  <wp:effectExtent l="0" t="0" r="0" b="63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65" t="4019" r="6323" b="22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232" cy="1600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05067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D941E1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522456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CE4DCE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66" w:name="c34q"/>
            <w:bookmarkEnd w:id="166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>34: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1FE5E73">
                <v:shape id="_x0000_i1394" type="#_x0000_t75" style="width:23.25pt;height:16.5pt" o:ole="">
                  <v:imagedata r:id="rId759" o:title=""/>
                </v:shape>
                <o:OLEObject Type="Embed" ProgID="Equation.DSMT4" ShapeID="_x0000_i1394" DrawAspect="Content" ObjectID="_1686895640" r:id="rId76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hai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367A34E0">
                <v:shape id="_x0000_i1395" type="#_x0000_t75" style="width:75.75pt;height:16.5pt" o:ole="">
                  <v:imagedata r:id="rId761" o:title=""/>
                </v:shape>
                <o:OLEObject Type="Embed" ProgID="Equation.DSMT4" ShapeID="_x0000_i1395" DrawAspect="Content" ObjectID="_1686895641" r:id="rId76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35" w:dyaOrig="330" w14:anchorId="094B39B7">
                <v:shape id="_x0000_i1396" type="#_x0000_t75" style="width:81.75pt;height:16.5pt" o:ole="">
                  <v:imagedata r:id="rId763" o:title=""/>
                </v:shape>
                <o:OLEObject Type="Embed" ProgID="Equation.DSMT4" ShapeID="_x0000_i1396" DrawAspect="Content" ObjectID="_1686895642" r:id="rId76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với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25F1C7C5">
                <v:shape id="_x0000_i1397" type="#_x0000_t75" style="width:30pt;height:13.5pt" o:ole="">
                  <v:imagedata r:id="rId765" o:title=""/>
                </v:shape>
                <o:OLEObject Type="Embed" ProgID="Equation.DSMT4" ShapeID="_x0000_i1397" DrawAspect="Content" ObjectID="_1686895643" r:id="rId76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Biết có duy nhất một vectơ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40" w:dyaOrig="420" w14:anchorId="4789A370">
                <v:shape id="_x0000_i1398" type="#_x0000_t75" style="width:12pt;height:21pt" o:ole="">
                  <v:imagedata r:id="rId767" o:title=""/>
                </v:shape>
                <o:OLEObject Type="Embed" ProgID="Equation.DSMT4" ShapeID="_x0000_i1398" DrawAspect="Content" ObjectID="_1686895644" r:id="rId76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có độ dài bằng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45" w14:anchorId="064FD57C">
                <v:shape id="_x0000_i1399" type="#_x0000_t75" style="width:18.75pt;height:17.25pt" o:ole="">
                  <v:imagedata r:id="rId769" o:title=""/>
                </v:shape>
                <o:OLEObject Type="Embed" ProgID="Equation.DSMT4" ShapeID="_x0000_i1399" DrawAspect="Content" ObjectID="_1686895645" r:id="rId77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sao cho phép tịnh tiến theo vectơ </w:t>
            </w:r>
            <w:r w:rsidRPr="002A7114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40" w:dyaOrig="420" w14:anchorId="3FBDA8B3">
                <v:shape id="_x0000_i1400" type="#_x0000_t75" style="width:12pt;height:21pt" o:ole="">
                  <v:imagedata r:id="rId767" o:title=""/>
                </v:shape>
                <o:OLEObject Type="Embed" ProgID="Equation.DSMT4" ShapeID="_x0000_i1400" DrawAspect="Content" ObjectID="_1686895646" r:id="rId77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biến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69FDACC6">
                <v:shape id="_x0000_i1401" type="#_x0000_t75" style="width:11.25pt;height:13.5pt" o:ole="">
                  <v:imagedata r:id="rId772" o:title=""/>
                </v:shape>
                <o:OLEObject Type="Embed" ProgID="Equation.DSMT4" ShapeID="_x0000_i1401" DrawAspect="Content" ObjectID="_1686895647" r:id="rId77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3DA084A">
                <v:shape id="_x0000_i1402" type="#_x0000_t75" style="width:13.5pt;height:13.5pt" o:ole="">
                  <v:imagedata r:id="rId774" o:title=""/>
                </v:shape>
                <o:OLEObject Type="Embed" ProgID="Equation.DSMT4" ShapeID="_x0000_i1402" DrawAspect="Content" ObjectID="_1686895648" r:id="rId775"/>
              </w:object>
            </w:r>
            <w:r w:rsidRPr="002A7114">
              <w:rPr>
                <w:rFonts w:ascii="Chu Van An" w:hAnsi="Chu Van An" w:cs="Chu Van An"/>
                <w:szCs w:val="24"/>
              </w:rPr>
              <w:t>. Chọn khẳng định đúng.</w:t>
            </w:r>
          </w:p>
          <w:p w14:paraId="418BCAB4" w14:textId="789316B8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7" w:name="c34a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10" w:dyaOrig="390" w14:anchorId="1E7CC8FD">
                <v:shape id="_x0000_i1403" type="#_x0000_t75" style="width:55.5pt;height:19.5pt" o:ole="">
                  <v:imagedata r:id="rId776" o:title=""/>
                </v:shape>
                <o:OLEObject Type="Embed" ProgID="Equation.DSMT4" ShapeID="_x0000_i1403" DrawAspect="Content" ObjectID="_1686895649" r:id="rId77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68" w:name="c34b"/>
            <w:bookmarkEnd w:id="167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320" w:dyaOrig="405" w14:anchorId="34375E0A">
                <v:shape id="_x0000_i1404" type="#_x0000_t75" style="width:66pt;height:20.25pt" o:ole="">
                  <v:imagedata r:id="rId778" o:title=""/>
                </v:shape>
                <o:OLEObject Type="Embed" ProgID="Equation.DSMT4" ShapeID="_x0000_i1404" DrawAspect="Content" ObjectID="_1686895650" r:id="rId77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AEC2067" w14:textId="5F515CF7" w:rsidR="005D5BB8" w:rsidRPr="002A7114" w:rsidRDefault="005D5BB8" w:rsidP="005434D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9" w:name="c34c"/>
            <w:bookmarkEnd w:id="168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75" w:dyaOrig="405" w14:anchorId="4B1F6E17">
                <v:shape id="_x0000_i1405" type="#_x0000_t75" style="width:63.75pt;height:20.25pt" o:ole="">
                  <v:imagedata r:id="rId780" o:title=""/>
                </v:shape>
                <o:OLEObject Type="Embed" ProgID="Equation.DSMT4" ShapeID="_x0000_i1405" DrawAspect="Content" ObjectID="_1686895651" r:id="rId78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70" w:name="c34d"/>
            <w:bookmarkEnd w:id="169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455" w:dyaOrig="420" w14:anchorId="0FCF34A3">
                <v:shape id="_x0000_i1406" type="#_x0000_t75" style="width:72.75pt;height:21pt" o:ole="">
                  <v:imagedata r:id="rId782" o:title=""/>
                </v:shape>
                <o:OLEObject Type="Embed" ProgID="Equation.DSMT4" ShapeID="_x0000_i1406" DrawAspect="Content" ObjectID="_1686895652" r:id="rId78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70"/>
          <w:p w14:paraId="3FA3CE0F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24E999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6B237AB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CCA04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71" w:name="c35q"/>
            <w:bookmarkEnd w:id="171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35: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1B23013F">
                <v:shape id="_x0000_i1407" type="#_x0000_t75" style="width:23.25pt;height:16.5pt" o:ole="">
                  <v:imagedata r:id="rId759" o:title=""/>
                </v:shape>
                <o:OLEObject Type="Embed" ProgID="Equation.DSMT4" ShapeID="_x0000_i1407" DrawAspect="Content" ObjectID="_1686895653" r:id="rId78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35" w:dyaOrig="330" w14:anchorId="28F391EC">
                <v:shape id="_x0000_i1408" type="#_x0000_t75" style="width:81.75pt;height:16.5pt" o:ole="">
                  <v:imagedata r:id="rId785" o:title=""/>
                </v:shape>
                <o:OLEObject Type="Embed" ProgID="Equation.DSMT4" ShapeID="_x0000_i1408" DrawAspect="Content" ObjectID="_1686895654" r:id="rId78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05" w:dyaOrig="330" w14:anchorId="2331E1E1">
                <v:shape id="_x0000_i1409" type="#_x0000_t75" style="width:80.25pt;height:16.5pt" o:ole="">
                  <v:imagedata r:id="rId787" o:title=""/>
                </v:shape>
                <o:OLEObject Type="Embed" ProgID="Equation.DSMT4" ShapeID="_x0000_i1409" DrawAspect="Content" ObjectID="_1686895655" r:id="rId78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4BB331BB">
                <v:shape id="_x0000_i1410" type="#_x0000_t75" style="width:42pt;height:20.25pt" o:ole="">
                  <v:imagedata r:id="rId789" o:title=""/>
                </v:shape>
                <o:OLEObject Type="Embed" ProgID="Equation.DSMT4" ShapeID="_x0000_i1410" DrawAspect="Content" ObjectID="_1686895656" r:id="rId79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Qua phép tịnh tiến theo vectơ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95" w:dyaOrig="435" w14:anchorId="3487A73B">
                <v:shape id="_x0000_i1411" type="#_x0000_t75" style="width:54.75pt;height:21.75pt" o:ole="">
                  <v:imagedata r:id="rId791" o:title=""/>
                </v:shape>
                <o:OLEObject Type="Embed" ProgID="Equation.DSMT4" ShapeID="_x0000_i1411" DrawAspect="Content" ObjectID="_1686895657" r:id="rId79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thì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70" w14:anchorId="5327432C">
                <v:shape id="_x0000_i1412" type="#_x0000_t75" style="width:11.25pt;height:13.5pt" o:ole="">
                  <v:imagedata r:id="rId793" o:title=""/>
                </v:shape>
                <o:OLEObject Type="Embed" ProgID="Equation.DSMT4" ShapeID="_x0000_i1412" DrawAspect="Content" ObjectID="_1686895658" r:id="rId79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thành chính nó và ảnh của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25" w:dyaOrig="270" w14:anchorId="2448C66D">
                <v:shape id="_x0000_i1413" type="#_x0000_t75" style="width:11.25pt;height:13.5pt" o:ole="">
                  <v:imagedata r:id="rId795" o:title=""/>
                </v:shape>
                <o:OLEObject Type="Embed" ProgID="Equation.DSMT4" ShapeID="_x0000_i1413" DrawAspect="Content" ObjectID="_1686895659" r:id="rId79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đi qua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16F11C77">
                <v:shape id="_x0000_i1414" type="#_x0000_t75" style="width:42pt;height:20.25pt" o:ole="">
                  <v:imagedata r:id="rId789" o:title=""/>
                </v:shape>
                <o:OLEObject Type="Embed" ProgID="Equation.DSMT4" ShapeID="_x0000_i1414" DrawAspect="Content" ObjectID="_1686895660" r:id="rId79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Tính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945" w:dyaOrig="270" w14:anchorId="3ADDC50B">
                <v:shape id="_x0000_i1415" type="#_x0000_t75" style="width:47.25pt;height:13.5pt" o:ole="">
                  <v:imagedata r:id="rId798" o:title=""/>
                </v:shape>
                <o:OLEObject Type="Embed" ProgID="Equation.DSMT4" ShapeID="_x0000_i1415" DrawAspect="Content" ObjectID="_1686895661" r:id="rId79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1B2DE8A3" w14:textId="206A6754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72" w:name="c35a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270" w14:anchorId="68DCF93B">
                <v:shape id="_x0000_i1416" type="#_x0000_t75" style="width:27.75pt;height:13.5pt" o:ole="">
                  <v:imagedata r:id="rId800" o:title=""/>
                </v:shape>
                <o:OLEObject Type="Embed" ProgID="Equation.DSMT4" ShapeID="_x0000_i1416" DrawAspect="Content" ObjectID="_1686895662" r:id="rId80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73" w:name="c35b"/>
            <w:bookmarkEnd w:id="172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00523C28">
                <v:shape id="_x0000_i1417" type="#_x0000_t75" style="width:36.75pt;height:14.25pt" o:ole="">
                  <v:imagedata r:id="rId802" o:title=""/>
                </v:shape>
                <o:OLEObject Type="Embed" ProgID="Equation.DSMT4" ShapeID="_x0000_i1417" DrawAspect="Content" ObjectID="_1686895663" r:id="rId80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74" w:name="c35c"/>
            <w:bookmarkEnd w:id="173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630" w:dyaOrig="285" w14:anchorId="6DDA7756">
                <v:shape id="_x0000_i1418" type="#_x0000_t75" style="width:31.5pt;height:14.25pt" o:ole="">
                  <v:imagedata r:id="rId804" o:title=""/>
                </v:shape>
                <o:OLEObject Type="Embed" ProgID="Equation.DSMT4" ShapeID="_x0000_i1418" DrawAspect="Content" ObjectID="_1686895664" r:id="rId80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Start w:id="175" w:name="s2"/>
            <w:bookmarkStart w:id="176" w:name="c35d"/>
            <w:bookmarkEnd w:id="174"/>
            <w:bookmarkEnd w:id="175"/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50" w:dyaOrig="285" w14:anchorId="71210FE8">
                <v:shape id="_x0000_i1419" type="#_x0000_t75" style="width:37.5pt;height:14.25pt" o:ole="">
                  <v:imagedata r:id="rId806" o:title=""/>
                </v:shape>
                <o:OLEObject Type="Embed" ProgID="Equation.DSMT4" ShapeID="_x0000_i1419" DrawAspect="Content" ObjectID="_1686895665" r:id="rId80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bookmarkEnd w:id="176"/>
          <w:p w14:paraId="4B42801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37F79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FA91E05" w14:textId="3CBB027F" w:rsidR="00EC5D1C" w:rsidRPr="002A7114" w:rsidRDefault="00115773" w:rsidP="001709A1">
      <w:pPr>
        <w:tabs>
          <w:tab w:val="left" w:pos="992"/>
        </w:tabs>
        <w:spacing w:before="120" w:after="0" w:line="240" w:lineRule="auto"/>
        <w:ind w:left="142"/>
        <w:jc w:val="both"/>
        <w:rPr>
          <w:b/>
          <w:bCs/>
          <w:color w:val="0000CC"/>
        </w:rPr>
      </w:pPr>
      <w:r w:rsidRPr="002A7114">
        <w:rPr>
          <w:b/>
          <w:color w:val="FF00FF"/>
        </w:rPr>
        <w:t xml:space="preserve">  </w:t>
      </w:r>
      <w:r w:rsidR="00460B37" w:rsidRPr="002A7114">
        <w:rPr>
          <w:noProof/>
        </w:rPr>
        <mc:AlternateContent>
          <mc:Choice Requires="wpg">
            <w:drawing>
              <wp:inline distT="0" distB="0" distL="0" distR="0" wp14:anchorId="7FCC7582" wp14:editId="0223F921">
                <wp:extent cx="6547104" cy="1238251"/>
                <wp:effectExtent l="0" t="19050" r="25400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38251"/>
                          <a:chOff x="0" y="0"/>
                          <a:chExt cx="6547104" cy="1203172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75"/>
                            <a:ext cx="6547104" cy="94229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EB136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6B60801" w14:textId="70D94DE4" w:rsidR="0041570B" w:rsidRPr="000E275C" w:rsidRDefault="0041570B" w:rsidP="00F95BF0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56" w:lineRule="auto"/>
                                <w:rPr>
                                  <w:color w:val="000000" w:themeColor="text1"/>
                                </w:rPr>
                              </w:pPr>
                              <w:r w:rsidRPr="000E275C">
                                <w:rPr>
                                  <w:color w:val="000000" w:themeColor="text1"/>
                                </w:rPr>
                                <w:t xml:space="preserve">Sử dụng </w:t>
                              </w:r>
                              <w:r w:rsidR="001709A1" w:rsidRPr="000E275C">
                                <w:rPr>
                                  <w:color w:val="000000" w:themeColor="text1"/>
                                </w:rPr>
                                <w:t xml:space="preserve">các tính chất </w:t>
                              </w:r>
                              <w:r w:rsidR="000E275C" w:rsidRPr="000E275C">
                                <w:rPr>
                                  <w:color w:val="000000" w:themeColor="text1"/>
                                </w:rPr>
                                <w:t>của phép tịnh tiến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10A6AE80" w:rsidR="00E62F77" w:rsidRPr="001709A1" w:rsidRDefault="001709A1" w:rsidP="00460B37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1709A1">
                                          <w:rPr>
                                            <w:bCs/>
                                            <w:color w:val="0000CC"/>
                                          </w:rPr>
                                          <w:t>Tìm ảnh hoặc tạo ảnh khi thực hiện phép tịnh tiến bằng hình ảnh</w:t>
                                        </w:r>
                                        <w:r w:rsidRPr="001709A1">
                                          <w:rPr>
                                            <w:bCs/>
                                            <w:color w:val="8B008B"/>
                                            <w:u w:val="single"/>
                                          </w:rPr>
                                          <w:t xml:space="preserve"> trực quan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5.5pt;height:97.5pt;mso-position-horizontal-relative:char;mso-position-vertical-relative:line" coordsize="65471,12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">
                <v:shape id="Rectangle: Diagonal Corners Rounded 1" o:spid="_x0000_s1124" style="position:absolute;top:2608;width:65471;height:94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7751;6547104,933374;6532329,942297;112179,942297;0,874546;0,8923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EB136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6B60801" w14:textId="70D94DE4" w:rsidR="0041570B" w:rsidRPr="000E275C" w:rsidRDefault="0041570B" w:rsidP="00F95BF0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56" w:lineRule="auto"/>
                          <w:rPr>
                            <w:color w:val="000000" w:themeColor="text1"/>
                          </w:rPr>
                        </w:pPr>
                        <w:r w:rsidRPr="000E275C">
                          <w:rPr>
                            <w:color w:val="000000" w:themeColor="text1"/>
                          </w:rPr>
                          <w:t xml:space="preserve">Sử dụng </w:t>
                        </w:r>
                        <w:r w:rsidR="001709A1" w:rsidRPr="000E275C">
                          <w:rPr>
                            <w:color w:val="000000" w:themeColor="text1"/>
                          </w:rPr>
                          <w:t xml:space="preserve">các tính chất </w:t>
                        </w:r>
                        <w:r w:rsidR="000E275C" w:rsidRPr="000E275C">
                          <w:rPr>
                            <w:color w:val="000000" w:themeColor="text1"/>
                          </w:rPr>
                          <w:t>của phép tịnh tiến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color w:val="000000" w:themeColor="text1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7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10A6AE80" w:rsidR="00E62F77" w:rsidRPr="001709A1" w:rsidRDefault="001709A1" w:rsidP="00460B37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1709A1">
                                    <w:rPr>
                                      <w:bCs/>
                                      <w:color w:val="0000CC"/>
                                    </w:rPr>
                                    <w:t>Tìm ảnh hoặc tạo ảnh khi thực hiện phép tịnh tiến bằng hình ảnh</w:t>
                                  </w:r>
                                  <w:r w:rsidRPr="001709A1">
                                    <w:rPr>
                                      <w:bCs/>
                                      <w:color w:val="8B008B"/>
                                      <w:u w:val="single"/>
                                    </w:rPr>
                                    <w:t xml:space="preserve"> trực quan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EA6E48B" w:rsidR="00EC5D1C" w:rsidRPr="002A7114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2A7114">
        <w:rPr>
          <w:b/>
          <w:bCs/>
          <w:color w:val="0000CC"/>
          <w:shd w:val="clear" w:color="auto" w:fill="F9FFE5"/>
        </w:rPr>
        <w:sym w:font="Wingdings" w:char="F031"/>
      </w:r>
      <w:r w:rsidRPr="002A7114">
        <w:rPr>
          <w:b/>
          <w:bCs/>
          <w:color w:val="FF0000"/>
          <w:shd w:val="clear" w:color="auto" w:fill="F9FFE5"/>
        </w:rPr>
        <w:t>_Bài tập minh họa</w:t>
      </w:r>
      <w:r w:rsidRPr="002A7114">
        <w:rPr>
          <w:b/>
          <w:bCs/>
          <w:color w:val="FF0000"/>
        </w:rPr>
        <w:t>:</w:t>
      </w:r>
    </w:p>
    <w:p w14:paraId="183F62C3" w14:textId="77777777" w:rsidR="00F838B7" w:rsidRPr="002A7114" w:rsidRDefault="00F838B7" w:rsidP="00F95BF0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2A7114">
        <w:t xml:space="preserve">Cho hình vuông </w:t>
      </w:r>
      <w:r w:rsidRPr="002A7114">
        <w:rPr>
          <w:rFonts w:ascii="Times New Roman" w:eastAsia="Times New Roman" w:hAnsi="Times New Roman" w:cs="Times New Roman"/>
          <w:position w:val="-6"/>
        </w:rPr>
        <w:object w:dxaOrig="720" w:dyaOrig="270" w14:anchorId="7B164D7B">
          <v:shape id="_x0000_i1420" type="#_x0000_t75" style="width:36pt;height:13.5pt" o:ole="">
            <v:imagedata r:id="rId808" o:title=""/>
          </v:shape>
          <o:OLEObject Type="Embed" ProgID="Equation.DSMT4" ShapeID="_x0000_i1420" DrawAspect="Content" ObjectID="_1686895666" r:id="rId809"/>
        </w:object>
      </w:r>
      <w:r w:rsidRPr="002A7114">
        <w:t xml:space="preserve"> có tâm </w:t>
      </w:r>
      <w:r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21A75049">
          <v:shape id="_x0000_i1421" type="#_x0000_t75" style="width:12pt;height:13.5pt" o:ole="">
            <v:imagedata r:id="rId810" o:title=""/>
          </v:shape>
          <o:OLEObject Type="Embed" ProgID="Equation.DSMT4" ShapeID="_x0000_i1421" DrawAspect="Content" ObjectID="_1686895667" r:id="rId811"/>
        </w:object>
      </w:r>
      <w:r w:rsidRPr="002A7114">
        <w:t xml:space="preserve">. Ký hiệu </w:t>
      </w:r>
      <w:r w:rsidRPr="002A7114">
        <w:rPr>
          <w:rFonts w:ascii="Times New Roman" w:eastAsia="Times New Roman" w:hAnsi="Times New Roman" w:cs="Times New Roman"/>
          <w:position w:val="-14"/>
        </w:rPr>
        <w:object w:dxaOrig="270" w:dyaOrig="375" w14:anchorId="2ABFC9E0">
          <v:shape id="_x0000_i1422" type="#_x0000_t75" style="width:13.5pt;height:18.75pt" o:ole="">
            <v:imagedata r:id="rId812" o:title=""/>
          </v:shape>
          <o:OLEObject Type="Embed" ProgID="Equation.DSMT4" ShapeID="_x0000_i1422" DrawAspect="Content" ObjectID="_1686895668" r:id="rId813"/>
        </w:object>
      </w:r>
      <w:r w:rsidRPr="002A7114">
        <w:t xml:space="preserve"> là phép tịnh tiến theo </w:t>
      </w:r>
      <w:r w:rsidRPr="002A7114">
        <w:rPr>
          <w:rFonts w:ascii="Times New Roman" w:eastAsia="Times New Roman" w:hAnsi="Times New Roman" w:cs="Times New Roman"/>
          <w:position w:val="-6"/>
        </w:rPr>
        <w:object w:dxaOrig="195" w:dyaOrig="345" w14:anchorId="1AB0698C">
          <v:shape id="_x0000_i1423" type="#_x0000_t75" style="width:9.75pt;height:17.25pt" o:ole="">
            <v:imagedata r:id="rId814" o:title=""/>
          </v:shape>
          <o:OLEObject Type="Embed" ProgID="Equation.DSMT4" ShapeID="_x0000_i1423" DrawAspect="Content" ObjectID="_1686895669" r:id="rId815"/>
        </w:object>
      </w:r>
      <w:r w:rsidRPr="002A7114">
        <w:t xml:space="preserve">. Khẳng định nào sau đây </w:t>
      </w:r>
      <w:r w:rsidRPr="002A7114">
        <w:rPr>
          <w:b/>
        </w:rPr>
        <w:t>sai?</w:t>
      </w:r>
    </w:p>
    <w:p w14:paraId="52BC9FA4" w14:textId="7BDF37D9" w:rsidR="00F838B7" w:rsidRPr="002A7114" w:rsidRDefault="002A7114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200" w:dyaOrig="405" w14:anchorId="7CCDEB29">
          <v:shape id="_x0000_i1424" type="#_x0000_t75" style="width:60pt;height:20.25pt" o:ole="">
            <v:imagedata r:id="rId816" o:title=""/>
          </v:shape>
          <o:OLEObject Type="Embed" ProgID="Equation.DSMT4" ShapeID="_x0000_i1424" DrawAspect="Content" ObjectID="_1686895670" r:id="rId817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200" w:dyaOrig="405" w14:anchorId="02C372CB">
          <v:shape id="_x0000_i1425" type="#_x0000_t75" style="width:60pt;height:20.25pt" o:ole="">
            <v:imagedata r:id="rId818" o:title=""/>
          </v:shape>
          <o:OLEObject Type="Embed" ProgID="Equation.DSMT4" ShapeID="_x0000_i1425" DrawAspect="Content" ObjectID="_1686895671" r:id="rId819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170" w:dyaOrig="405" w14:anchorId="1F1782A1">
          <v:shape id="_x0000_i1426" type="#_x0000_t75" style="width:58.5pt;height:20.25pt" o:ole="">
            <v:imagedata r:id="rId820" o:title=""/>
          </v:shape>
          <o:OLEObject Type="Embed" ProgID="Equation.DSMT4" ShapeID="_x0000_i1426" DrawAspect="Content" ObjectID="_1686895672" r:id="rId821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200" w:dyaOrig="405" w14:anchorId="63FB2CC3">
          <v:shape id="_x0000_i1427" type="#_x0000_t75" style="width:60pt;height:20.25pt" o:ole="">
            <v:imagedata r:id="rId822" o:title=""/>
          </v:shape>
          <o:OLEObject Type="Embed" ProgID="Equation.DSMT4" ShapeID="_x0000_i1427" DrawAspect="Content" ObjectID="_1686895673" r:id="rId823"/>
        </w:object>
      </w:r>
      <w:r w:rsidR="00F838B7" w:rsidRPr="002A7114">
        <w:t>.</w:t>
      </w:r>
    </w:p>
    <w:p w14:paraId="29453763" w14:textId="3BED6209" w:rsidR="00F838B7" w:rsidRPr="002A7114" w:rsidRDefault="00BC1311" w:rsidP="00F838B7">
      <w:pPr>
        <w:spacing w:line="276" w:lineRule="auto"/>
        <w:ind w:left="992"/>
        <w:jc w:val="center"/>
        <w:rPr>
          <w:b/>
          <w:color w:val="0000FF"/>
        </w:rPr>
      </w:pPr>
      <w:r w:rsidRPr="002A7114">
        <w:rPr>
          <w:b/>
          <w:color w:val="0000CC"/>
        </w:rPr>
        <w:t>Lời giải</w:t>
      </w:r>
    </w:p>
    <w:p w14:paraId="5F6A9E84" w14:textId="77777777" w:rsidR="00F838B7" w:rsidRPr="002A7114" w:rsidRDefault="00F838B7" w:rsidP="00F838B7">
      <w:pPr>
        <w:spacing w:line="276" w:lineRule="auto"/>
        <w:ind w:left="992"/>
        <w:jc w:val="both"/>
        <w:rPr>
          <w:b/>
          <w:color w:val="000000"/>
        </w:rPr>
      </w:pPr>
      <w:r w:rsidRPr="002A7114">
        <w:rPr>
          <w:b/>
          <w:color w:val="000000"/>
        </w:rPr>
        <w:t>Chọn D</w:t>
      </w:r>
    </w:p>
    <w:p w14:paraId="185007B8" w14:textId="79DA703D" w:rsidR="00F838B7" w:rsidRPr="002A7114" w:rsidRDefault="00F838B7" w:rsidP="00F838B7">
      <w:pPr>
        <w:spacing w:line="276" w:lineRule="auto"/>
        <w:ind w:left="992"/>
        <w:jc w:val="center"/>
      </w:pPr>
      <w:r w:rsidRPr="002A7114">
        <w:rPr>
          <w:noProof/>
        </w:rPr>
        <w:drawing>
          <wp:inline distT="0" distB="0" distL="0" distR="0" wp14:anchorId="35F11041" wp14:editId="45B2DD23">
            <wp:extent cx="1533525" cy="15144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4E88C" w14:textId="77777777" w:rsidR="00F838B7" w:rsidRPr="002A7114" w:rsidRDefault="00F838B7" w:rsidP="00F838B7">
      <w:pPr>
        <w:spacing w:line="276" w:lineRule="auto"/>
        <w:ind w:left="992"/>
      </w:pPr>
      <w:r w:rsidRPr="002A7114">
        <w:t xml:space="preserve">Ta có </w:t>
      </w:r>
      <w:r w:rsidRPr="002A7114">
        <w:rPr>
          <w:rFonts w:ascii="Times New Roman" w:eastAsia="Times New Roman" w:hAnsi="Times New Roman" w:cs="Times New Roman"/>
          <w:position w:val="-14"/>
        </w:rPr>
        <w:object w:dxaOrig="2460" w:dyaOrig="420" w14:anchorId="7C09582A">
          <v:shape id="_x0000_i1428" type="#_x0000_t75" style="width:123pt;height:21pt" o:ole="">
            <v:imagedata r:id="rId825" o:title=""/>
          </v:shape>
          <o:OLEObject Type="Embed" ProgID="Equation.DSMT4" ShapeID="_x0000_i1428" DrawAspect="Content" ObjectID="_1686895674" r:id="rId826"/>
        </w:object>
      </w:r>
      <w:r w:rsidRPr="002A7114">
        <w:t xml:space="preserve">; </w:t>
      </w:r>
      <w:r w:rsidRPr="002A7114">
        <w:rPr>
          <w:rFonts w:ascii="Times New Roman" w:eastAsia="Times New Roman" w:hAnsi="Times New Roman" w:cs="Times New Roman"/>
          <w:position w:val="-14"/>
        </w:rPr>
        <w:object w:dxaOrig="2460" w:dyaOrig="420" w14:anchorId="0D883933">
          <v:shape id="_x0000_i1429" type="#_x0000_t75" style="width:123pt;height:21pt" o:ole="">
            <v:imagedata r:id="rId827" o:title=""/>
          </v:shape>
          <o:OLEObject Type="Embed" ProgID="Equation.DSMT4" ShapeID="_x0000_i1429" DrawAspect="Content" ObjectID="_1686895675" r:id="rId828"/>
        </w:object>
      </w:r>
      <w:r w:rsidRPr="002A7114">
        <w:t xml:space="preserve">; </w:t>
      </w:r>
      <w:r w:rsidRPr="002A7114">
        <w:rPr>
          <w:rFonts w:ascii="Times New Roman" w:eastAsia="Times New Roman" w:hAnsi="Times New Roman" w:cs="Times New Roman"/>
          <w:position w:val="-14"/>
        </w:rPr>
        <w:object w:dxaOrig="2445" w:dyaOrig="420" w14:anchorId="3E070968">
          <v:shape id="_x0000_i1430" type="#_x0000_t75" style="width:122.25pt;height:21pt" o:ole="">
            <v:imagedata r:id="rId829" o:title=""/>
          </v:shape>
          <o:OLEObject Type="Embed" ProgID="Equation.DSMT4" ShapeID="_x0000_i1430" DrawAspect="Content" ObjectID="_1686895676" r:id="rId830"/>
        </w:object>
      </w:r>
      <w:r w:rsidRPr="002A7114">
        <w:t xml:space="preserve">; </w:t>
      </w:r>
      <w:r w:rsidRPr="002A7114">
        <w:rPr>
          <w:rFonts w:ascii="Times New Roman" w:eastAsia="Times New Roman" w:hAnsi="Times New Roman" w:cs="Times New Roman"/>
          <w:position w:val="-14"/>
        </w:rPr>
        <w:object w:dxaOrig="1170" w:dyaOrig="405" w14:anchorId="2F00B73E">
          <v:shape id="_x0000_i1431" type="#_x0000_t75" style="width:58.5pt;height:20.25pt" o:ole="">
            <v:imagedata r:id="rId831" o:title=""/>
          </v:shape>
          <o:OLEObject Type="Embed" ProgID="Equation.DSMT4" ShapeID="_x0000_i1431" DrawAspect="Content" ObjectID="_1686895677" r:id="rId832"/>
        </w:object>
      </w:r>
      <w:r w:rsidRPr="002A7114">
        <w:t>.</w:t>
      </w:r>
    </w:p>
    <w:p w14:paraId="5B9A205E" w14:textId="77777777" w:rsidR="00F838B7" w:rsidRPr="002A7114" w:rsidRDefault="00F838B7" w:rsidP="00F838B7">
      <w:pPr>
        <w:spacing w:line="276" w:lineRule="auto"/>
        <w:ind w:left="992"/>
        <w:rPr>
          <w:b/>
          <w:color w:val="0000FF"/>
        </w:rPr>
      </w:pPr>
      <w:r w:rsidRPr="002A7114">
        <w:t>Nên D sai.</w:t>
      </w:r>
    </w:p>
    <w:p w14:paraId="42D8AA5D" w14:textId="77777777" w:rsidR="00F838B7" w:rsidRPr="002A7114" w:rsidRDefault="00F838B7" w:rsidP="00F95BF0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2A7114">
        <w:t xml:space="preserve">Cho hình vuông </w:t>
      </w:r>
      <w:r w:rsidRPr="002A7114">
        <w:rPr>
          <w:rFonts w:ascii="Times New Roman" w:eastAsia="Times New Roman" w:hAnsi="Times New Roman" w:cs="Times New Roman"/>
          <w:position w:val="-6"/>
        </w:rPr>
        <w:object w:dxaOrig="720" w:dyaOrig="270" w14:anchorId="4982A4E8">
          <v:shape id="_x0000_i1432" type="#_x0000_t75" style="width:36pt;height:13.5pt" o:ole="">
            <v:imagedata r:id="rId833" o:title=""/>
          </v:shape>
          <o:OLEObject Type="Embed" ProgID="Equation.DSMT4" ShapeID="_x0000_i1432" DrawAspect="Content" ObjectID="_1686895678" r:id="rId834"/>
        </w:object>
      </w:r>
      <w:r w:rsidRPr="002A7114">
        <w:t xml:space="preserve"> tâm </w:t>
      </w:r>
      <w:r w:rsidRPr="002A7114">
        <w:rPr>
          <w:rFonts w:ascii="Times New Roman" w:eastAsia="Times New Roman" w:hAnsi="Times New Roman" w:cs="Times New Roman"/>
          <w:position w:val="-4"/>
        </w:rPr>
        <w:object w:dxaOrig="195" w:dyaOrig="270" w14:anchorId="33FD3AE3">
          <v:shape id="_x0000_i1433" type="#_x0000_t75" style="width:9.75pt;height:13.5pt" o:ole="">
            <v:imagedata r:id="rId835" o:title=""/>
          </v:shape>
          <o:OLEObject Type="Embed" ProgID="Equation.DSMT4" ShapeID="_x0000_i1433" DrawAspect="Content" ObjectID="_1686895679" r:id="rId836"/>
        </w:object>
      </w:r>
      <w:r w:rsidRPr="002A7114">
        <w:t>. Ta có</w:t>
      </w:r>
    </w:p>
    <w:p w14:paraId="0D0C8110" w14:textId="5266941F" w:rsidR="00F838B7" w:rsidRPr="002A7114" w:rsidRDefault="002A7114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095" w:dyaOrig="405" w14:anchorId="14C8F1CE">
          <v:shape id="_x0000_i1434" type="#_x0000_t75" style="width:54.75pt;height:20.25pt" o:ole="">
            <v:imagedata r:id="rId837" o:title=""/>
          </v:shape>
          <o:OLEObject Type="Embed" ProgID="Equation.DSMT4" ShapeID="_x0000_i1434" DrawAspect="Content" ObjectID="_1686895680" r:id="rId838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110" w:dyaOrig="405" w14:anchorId="7BF12F6B">
          <v:shape id="_x0000_i1435" type="#_x0000_t75" style="width:55.5pt;height:20.25pt" o:ole="">
            <v:imagedata r:id="rId839" o:title=""/>
          </v:shape>
          <o:OLEObject Type="Embed" ProgID="Equation.DSMT4" ShapeID="_x0000_i1435" DrawAspect="Content" ObjectID="_1686895681" r:id="rId840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095" w:dyaOrig="405" w14:anchorId="6EB515ED">
          <v:shape id="_x0000_i1436" type="#_x0000_t75" style="width:54.75pt;height:20.25pt" o:ole="">
            <v:imagedata r:id="rId841" o:title=""/>
          </v:shape>
          <o:OLEObject Type="Embed" ProgID="Equation.DSMT4" ShapeID="_x0000_i1436" DrawAspect="Content" ObjectID="_1686895682" r:id="rId842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14"/>
        </w:rPr>
        <w:object w:dxaOrig="1095" w:dyaOrig="405" w14:anchorId="34172141">
          <v:shape id="_x0000_i1437" type="#_x0000_t75" style="width:54.75pt;height:20.25pt" o:ole="">
            <v:imagedata r:id="rId843" o:title=""/>
          </v:shape>
          <o:OLEObject Type="Embed" ProgID="Equation.DSMT4" ShapeID="_x0000_i1437" DrawAspect="Content" ObjectID="_1686895683" r:id="rId844"/>
        </w:object>
      </w:r>
      <w:r w:rsidR="00F838B7" w:rsidRPr="002A7114">
        <w:t>.</w:t>
      </w:r>
    </w:p>
    <w:p w14:paraId="33BFFD08" w14:textId="77777777" w:rsidR="00F838B7" w:rsidRPr="002A7114" w:rsidRDefault="00F838B7" w:rsidP="00F838B7">
      <w:pPr>
        <w:spacing w:line="276" w:lineRule="auto"/>
        <w:ind w:left="992"/>
        <w:jc w:val="center"/>
        <w:rPr>
          <w:b/>
        </w:rPr>
      </w:pPr>
      <w:r w:rsidRPr="002A7114">
        <w:rPr>
          <w:b/>
        </w:rPr>
        <w:t>Lời giải</w:t>
      </w:r>
    </w:p>
    <w:p w14:paraId="675AFAEA" w14:textId="77777777" w:rsidR="00F838B7" w:rsidRPr="002A7114" w:rsidRDefault="00F838B7" w:rsidP="00F838B7">
      <w:pPr>
        <w:spacing w:line="276" w:lineRule="auto"/>
        <w:ind w:left="992"/>
        <w:jc w:val="both"/>
        <w:rPr>
          <w:b/>
        </w:rPr>
      </w:pPr>
      <w:r w:rsidRPr="002A7114">
        <w:rPr>
          <w:b/>
        </w:rPr>
        <w:t>Chọn C</w:t>
      </w:r>
    </w:p>
    <w:p w14:paraId="2858C923" w14:textId="3C3B29B2" w:rsidR="00F838B7" w:rsidRPr="002A7114" w:rsidRDefault="00F838B7" w:rsidP="00F838B7">
      <w:pPr>
        <w:spacing w:line="276" w:lineRule="auto"/>
        <w:ind w:left="992"/>
        <w:jc w:val="center"/>
        <w:rPr>
          <w:b/>
        </w:rPr>
      </w:pPr>
      <w:r w:rsidRPr="002A7114">
        <w:rPr>
          <w:b/>
          <w:noProof/>
          <w:lang w:eastAsia="vi-VN"/>
        </w:rPr>
        <w:lastRenderedPageBreak/>
        <w:drawing>
          <wp:inline distT="0" distB="0" distL="0" distR="0" wp14:anchorId="766393B3" wp14:editId="3F8A6B17">
            <wp:extent cx="1476375" cy="1343025"/>
            <wp:effectExtent l="0" t="0" r="9525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90D4B" w14:textId="77777777" w:rsidR="00F838B7" w:rsidRPr="002A7114" w:rsidRDefault="00F838B7" w:rsidP="00F838B7">
      <w:pPr>
        <w:spacing w:line="276" w:lineRule="auto"/>
        <w:ind w:left="992"/>
        <w:rPr>
          <w:b/>
        </w:rPr>
      </w:pPr>
      <w:r w:rsidRPr="002A7114">
        <w:t xml:space="preserve">Vì </w:t>
      </w:r>
      <w:r w:rsidRPr="002A7114">
        <w:rPr>
          <w:rFonts w:ascii="Times New Roman" w:eastAsia="Times New Roman" w:hAnsi="Times New Roman" w:cs="Times New Roman"/>
          <w:position w:val="-6"/>
        </w:rPr>
        <w:object w:dxaOrig="870" w:dyaOrig="345" w14:anchorId="6526391B">
          <v:shape id="_x0000_i1438" type="#_x0000_t75" style="width:43.5pt;height:17.25pt" o:ole="">
            <v:imagedata r:id="rId846" o:title=""/>
          </v:shape>
          <o:OLEObject Type="Embed" ProgID="Equation.DSMT4" ShapeID="_x0000_i1438" DrawAspect="Content" ObjectID="_1686895684" r:id="rId847"/>
        </w:object>
      </w:r>
      <w:r w:rsidRPr="002A7114">
        <w:t xml:space="preserve"> nên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95" w:dyaOrig="405" w14:anchorId="06699D0D">
          <v:shape id="_x0000_i1439" type="#_x0000_t75" style="width:54.75pt;height:20.25pt" o:ole="">
            <v:imagedata r:id="rId841" o:title=""/>
          </v:shape>
          <o:OLEObject Type="Embed" ProgID="Equation.DSMT4" ShapeID="_x0000_i1439" DrawAspect="Content" ObjectID="_1686895685" r:id="rId848"/>
        </w:object>
      </w:r>
      <w:r w:rsidRPr="002A7114">
        <w:t>.</w:t>
      </w:r>
    </w:p>
    <w:p w14:paraId="4EEFDE52" w14:textId="77777777" w:rsidR="00F838B7" w:rsidRPr="002A7114" w:rsidRDefault="00F838B7" w:rsidP="00F95BF0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2A7114">
        <w:t xml:space="preserve">Cho hình bình hành </w:t>
      </w:r>
      <w:r w:rsidRPr="002A7114">
        <w:rPr>
          <w:rFonts w:ascii="Times New Roman" w:eastAsia="Times New Roman" w:hAnsi="Times New Roman" w:cs="Times New Roman"/>
          <w:position w:val="-6"/>
        </w:rPr>
        <w:object w:dxaOrig="720" w:dyaOrig="270" w14:anchorId="1CBA9FD7">
          <v:shape id="_x0000_i1440" type="#_x0000_t75" style="width:36pt;height:13.5pt" o:ole="">
            <v:imagedata r:id="rId849" o:title=""/>
          </v:shape>
          <o:OLEObject Type="Embed" ProgID="Equation.DSMT4" ShapeID="_x0000_i1440" DrawAspect="Content" ObjectID="_1686895686" r:id="rId850"/>
        </w:object>
      </w:r>
      <w:r w:rsidRPr="002A7114">
        <w:t xml:space="preserve">. Phép tịnh tiến </w:t>
      </w:r>
      <w:r w:rsidRPr="002A7114">
        <w:rPr>
          <w:rFonts w:ascii="Times New Roman" w:eastAsia="Times New Roman" w:hAnsi="Times New Roman" w:cs="Times New Roman"/>
          <w:position w:val="-14"/>
        </w:rPr>
        <w:object w:dxaOrig="360" w:dyaOrig="375" w14:anchorId="3E92C3B6">
          <v:shape id="_x0000_i1441" type="#_x0000_t75" style="width:18pt;height:18.75pt" o:ole="">
            <v:imagedata r:id="rId851" o:title=""/>
          </v:shape>
          <o:OLEObject Type="Embed" ProgID="Equation.DSMT4" ShapeID="_x0000_i1441" DrawAspect="Content" ObjectID="_1686895687" r:id="rId852"/>
        </w:object>
      </w:r>
      <w:r w:rsidRPr="002A7114">
        <w:t xml:space="preserve"> biến</w:t>
      </w:r>
    </w:p>
    <w:p w14:paraId="6330D52A" w14:textId="4056A4CE" w:rsidR="00F838B7" w:rsidRPr="002A7114" w:rsidRDefault="00F838B7" w:rsidP="00F838B7">
      <w:pPr>
        <w:spacing w:line="276" w:lineRule="auto"/>
        <w:ind w:left="992"/>
        <w:jc w:val="both"/>
        <w:rPr>
          <w:b/>
        </w:rPr>
      </w:pPr>
      <w:r w:rsidRPr="002A7114">
        <w:rPr>
          <w:noProof/>
          <w:lang w:eastAsia="vi-VN"/>
        </w:rPr>
        <w:drawing>
          <wp:inline distT="0" distB="0" distL="0" distR="0" wp14:anchorId="1F6AF755" wp14:editId="5356B47B">
            <wp:extent cx="2143125" cy="10001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EA33E" w14:textId="669D8561" w:rsidR="00F838B7" w:rsidRPr="002A7114" w:rsidRDefault="002A7114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70" w14:anchorId="659F4607">
          <v:shape id="_x0000_i1442" type="#_x0000_t75" style="width:12pt;height:13.5pt" o:ole="">
            <v:imagedata r:id="rId854" o:title=""/>
          </v:shape>
          <o:OLEObject Type="Embed" ProgID="Equation.DSMT4" ShapeID="_x0000_i1442" DrawAspect="Content" ObjectID="_1686895688" r:id="rId855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70" w14:anchorId="2A4E65B1">
          <v:shape id="_x0000_i1443" type="#_x0000_t75" style="width:12pt;height:13.5pt" o:ole="">
            <v:imagedata r:id="rId856" o:title=""/>
          </v:shape>
          <o:OLEObject Type="Embed" ProgID="Equation.DSMT4" ShapeID="_x0000_i1443" DrawAspect="Content" ObjectID="_1686895689" r:id="rId857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1CA00767">
          <v:shape id="_x0000_i1444" type="#_x0000_t75" style="width:12pt;height:13.5pt" o:ole="">
            <v:imagedata r:id="rId858" o:title=""/>
          </v:shape>
          <o:OLEObject Type="Embed" ProgID="Equation.DSMT4" ShapeID="_x0000_i1444" DrawAspect="Content" ObjectID="_1686895690" r:id="rId859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70" w:dyaOrig="270" w14:anchorId="4248B490">
          <v:shape id="_x0000_i1445" type="#_x0000_t75" style="width:13.5pt;height:13.5pt" o:ole="">
            <v:imagedata r:id="rId860" o:title=""/>
          </v:shape>
          <o:OLEObject Type="Embed" ProgID="Equation.DSMT4" ShapeID="_x0000_i1445" DrawAspect="Content" ObjectID="_1686895691" r:id="rId861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7A43D05A">
          <v:shape id="_x0000_i1446" type="#_x0000_t75" style="width:12pt;height:13.5pt" o:ole="">
            <v:imagedata r:id="rId862" o:title=""/>
          </v:shape>
          <o:OLEObject Type="Embed" ProgID="Equation.DSMT4" ShapeID="_x0000_i1446" DrawAspect="Content" ObjectID="_1686895692" r:id="rId863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70" w14:anchorId="169CF6F2">
          <v:shape id="_x0000_i1447" type="#_x0000_t75" style="width:12pt;height:13.5pt" o:ole="">
            <v:imagedata r:id="rId864" o:title=""/>
          </v:shape>
          <o:OLEObject Type="Embed" ProgID="Equation.DSMT4" ShapeID="_x0000_i1447" DrawAspect="Content" ObjectID="_1686895693" r:id="rId865"/>
        </w:object>
      </w:r>
      <w:r w:rsidR="00F838B7" w:rsidRPr="002A7114"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70" w14:anchorId="1EBA6B45">
          <v:shape id="_x0000_i1448" type="#_x0000_t75" style="width:12pt;height:13.5pt" o:ole="">
            <v:imagedata r:id="rId866" o:title=""/>
          </v:shape>
          <o:OLEObject Type="Embed" ProgID="Equation.DSMT4" ShapeID="_x0000_i1448" DrawAspect="Content" ObjectID="_1686895694" r:id="rId867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70" w:dyaOrig="270" w14:anchorId="70B2093C">
          <v:shape id="_x0000_i1449" type="#_x0000_t75" style="width:13.5pt;height:13.5pt" o:ole="">
            <v:imagedata r:id="rId868" o:title=""/>
          </v:shape>
          <o:OLEObject Type="Embed" ProgID="Equation.DSMT4" ShapeID="_x0000_i1449" DrawAspect="Content" ObjectID="_1686895695" r:id="rId869"/>
        </w:object>
      </w:r>
      <w:r w:rsidR="00F838B7" w:rsidRPr="002A7114">
        <w:t>.</w:t>
      </w:r>
    </w:p>
    <w:p w14:paraId="26796C73" w14:textId="77E93872" w:rsidR="00F838B7" w:rsidRPr="002A7114" w:rsidRDefault="00BC1311" w:rsidP="00F838B7">
      <w:pPr>
        <w:spacing w:line="276" w:lineRule="auto"/>
        <w:ind w:left="992"/>
        <w:jc w:val="center"/>
        <w:rPr>
          <w:b/>
        </w:rPr>
      </w:pPr>
      <w:r w:rsidRPr="002A7114">
        <w:rPr>
          <w:b/>
          <w:color w:val="0000CC"/>
        </w:rPr>
        <w:t>Lời giải</w:t>
      </w:r>
    </w:p>
    <w:p w14:paraId="1B4232F9" w14:textId="77777777" w:rsidR="00F838B7" w:rsidRPr="002A7114" w:rsidRDefault="00F838B7" w:rsidP="00F838B7">
      <w:pPr>
        <w:spacing w:line="276" w:lineRule="auto"/>
        <w:ind w:left="992"/>
        <w:jc w:val="both"/>
        <w:rPr>
          <w:b/>
        </w:rPr>
      </w:pPr>
      <w:r w:rsidRPr="002A7114">
        <w:rPr>
          <w:b/>
        </w:rPr>
        <w:t>Chọn B</w:t>
      </w:r>
    </w:p>
    <w:p w14:paraId="55AA40F7" w14:textId="77777777" w:rsidR="00F838B7" w:rsidRPr="002A7114" w:rsidRDefault="00F838B7" w:rsidP="00F838B7">
      <w:pPr>
        <w:spacing w:line="276" w:lineRule="auto"/>
        <w:ind w:left="992"/>
        <w:rPr>
          <w:b/>
        </w:rPr>
      </w:pPr>
      <w:r w:rsidRPr="002A7114">
        <w:t xml:space="preserve">Vì </w:t>
      </w:r>
      <w:r w:rsidRPr="002A7114">
        <w:rPr>
          <w:rFonts w:ascii="Times New Roman" w:eastAsia="Times New Roman" w:hAnsi="Times New Roman" w:cs="Times New Roman"/>
          <w:position w:val="-6"/>
        </w:rPr>
        <w:object w:dxaOrig="720" w:dyaOrig="270" w14:anchorId="79193476">
          <v:shape id="_x0000_i1450" type="#_x0000_t75" style="width:36pt;height:13.5pt" o:ole="">
            <v:imagedata r:id="rId870" o:title=""/>
          </v:shape>
          <o:OLEObject Type="Embed" ProgID="Equation.DSMT4" ShapeID="_x0000_i1450" DrawAspect="Content" ObjectID="_1686895696" r:id="rId871"/>
        </w:object>
      </w:r>
      <w:r w:rsidRPr="002A7114">
        <w:t xml:space="preserve"> là hình bình hành nên phép tịnh tiến </w:t>
      </w:r>
      <w:r w:rsidRPr="002A7114">
        <w:rPr>
          <w:rFonts w:ascii="Times New Roman" w:eastAsia="Times New Roman" w:hAnsi="Times New Roman" w:cs="Times New Roman"/>
          <w:position w:val="-14"/>
        </w:rPr>
        <w:object w:dxaOrig="360" w:dyaOrig="375" w14:anchorId="56FE81D6">
          <v:shape id="_x0000_i1451" type="#_x0000_t75" style="width:18pt;height:18.75pt" o:ole="">
            <v:imagedata r:id="rId851" o:title=""/>
          </v:shape>
          <o:OLEObject Type="Embed" ProgID="Equation.DSMT4" ShapeID="_x0000_i1451" DrawAspect="Content" ObjectID="_1686895697" r:id="rId872"/>
        </w:object>
      </w:r>
      <w:r w:rsidRPr="002A7114">
        <w:t xml:space="preserve"> biến </w:t>
      </w:r>
      <w:r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7CC7C907">
          <v:shape id="_x0000_i1452" type="#_x0000_t75" style="width:12pt;height:13.5pt" o:ole="">
            <v:imagedata r:id="rId858" o:title=""/>
          </v:shape>
          <o:OLEObject Type="Embed" ProgID="Equation.DSMT4" ShapeID="_x0000_i1452" DrawAspect="Content" ObjectID="_1686895698" r:id="rId873"/>
        </w:object>
      </w:r>
      <w:r w:rsidRPr="002A7114">
        <w:t xml:space="preserve"> thành </w:t>
      </w:r>
      <w:r w:rsidRPr="002A7114">
        <w:rPr>
          <w:rFonts w:ascii="Times New Roman" w:eastAsia="Times New Roman" w:hAnsi="Times New Roman" w:cs="Times New Roman"/>
          <w:position w:val="-4"/>
        </w:rPr>
        <w:object w:dxaOrig="270" w:dyaOrig="270" w14:anchorId="17780D07">
          <v:shape id="_x0000_i1453" type="#_x0000_t75" style="width:13.5pt;height:13.5pt" o:ole="">
            <v:imagedata r:id="rId860" o:title=""/>
          </v:shape>
          <o:OLEObject Type="Embed" ProgID="Equation.DSMT4" ShapeID="_x0000_i1453" DrawAspect="Content" ObjectID="_1686895699" r:id="rId874"/>
        </w:object>
      </w:r>
      <w:r w:rsidRPr="002A7114">
        <w:t>.</w:t>
      </w:r>
    </w:p>
    <w:p w14:paraId="7F8B1AA5" w14:textId="77777777" w:rsidR="00F838B7" w:rsidRPr="002A7114" w:rsidRDefault="00F838B7" w:rsidP="00F95BF0">
      <w:pPr>
        <w:numPr>
          <w:ilvl w:val="0"/>
          <w:numId w:val="9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color w:val="800080"/>
        </w:rPr>
      </w:pPr>
      <w:r w:rsidRPr="002A7114">
        <w:t>Cho hình bình hành</w:t>
      </w:r>
      <w:r w:rsidRPr="002A7114">
        <w:rPr>
          <w:rFonts w:ascii="Times New Roman" w:eastAsia="Times New Roman" w:hAnsi="Times New Roman" w:cs="Times New Roman"/>
          <w:position w:val="-6"/>
        </w:rPr>
        <w:object w:dxaOrig="720" w:dyaOrig="270" w14:anchorId="73988634">
          <v:shape id="_x0000_i1454" type="#_x0000_t75" style="width:36pt;height:13.5pt" o:ole="">
            <v:imagedata r:id="rId875" o:title=""/>
          </v:shape>
          <o:OLEObject Type="Embed" ProgID="Equation.DSMT4" ShapeID="_x0000_i1454" DrawAspect="Content" ObjectID="_1686895700" r:id="rId876"/>
        </w:object>
      </w:r>
      <w:r w:rsidRPr="002A7114">
        <w:t xml:space="preserve">. Phép tịnh tiến </w:t>
      </w:r>
      <w:r w:rsidRPr="002A7114">
        <w:rPr>
          <w:rFonts w:ascii="Times New Roman" w:eastAsia="Times New Roman" w:hAnsi="Times New Roman" w:cs="Times New Roman"/>
          <w:position w:val="-14"/>
        </w:rPr>
        <w:object w:dxaOrig="360" w:dyaOrig="375" w14:anchorId="3D616FBA">
          <v:shape id="_x0000_i1455" type="#_x0000_t75" style="width:18pt;height:18.75pt" o:ole="">
            <v:imagedata r:id="rId877" o:title=""/>
          </v:shape>
          <o:OLEObject Type="Embed" ProgID="Equation.DSMT4" ShapeID="_x0000_i1455" DrawAspect="Content" ObjectID="_1686895701" r:id="rId878"/>
        </w:object>
      </w:r>
      <w:r w:rsidRPr="002A7114">
        <w:t xml:space="preserve"> biến</w:t>
      </w:r>
    </w:p>
    <w:p w14:paraId="168A20C2" w14:textId="1D708AFB" w:rsidR="00F838B7" w:rsidRPr="002A7114" w:rsidRDefault="002A7114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5E080FB4">
          <v:shape id="_x0000_i1456" type="#_x0000_t75" style="width:12pt;height:13.5pt" o:ole="">
            <v:imagedata r:id="rId879" o:title=""/>
          </v:shape>
          <o:OLEObject Type="Embed" ProgID="Equation.DSMT4" ShapeID="_x0000_i1456" DrawAspect="Content" ObjectID="_1686895702" r:id="rId880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70" w14:anchorId="764F641F">
          <v:shape id="_x0000_i1457" type="#_x0000_t75" style="width:12pt;height:13.5pt" o:ole="">
            <v:imagedata r:id="rId881" o:title=""/>
          </v:shape>
          <o:OLEObject Type="Embed" ProgID="Equation.DSMT4" ShapeID="_x0000_i1457" DrawAspect="Content" ObjectID="_1686895703" r:id="rId882"/>
        </w:object>
      </w:r>
      <w:r w:rsidR="00F838B7" w:rsidRPr="002A7114">
        <w:rPr>
          <w:lang w:val="fr-FR"/>
        </w:rPr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5EC10381">
          <v:shape id="_x0000_i1458" type="#_x0000_t75" style="width:12pt;height:13.5pt" o:ole="">
            <v:imagedata r:id="rId879" o:title=""/>
          </v:shape>
          <o:OLEObject Type="Embed" ProgID="Equation.DSMT4" ShapeID="_x0000_i1458" DrawAspect="Content" ObjectID="_1686895704" r:id="rId883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70" w14:anchorId="2DB04AA6">
          <v:shape id="_x0000_i1459" type="#_x0000_t75" style="width:12pt;height:13.5pt" o:ole="">
            <v:imagedata r:id="rId884" o:title=""/>
          </v:shape>
          <o:OLEObject Type="Embed" ProgID="Equation.DSMT4" ShapeID="_x0000_i1459" DrawAspect="Content" ObjectID="_1686895705" r:id="rId885"/>
        </w:object>
      </w:r>
      <w:r w:rsidR="00F838B7" w:rsidRPr="002A7114">
        <w:rPr>
          <w:lang w:val="fr-FR"/>
        </w:rPr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55" w14:anchorId="5F2C9386">
          <v:shape id="_x0000_i1460" type="#_x0000_t75" style="width:12pt;height:12.75pt" o:ole="">
            <v:imagedata r:id="rId886" o:title=""/>
          </v:shape>
          <o:OLEObject Type="Embed" ProgID="Equation.DSMT4" ShapeID="_x0000_i1460" DrawAspect="Content" ObjectID="_1686895706" r:id="rId887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70" w:dyaOrig="270" w14:anchorId="4C2477FC">
          <v:shape id="_x0000_i1461" type="#_x0000_t75" style="width:13.5pt;height:13.5pt" o:ole="">
            <v:imagedata r:id="rId888" o:title=""/>
          </v:shape>
          <o:OLEObject Type="Embed" ProgID="Equation.DSMT4" ShapeID="_x0000_i1461" DrawAspect="Content" ObjectID="_1686895707" r:id="rId889"/>
        </w:object>
      </w:r>
      <w:r w:rsidR="00F838B7" w:rsidRPr="002A7114">
        <w:rPr>
          <w:lang w:val="fr-FR"/>
        </w:rPr>
        <w:t>.</w:t>
      </w:r>
      <w:r w:rsidR="00F838B7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F838B7" w:rsidRPr="002A7114">
        <w:rPr>
          <w:b/>
          <w:color w:val="0000FF"/>
        </w:rPr>
        <w:t xml:space="preserve"> </w:t>
      </w:r>
      <w:r w:rsidR="00F838B7" w:rsidRPr="002A7114">
        <w:rPr>
          <w:rFonts w:ascii="Times New Roman" w:eastAsia="Times New Roman" w:hAnsi="Times New Roman" w:cs="Times New Roman"/>
          <w:position w:val="-4"/>
        </w:rPr>
        <w:object w:dxaOrig="240" w:dyaOrig="255" w14:anchorId="2E1BE580">
          <v:shape id="_x0000_i1462" type="#_x0000_t75" style="width:12pt;height:12.75pt" o:ole="">
            <v:imagedata r:id="rId890" o:title=""/>
          </v:shape>
          <o:OLEObject Type="Embed" ProgID="Equation.DSMT4" ShapeID="_x0000_i1462" DrawAspect="Content" ObjectID="_1686895708" r:id="rId891"/>
        </w:object>
      </w:r>
      <w:r w:rsidR="00F838B7" w:rsidRPr="002A7114">
        <w:t xml:space="preserve"> thành </w:t>
      </w:r>
      <w:r w:rsidR="00F838B7" w:rsidRPr="002A7114">
        <w:rPr>
          <w:rFonts w:ascii="Times New Roman" w:eastAsia="Times New Roman" w:hAnsi="Times New Roman" w:cs="Times New Roman"/>
          <w:position w:val="-6"/>
        </w:rPr>
        <w:object w:dxaOrig="240" w:dyaOrig="270" w14:anchorId="7F402900">
          <v:shape id="_x0000_i1463" type="#_x0000_t75" style="width:12pt;height:13.5pt" o:ole="">
            <v:imagedata r:id="rId892" o:title=""/>
          </v:shape>
          <o:OLEObject Type="Embed" ProgID="Equation.DSMT4" ShapeID="_x0000_i1463" DrawAspect="Content" ObjectID="_1686895709" r:id="rId893"/>
        </w:object>
      </w:r>
      <w:r w:rsidR="00F838B7" w:rsidRPr="002A7114">
        <w:t>.</w:t>
      </w:r>
    </w:p>
    <w:p w14:paraId="4C176CD8" w14:textId="04D3C41F" w:rsidR="00F838B7" w:rsidRPr="002A7114" w:rsidRDefault="00BC1311" w:rsidP="00F838B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2A7114">
        <w:rPr>
          <w:rFonts w:eastAsia="Calibri"/>
          <w:b/>
          <w:color w:val="0000CC"/>
        </w:rPr>
        <w:t>Lời giải</w:t>
      </w:r>
    </w:p>
    <w:p w14:paraId="39B7876A" w14:textId="77777777" w:rsidR="00F838B7" w:rsidRPr="002A7114" w:rsidRDefault="00F838B7" w:rsidP="00F838B7">
      <w:pPr>
        <w:spacing w:line="276" w:lineRule="auto"/>
        <w:ind w:left="992"/>
        <w:contextualSpacing/>
        <w:rPr>
          <w:rFonts w:eastAsia="Calibri"/>
          <w:b/>
          <w:color w:val="800080"/>
        </w:rPr>
      </w:pPr>
      <w:r w:rsidRPr="002A7114">
        <w:rPr>
          <w:b/>
          <w:lang w:val="fr-FR"/>
        </w:rPr>
        <w:t>Chọn B</w:t>
      </w:r>
    </w:p>
    <w:p w14:paraId="50D2CB64" w14:textId="77777777" w:rsidR="00F838B7" w:rsidRPr="002A7114" w:rsidRDefault="00F838B7" w:rsidP="00F95BF0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 w:rsidRPr="002A7114">
        <w:rPr>
          <w:lang w:val="de-DE"/>
        </w:rPr>
        <w:t xml:space="preserve">Cho hình chữ nhật </w:t>
      </w:r>
      <w:r w:rsidRPr="002A7114">
        <w:rPr>
          <w:rFonts w:ascii="Times New Roman" w:eastAsia="Arial" w:hAnsi="Times New Roman" w:cs="Times New Roman"/>
          <w:position w:val="-10"/>
        </w:rPr>
        <w:object w:dxaOrig="765" w:dyaOrig="315" w14:anchorId="5B71EC78">
          <v:shape id="_x0000_i1464" type="#_x0000_t75" style="width:38.25pt;height:15.75pt" o:ole="">
            <v:imagedata r:id="rId894" o:title=""/>
          </v:shape>
          <o:OLEObject Type="Embed" ProgID="Equation.DSMT4" ShapeID="_x0000_i1464" DrawAspect="Content" ObjectID="_1686895710" r:id="rId895"/>
        </w:object>
      </w:r>
      <w:r w:rsidRPr="002A7114">
        <w:rPr>
          <w:lang w:val="de-DE"/>
        </w:rPr>
        <w:t xml:space="preserve">. Phép tịnh tiến theo véc tơ </w:t>
      </w:r>
      <w:r w:rsidRPr="002A7114">
        <w:rPr>
          <w:rFonts w:ascii="Times New Roman" w:eastAsia="Arial" w:hAnsi="Times New Roman" w:cs="Times New Roman"/>
          <w:position w:val="-6"/>
        </w:rPr>
        <w:object w:dxaOrig="465" w:dyaOrig="345" w14:anchorId="3C89A105">
          <v:shape id="_x0000_i1465" type="#_x0000_t75" style="width:23.25pt;height:17.25pt" o:ole="">
            <v:imagedata r:id="rId896" o:title=""/>
          </v:shape>
          <o:OLEObject Type="Embed" ProgID="Equation.DSMT4" ShapeID="_x0000_i1465" DrawAspect="Content" ObjectID="_1686895711" r:id="rId897"/>
        </w:object>
      </w:r>
      <w:r w:rsidRPr="002A7114">
        <w:rPr>
          <w:lang w:val="de-DE"/>
        </w:rPr>
        <w:t xml:space="preserve"> biến điểm </w:t>
      </w:r>
      <w:r w:rsidRPr="002A7114">
        <w:rPr>
          <w:rFonts w:ascii="Times New Roman" w:eastAsia="Arial" w:hAnsi="Times New Roman" w:cs="Times New Roman"/>
          <w:position w:val="-10"/>
        </w:rPr>
        <w:object w:dxaOrig="240" w:dyaOrig="315" w14:anchorId="06F3061A">
          <v:shape id="_x0000_i1466" type="#_x0000_t75" style="width:12pt;height:15.75pt" o:ole="">
            <v:imagedata r:id="rId898" o:title=""/>
          </v:shape>
          <o:OLEObject Type="Embed" ProgID="Equation.DSMT4" ShapeID="_x0000_i1466" DrawAspect="Content" ObjectID="_1686895712" r:id="rId899"/>
        </w:object>
      </w:r>
      <w:r w:rsidRPr="002A7114">
        <w:rPr>
          <w:lang w:val="de-DE"/>
        </w:rPr>
        <w:t xml:space="preserve"> thành điểm nào?</w:t>
      </w:r>
    </w:p>
    <w:p w14:paraId="41D1AC05" w14:textId="21AA7F9B" w:rsidR="00F838B7" w:rsidRPr="002A7114" w:rsidRDefault="002A7114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F838B7" w:rsidRPr="002A7114">
        <w:rPr>
          <w:rFonts w:eastAsia="Times New Roman"/>
          <w:b/>
          <w:color w:val="0000FF"/>
        </w:rPr>
        <w:t xml:space="preserve"> </w:t>
      </w:r>
      <w:r w:rsidR="00F838B7" w:rsidRPr="002A7114">
        <w:t xml:space="preserve">Điểm </w:t>
      </w:r>
      <w:r w:rsidR="00F838B7" w:rsidRPr="002A7114">
        <w:rPr>
          <w:rFonts w:ascii="Times New Roman" w:eastAsia="Arial" w:hAnsi="Times New Roman" w:cs="Times New Roman"/>
          <w:position w:val="-10"/>
        </w:rPr>
        <w:object w:dxaOrig="240" w:dyaOrig="315" w14:anchorId="343DB949">
          <v:shape id="_x0000_i1467" type="#_x0000_t75" style="width:12pt;height:15.75pt" o:ole="">
            <v:imagedata r:id="rId900" o:title=""/>
          </v:shape>
          <o:OLEObject Type="Embed" ProgID="Equation.DSMT4" ShapeID="_x0000_i1467" DrawAspect="Content" ObjectID="_1686895713" r:id="rId901"/>
        </w:object>
      </w:r>
      <w:r w:rsidR="00F838B7" w:rsidRPr="002A7114">
        <w:t>.</w:t>
      </w:r>
      <w:r w:rsidR="00F838B7" w:rsidRPr="002A7114">
        <w:rPr>
          <w:rFonts w:eastAsia="Times New Roman"/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F838B7" w:rsidRPr="002A7114">
        <w:rPr>
          <w:rFonts w:eastAsia="Times New Roman"/>
          <w:b/>
          <w:color w:val="0000FF"/>
        </w:rPr>
        <w:t xml:space="preserve"> </w:t>
      </w:r>
      <w:r w:rsidR="00F838B7" w:rsidRPr="002A7114">
        <w:t xml:space="preserve">Điểm </w:t>
      </w:r>
      <w:r w:rsidR="00F838B7" w:rsidRPr="002A7114">
        <w:rPr>
          <w:rFonts w:ascii="Times New Roman" w:eastAsia="Arial" w:hAnsi="Times New Roman" w:cs="Times New Roman"/>
          <w:position w:val="-6"/>
        </w:rPr>
        <w:object w:dxaOrig="285" w:dyaOrig="285" w14:anchorId="3EF9F4F2">
          <v:shape id="_x0000_i1468" type="#_x0000_t75" style="width:14.25pt;height:14.25pt" o:ole="">
            <v:imagedata r:id="rId902" o:title=""/>
          </v:shape>
          <o:OLEObject Type="Embed" ProgID="Equation.DSMT4" ShapeID="_x0000_i1468" DrawAspect="Content" ObjectID="_1686895714" r:id="rId903"/>
        </w:object>
      </w:r>
      <w:r w:rsidR="00F838B7" w:rsidRPr="002A7114">
        <w:t>.</w:t>
      </w:r>
      <w:r w:rsidR="00F838B7" w:rsidRPr="002A7114">
        <w:rPr>
          <w:rFonts w:eastAsia="Times New Roman"/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F838B7" w:rsidRPr="002A7114">
        <w:rPr>
          <w:rFonts w:eastAsia="Times New Roman"/>
          <w:b/>
          <w:color w:val="0000FF"/>
        </w:rPr>
        <w:t xml:space="preserve"> </w:t>
      </w:r>
      <w:r w:rsidR="00F838B7" w:rsidRPr="002A7114">
        <w:t xml:space="preserve">Điểm </w:t>
      </w:r>
      <w:r w:rsidR="00F838B7" w:rsidRPr="002A7114">
        <w:rPr>
          <w:rFonts w:ascii="Times New Roman" w:eastAsia="Arial" w:hAnsi="Times New Roman" w:cs="Times New Roman"/>
          <w:position w:val="-4"/>
        </w:rPr>
        <w:object w:dxaOrig="315" w:dyaOrig="255" w14:anchorId="1636B013">
          <v:shape id="_x0000_i1469" type="#_x0000_t75" style="width:15.75pt;height:12.75pt" o:ole="">
            <v:imagedata r:id="rId904" o:title=""/>
          </v:shape>
          <o:OLEObject Type="Embed" ProgID="Equation.DSMT4" ShapeID="_x0000_i1469" DrawAspect="Content" ObjectID="_1686895715" r:id="rId905"/>
        </w:object>
      </w:r>
      <w:r w:rsidR="00F838B7" w:rsidRPr="002A7114">
        <w:t>.</w:t>
      </w:r>
      <w:r w:rsidR="00F838B7" w:rsidRPr="002A7114">
        <w:rPr>
          <w:rFonts w:eastAsia="Times New Roman"/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F838B7" w:rsidRPr="002A7114">
        <w:rPr>
          <w:rFonts w:eastAsia="Times New Roman"/>
          <w:b/>
          <w:color w:val="0000FF"/>
        </w:rPr>
        <w:t xml:space="preserve"> </w:t>
      </w:r>
      <w:r w:rsidR="00F838B7" w:rsidRPr="002A7114">
        <w:t xml:space="preserve">Điểm </w:t>
      </w:r>
      <w:r w:rsidR="00F838B7" w:rsidRPr="002A7114">
        <w:rPr>
          <w:rFonts w:ascii="Times New Roman" w:eastAsia="Arial" w:hAnsi="Times New Roman" w:cs="Times New Roman"/>
          <w:position w:val="-4"/>
        </w:rPr>
        <w:object w:dxaOrig="240" w:dyaOrig="255" w14:anchorId="4B0D794E">
          <v:shape id="_x0000_i1470" type="#_x0000_t75" style="width:12pt;height:12.75pt" o:ole="">
            <v:imagedata r:id="rId906" o:title=""/>
          </v:shape>
          <o:OLEObject Type="Embed" ProgID="Equation.DSMT4" ShapeID="_x0000_i1470" DrawAspect="Content" ObjectID="_1686895716" r:id="rId907"/>
        </w:object>
      </w:r>
      <w:r w:rsidR="00F838B7" w:rsidRPr="002A7114">
        <w:t>.</w:t>
      </w:r>
    </w:p>
    <w:p w14:paraId="23C11CDA" w14:textId="5FBBB4A2" w:rsidR="00F838B7" w:rsidRPr="002A7114" w:rsidRDefault="00BC1311" w:rsidP="00F838B7">
      <w:pPr>
        <w:pStyle w:val="ListParagraph"/>
        <w:spacing w:after="0"/>
        <w:ind w:left="992"/>
        <w:jc w:val="center"/>
      </w:pPr>
      <w:r w:rsidRPr="002A7114">
        <w:rPr>
          <w:b/>
          <w:color w:val="0000CC"/>
        </w:rPr>
        <w:t>Lời giải</w:t>
      </w:r>
    </w:p>
    <w:p w14:paraId="427C934A" w14:textId="77777777" w:rsidR="00F838B7" w:rsidRPr="002A7114" w:rsidRDefault="00F838B7" w:rsidP="00F838B7">
      <w:pPr>
        <w:pStyle w:val="ListParagraph"/>
        <w:spacing w:after="0"/>
        <w:ind w:left="992"/>
        <w:rPr>
          <w:b/>
          <w:color w:val="000099"/>
        </w:rPr>
      </w:pPr>
      <w:r w:rsidRPr="002A7114">
        <w:rPr>
          <w:b/>
          <w:color w:val="000099"/>
        </w:rPr>
        <w:t>Chọn D</w:t>
      </w:r>
    </w:p>
    <w:p w14:paraId="402B4B49" w14:textId="77777777" w:rsidR="00F838B7" w:rsidRPr="002A7114" w:rsidRDefault="00F838B7" w:rsidP="00F838B7">
      <w:pPr>
        <w:pStyle w:val="ListParagraph"/>
        <w:spacing w:after="0"/>
        <w:ind w:left="992"/>
        <w:rPr>
          <w:rStyle w:val="fontstyle01"/>
          <w:color w:val="auto"/>
        </w:rPr>
      </w:pPr>
      <w:r w:rsidRPr="002A7114">
        <w:rPr>
          <w:rStyle w:val="fontstyle01"/>
          <w:color w:val="auto"/>
        </w:rPr>
        <w:t xml:space="preserve">Do </w:t>
      </w:r>
      <w:r w:rsidRPr="002A7114">
        <w:rPr>
          <w:rFonts w:ascii="Times New Roman" w:eastAsia="Arial" w:hAnsi="Times New Roman" w:cs="Times New Roman"/>
          <w:position w:val="-10"/>
        </w:rPr>
        <w:object w:dxaOrig="765" w:dyaOrig="315" w14:anchorId="5EF38C36">
          <v:shape id="_x0000_i1471" type="#_x0000_t75" style="width:38.25pt;height:15.75pt" o:ole="">
            <v:imagedata r:id="rId908" o:title=""/>
          </v:shape>
          <o:OLEObject Type="Embed" ProgID="Equation.DSMT4" ShapeID="_x0000_i1471" DrawAspect="Content" ObjectID="_1686895717" r:id="rId909"/>
        </w:object>
      </w:r>
      <w:r w:rsidRPr="002A7114">
        <w:rPr>
          <w:lang w:val="de-DE"/>
        </w:rPr>
        <w:t xml:space="preserve"> là hình chữ nhật nên </w:t>
      </w:r>
      <w:r w:rsidRPr="002A7114">
        <w:rPr>
          <w:rFonts w:ascii="Times New Roman" w:eastAsia="Arial" w:hAnsi="Times New Roman" w:cs="Times New Roman"/>
          <w:position w:val="-10"/>
        </w:rPr>
        <w:object w:dxaOrig="1020" w:dyaOrig="375" w14:anchorId="4056DC84">
          <v:shape id="_x0000_i1472" type="#_x0000_t75" style="width:51pt;height:18.75pt" o:ole="">
            <v:imagedata r:id="rId910" o:title=""/>
          </v:shape>
          <o:OLEObject Type="Embed" ProgID="Equation.DSMT4" ShapeID="_x0000_i1472" DrawAspect="Content" ObjectID="_1686895718" r:id="rId911"/>
        </w:object>
      </w:r>
      <w:r w:rsidRPr="002A7114">
        <w:rPr>
          <w:rFonts w:ascii="Times New Roman" w:eastAsia="Arial" w:hAnsi="Times New Roman" w:cs="Times New Roman"/>
          <w:position w:val="-14"/>
        </w:rPr>
        <w:object w:dxaOrig="1500" w:dyaOrig="405" w14:anchorId="5F56992E">
          <v:shape id="_x0000_i1473" type="#_x0000_t75" style="width:75pt;height:20.25pt" o:ole="">
            <v:imagedata r:id="rId912" o:title=""/>
          </v:shape>
          <o:OLEObject Type="Embed" ProgID="Equation.DSMT4" ShapeID="_x0000_i1473" DrawAspect="Content" ObjectID="_1686895719" r:id="rId913"/>
        </w:object>
      </w:r>
      <w:r w:rsidRPr="002A7114">
        <w:rPr>
          <w:lang w:val="de-DE"/>
        </w:rPr>
        <w:t>.</w:t>
      </w:r>
    </w:p>
    <w:p w14:paraId="1A3F52F6" w14:textId="7AB9AA86" w:rsidR="00EC5D1C" w:rsidRPr="002A7114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2A7114">
        <w:rPr>
          <w:b/>
          <w:bCs/>
          <w:color w:val="0000CC"/>
          <w:shd w:val="clear" w:color="auto" w:fill="F9FFE5"/>
        </w:rPr>
        <w:sym w:font="Wingdings" w:char="F031"/>
      </w:r>
      <w:r w:rsidRPr="002A7114">
        <w:rPr>
          <w:b/>
          <w:bCs/>
          <w:color w:val="FF0000"/>
          <w:shd w:val="clear" w:color="auto" w:fill="F9FFE5"/>
        </w:rPr>
        <w:t>_Bài tập rèn luyện</w:t>
      </w:r>
      <w:r w:rsidRPr="002A7114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D5BB8" w:rsidRPr="002A7114" w14:paraId="6853061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E5B01C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20" w:dyaOrig="285" w14:anchorId="2129083C">
                <v:shape id="_x0000_i1474" type="#_x0000_t75" style="width:36pt;height:14.25pt" o:ole="">
                  <v:imagedata r:id="rId914" o:title=""/>
                </v:shape>
                <o:OLEObject Type="Embed" ProgID="Equation.DSMT4" ShapeID="_x0000_i1474" DrawAspect="Content" ObjectID="_1686895720" r:id="rId91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360" w:dyaOrig="375" w14:anchorId="3E2D9C7F">
                <v:shape id="_x0000_i1475" type="#_x0000_t75" style="width:18pt;height:18.75pt" o:ole="">
                  <v:imagedata r:id="rId916" o:title=""/>
                </v:shape>
                <o:OLEObject Type="Embed" ProgID="Equation.DSMT4" ShapeID="_x0000_i1475" DrawAspect="Content" ObjectID="_1686895721" r:id="rId91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biến:</w:t>
            </w:r>
          </w:p>
          <w:p w14:paraId="2EA20CA5" w14:textId="1DE1956B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0099"/>
                <w:position w:val="-4"/>
                <w:szCs w:val="24"/>
              </w:rPr>
              <w:object w:dxaOrig="225" w:dyaOrig="255" w14:anchorId="76D97E8A">
                <v:shape id="_x0000_i1476" type="#_x0000_t75" style="width:11.25pt;height:12.75pt" o:ole="">
                  <v:imagedata r:id="rId918" o:title=""/>
                </v:shape>
                <o:OLEObject Type="Embed" ProgID="Equation.DSMT4" ShapeID="_x0000_i1476" DrawAspect="Content" ObjectID="_1686895722" r:id="rId91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70" w:dyaOrig="270" w14:anchorId="10D85C23">
                <v:shape id="_x0000_i1477" type="#_x0000_t75" style="width:13.5pt;height:13.5pt" o:ole="">
                  <v:imagedata r:id="rId920" o:title=""/>
                </v:shape>
                <o:OLEObject Type="Embed" ProgID="Equation.DSMT4" ShapeID="_x0000_i1477" DrawAspect="Content" ObjectID="_1686895723" r:id="rId92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99"/>
                <w:position w:val="-6"/>
                <w:szCs w:val="24"/>
              </w:rPr>
              <w:object w:dxaOrig="225" w:dyaOrig="270" w14:anchorId="575362AF">
                <v:shape id="_x0000_i1478" type="#_x0000_t75" style="width:11.25pt;height:13.5pt" o:ole="">
                  <v:imagedata r:id="rId922" o:title=""/>
                </v:shape>
                <o:OLEObject Type="Embed" ProgID="Equation.DSMT4" ShapeID="_x0000_i1478" DrawAspect="Content" ObjectID="_1686895724" r:id="rId92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34FDC7B7">
                <v:shape id="_x0000_i1479" type="#_x0000_t75" style="width:12pt;height:13.5pt" o:ole="">
                  <v:imagedata r:id="rId924" o:title=""/>
                </v:shape>
                <o:OLEObject Type="Embed" ProgID="Equation.DSMT4" ShapeID="_x0000_i1479" DrawAspect="Content" ObjectID="_1686895725" r:id="rId925"/>
              </w:object>
            </w:r>
            <w:r w:rsidRPr="002A7114">
              <w:rPr>
                <w:rFonts w:ascii="Chu Van An" w:hAnsi="Chu Van An" w:cs="Chu Van An"/>
                <w:color w:val="000099"/>
                <w:szCs w:val="24"/>
              </w:rPr>
              <w:t>.</w:t>
            </w:r>
          </w:p>
          <w:p w14:paraId="19CBF40E" w14:textId="5F4586D1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99"/>
                <w:position w:val="-6"/>
                <w:szCs w:val="24"/>
              </w:rPr>
              <w:object w:dxaOrig="225" w:dyaOrig="270" w14:anchorId="06E37FCA">
                <v:shape id="_x0000_i1480" type="#_x0000_t75" style="width:11.25pt;height:13.5pt" o:ole="">
                  <v:imagedata r:id="rId926" o:title=""/>
                </v:shape>
                <o:OLEObject Type="Embed" ProgID="Equation.DSMT4" ShapeID="_x0000_i1480" DrawAspect="Content" ObjectID="_1686895726" r:id="rId92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60AA26B9">
                <v:shape id="_x0000_i1481" type="#_x0000_t75" style="width:12pt;height:13.5pt" o:ole="">
                  <v:imagedata r:id="rId928" o:title=""/>
                </v:shape>
                <o:OLEObject Type="Embed" ProgID="Equation.DSMT4" ShapeID="_x0000_i1481" DrawAspect="Content" ObjectID="_1686895727" r:id="rId92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7A9C65D7">
                <v:shape id="_x0000_i1482" type="#_x0000_t75" style="width:12pt;height:13.5pt" o:ole="">
                  <v:imagedata r:id="rId924" o:title=""/>
                </v:shape>
                <o:OLEObject Type="Embed" ProgID="Equation.DSMT4" ShapeID="_x0000_i1482" DrawAspect="Content" ObjectID="_1686895728" r:id="rId93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5CFBD2C1">
                <v:shape id="_x0000_i1483" type="#_x0000_t75" style="width:12pt;height:14.25pt" o:ole="">
                  <v:imagedata r:id="rId931" o:title=""/>
                </v:shape>
                <o:OLEObject Type="Embed" ProgID="Equation.DSMT4" ShapeID="_x0000_i1483" DrawAspect="Content" ObjectID="_1686895729" r:id="rId93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405E75F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E00CAD" w14:textId="77777777" w:rsidR="005D5BB8" w:rsidRPr="002A7114" w:rsidRDefault="005D5BB8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177" w:name="_Hlk76066620"/>
            <w:bookmarkStart w:id="178" w:name="_Hlk76014627"/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D5BB8" w:rsidRPr="002A7114" w14:paraId="69B4897E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1C7D03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lục giác đều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35" w:dyaOrig="270" w14:anchorId="43D11473">
                <v:shape id="_x0000_i1484" type="#_x0000_t75" style="width:51.75pt;height:13.5pt" o:ole="">
                  <v:imagedata r:id="rId933" o:title=""/>
                </v:shape>
                <o:OLEObject Type="Embed" ProgID="Equation.DSMT4" ShapeID="_x0000_i1484" DrawAspect="Content" ObjectID="_1686895730" r:id="rId93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tâm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70A4D8E">
                <v:shape id="_x0000_i1485" type="#_x0000_t75" style="width:12pt;height:13.5pt" o:ole="">
                  <v:imagedata r:id="rId935" o:title=""/>
                </v:shape>
                <o:OLEObject Type="Embed" ProgID="Equation.DSMT4" ShapeID="_x0000_i1485" DrawAspect="Content" ObjectID="_1686895731" r:id="rId93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đặt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360" w14:anchorId="714E08E4">
                <v:shape id="_x0000_i1486" type="#_x0000_t75" style="width:39pt;height:18pt" o:ole="">
                  <v:imagedata r:id="rId937" o:title=""/>
                </v:shape>
                <o:OLEObject Type="Embed" ProgID="Equation.DSMT4" ShapeID="_x0000_i1486" DrawAspect="Content" ObjectID="_1686895732" r:id="rId93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Qua phép tịnh tiến </w:t>
            </w:r>
            <w:r w:rsidRPr="002A7114">
              <w:rPr>
                <w:rFonts w:ascii="Chu Van An" w:eastAsia="Times New Roman" w:hAnsi="Chu Van An" w:cs="Chu Van An"/>
                <w:position w:val="-16"/>
                <w:szCs w:val="24"/>
              </w:rPr>
              <w:object w:dxaOrig="240" w:dyaOrig="405" w14:anchorId="59B7F788">
                <v:shape id="_x0000_i1487" type="#_x0000_t75" style="width:12pt;height:20.25pt" o:ole="">
                  <v:imagedata r:id="rId939" o:title=""/>
                </v:shape>
                <o:OLEObject Type="Embed" ProgID="Equation.DSMT4" ShapeID="_x0000_i1487" DrawAspect="Content" ObjectID="_1686895733" r:id="rId94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thì</w:t>
            </w:r>
          </w:p>
          <w:p w14:paraId="63F4CDD4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  <w:lang w:eastAsia="vi-VN"/>
              </w:rPr>
              <w:lastRenderedPageBreak/>
              <w:drawing>
                <wp:inline distT="0" distB="0" distL="0" distR="0" wp14:anchorId="06023AB6" wp14:editId="1E92FD22">
                  <wp:extent cx="1409700" cy="1219200"/>
                  <wp:effectExtent l="0" t="0" r="0" b="0"/>
                  <wp:docPr id="508" name="Picture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8933E1" w14:textId="6529CA26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19FFB0B">
                <v:shape id="_x0000_i1488" type="#_x0000_t75" style="width:12pt;height:13.5pt" o:ole="">
                  <v:imagedata r:id="rId856" o:title=""/>
                </v:shape>
                <o:OLEObject Type="Embed" ProgID="Equation.DSMT4" ShapeID="_x0000_i1488" DrawAspect="Content" ObjectID="_1686895734" r:id="rId94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16E9847">
                <v:shape id="_x0000_i1489" type="#_x0000_t75" style="width:12pt;height:13.5pt" o:ole="">
                  <v:imagedata r:id="rId943" o:title=""/>
                </v:shape>
                <o:OLEObject Type="Embed" ProgID="Equation.DSMT4" ShapeID="_x0000_i1489" DrawAspect="Content" ObjectID="_1686895735" r:id="rId94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AD4E058">
                <v:shape id="_x0000_i1490" type="#_x0000_t75" style="width:12pt;height:13.5pt" o:ole="">
                  <v:imagedata r:id="rId858" o:title=""/>
                </v:shape>
                <o:OLEObject Type="Embed" ProgID="Equation.DSMT4" ShapeID="_x0000_i1490" DrawAspect="Content" ObjectID="_1686895736" r:id="rId94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13AF5B6D">
                <v:shape id="_x0000_i1491" type="#_x0000_t75" style="width:13.5pt;height:13.5pt" o:ole="">
                  <v:imagedata r:id="rId860" o:title=""/>
                </v:shape>
                <o:OLEObject Type="Embed" ProgID="Equation.DSMT4" ShapeID="_x0000_i1491" DrawAspect="Content" ObjectID="_1686895737" r:id="rId94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47980DDD" w14:textId="25FAA04F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495314B4">
                <v:shape id="_x0000_i1492" type="#_x0000_t75" style="width:13.5pt;height:13.5pt" o:ole="">
                  <v:imagedata r:id="rId947" o:title=""/>
                </v:shape>
                <o:OLEObject Type="Embed" ProgID="Equation.DSMT4" ShapeID="_x0000_i1492" DrawAspect="Content" ObjectID="_1686895738" r:id="rId94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34E0866">
                <v:shape id="_x0000_i1493" type="#_x0000_t75" style="width:12pt;height:13.5pt" o:ole="">
                  <v:imagedata r:id="rId949" o:title=""/>
                </v:shape>
                <o:OLEObject Type="Embed" ProgID="Equation.DSMT4" ShapeID="_x0000_i1493" DrawAspect="Content" ObjectID="_1686895739" r:id="rId95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3A4DDB7">
                <v:shape id="_x0000_i1494" type="#_x0000_t75" style="width:12pt;height:13.5pt" o:ole="">
                  <v:imagedata r:id="rId951" o:title=""/>
                </v:shape>
                <o:OLEObject Type="Embed" ProgID="Equation.DSMT4" ShapeID="_x0000_i1494" DrawAspect="Content" ObjectID="_1686895740" r:id="rId95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6DA72D8">
                <v:shape id="_x0000_i1495" type="#_x0000_t75" style="width:13.5pt;height:13.5pt" o:ole="">
                  <v:imagedata r:id="rId953" o:title=""/>
                </v:shape>
                <o:OLEObject Type="Embed" ProgID="Equation.DSMT4" ShapeID="_x0000_i1495" DrawAspect="Content" ObjectID="_1686895741" r:id="rId95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F58A9EF" w14:textId="77777777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7BF6B6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2B9F93C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0B9DD5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1574BF9C">
                <v:shape id="_x0000_i1496" type="#_x0000_t75" style="width:36pt;height:14.25pt" o:ole="">
                  <v:imagedata r:id="rId955" o:title=""/>
                </v:shape>
                <o:OLEObject Type="Embed" ProgID="Equation.DSMT4" ShapeID="_x0000_i1496" DrawAspect="Content" ObjectID="_1686895742" r:id="rId95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40" w14:anchorId="3AE76FCE">
                <v:shape id="_x0000_i1497" type="#_x0000_t75" style="width:12pt;height:12pt" o:ole="">
                  <v:imagedata r:id="rId957" o:title=""/>
                </v:shape>
                <o:OLEObject Type="Embed" ProgID="Equation.DSMT4" ShapeID="_x0000_i1497" DrawAspect="Content" ObjectID="_1686895743" r:id="rId95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véctơ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50" w:dyaOrig="330" w14:anchorId="5BB90B26">
                <v:shape id="_x0000_i1498" type="#_x0000_t75" style="width:22.5pt;height:16.5pt" o:ole="">
                  <v:imagedata r:id="rId959" o:title=""/>
                </v:shape>
                <o:OLEObject Type="Embed" ProgID="Equation.DSMT4" ShapeID="_x0000_i1498" DrawAspect="Content" ObjectID="_1686895744" r:id="rId96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EB2E645" w14:textId="5172913E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color w:val="9900CC"/>
                <w:position w:val="-6"/>
                <w:szCs w:val="24"/>
              </w:rPr>
              <w:object w:dxaOrig="240" w:dyaOrig="270" w14:anchorId="64ED9E6C">
                <v:shape id="_x0000_i1499" type="#_x0000_t75" style="width:12pt;height:13.5pt" o:ole="">
                  <v:imagedata r:id="rId961" o:title=""/>
                </v:shape>
                <o:OLEObject Type="Embed" ProgID="Equation.DSMT4" ShapeID="_x0000_i1499" DrawAspect="Content" ObjectID="_1686895745" r:id="rId962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9900CC"/>
                <w:position w:val="-4"/>
                <w:szCs w:val="24"/>
              </w:rPr>
              <w:object w:dxaOrig="240" w:dyaOrig="240" w14:anchorId="0AE38B7A">
                <v:shape id="_x0000_i1500" type="#_x0000_t75" style="width:12pt;height:12pt" o:ole="">
                  <v:imagedata r:id="rId963" o:title=""/>
                </v:shape>
                <o:OLEObject Type="Embed" ProgID="Equation.DSMT4" ShapeID="_x0000_i1500" DrawAspect="Content" ObjectID="_1686895746" r:id="rId964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9900CC"/>
                <w:position w:val="-4"/>
                <w:szCs w:val="24"/>
              </w:rPr>
              <w:object w:dxaOrig="240" w:dyaOrig="240" w14:anchorId="566A6C8F">
                <v:shape id="_x0000_i1501" type="#_x0000_t75" style="width:12pt;height:12pt" o:ole="">
                  <v:imagedata r:id="rId965" o:title=""/>
                </v:shape>
                <o:OLEObject Type="Embed" ProgID="Equation.DSMT4" ShapeID="_x0000_i1501" DrawAspect="Content" ObjectID="_1686895747" r:id="rId966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9900CC"/>
                <w:position w:val="-4"/>
                <w:szCs w:val="24"/>
              </w:rPr>
              <w:object w:dxaOrig="240" w:dyaOrig="240" w14:anchorId="4BD38E5A">
                <v:shape id="_x0000_i1502" type="#_x0000_t75" style="width:12pt;height:12pt" o:ole="">
                  <v:imagedata r:id="rId967" o:title=""/>
                </v:shape>
                <o:OLEObject Type="Embed" ProgID="Equation.DSMT4" ShapeID="_x0000_i1502" DrawAspect="Content" ObjectID="_1686895748" r:id="rId968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038C28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A95B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1AE1AAA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F53FDE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79" w:name="TestQ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4: 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0E08FBD3">
                <v:shape id="_x0000_i1503" type="#_x0000_t75" style="width:22.5pt;height:15.75pt" o:ole="">
                  <v:imagedata r:id="rId969" o:title=""/>
                </v:shape>
                <o:OLEObject Type="Embed" ProgID="Equation.DSMT4" ShapeID="_x0000_i1503" DrawAspect="Content" ObjectID="_1686895749" r:id="rId97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09B17B10">
                <v:shape id="_x0000_i1504" type="#_x0000_t75" style="width:28.5pt;height:14.25pt" o:ole="">
                  <v:imagedata r:id="rId971" o:title=""/>
                </v:shape>
                <o:OLEObject Type="Embed" ProgID="Equation.DSMT4" ShapeID="_x0000_i1504" DrawAspect="Content" ObjectID="_1686895750" r:id="rId97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45" w:dyaOrig="315" w14:anchorId="78CACB22">
                <v:shape id="_x0000_i1505" type="#_x0000_t75" style="width:47.25pt;height:15.75pt" o:ole="">
                  <v:imagedata r:id="rId973" o:title=""/>
                </v:shape>
                <o:OLEObject Type="Embed" ProgID="Equation.DSMT4" ShapeID="_x0000_i1505" DrawAspect="Content" ObjectID="_1686895751" r:id="rId97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các cạnh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16DFCBA5">
                <v:shape id="_x0000_i1506" type="#_x0000_t75" style="width:21pt;height:14.25pt" o:ole="">
                  <v:imagedata r:id="rId975" o:title=""/>
                </v:shape>
                <o:OLEObject Type="Embed" ProgID="Equation.DSMT4" ShapeID="_x0000_i1506" DrawAspect="Content" ObjectID="_1686895752" r:id="rId97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229428D3">
                <v:shape id="_x0000_i1507" type="#_x0000_t75" style="width:18.75pt;height:14.25pt" o:ole="">
                  <v:imagedata r:id="rId977" o:title=""/>
                </v:shape>
                <o:OLEObject Type="Embed" ProgID="Equation.DSMT4" ShapeID="_x0000_i1507" DrawAspect="Content" ObjectID="_1686895753" r:id="rId97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20" w:dyaOrig="270" w14:anchorId="28EEDCC1">
                <v:shape id="_x0000_i1508" type="#_x0000_t75" style="width:21pt;height:13.5pt" o:ole="">
                  <v:imagedata r:id="rId979" o:title=""/>
                </v:shape>
                <o:OLEObject Type="Embed" ProgID="Equation.DSMT4" ShapeID="_x0000_i1508" DrawAspect="Content" ObjectID="_1686895754" r:id="rId98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theo vectơ </w:t>
            </w:r>
            <w:r w:rsidRPr="002A7114">
              <w:rPr>
                <w:rFonts w:ascii="Chu Van An" w:eastAsia="Times New Roman" w:hAnsi="Chu Van An" w:cs="Chu Van An"/>
                <w:position w:val="-24"/>
                <w:szCs w:val="24"/>
              </w:rPr>
              <w:object w:dxaOrig="945" w:dyaOrig="630" w14:anchorId="6E979122">
                <v:shape id="_x0000_i1509" type="#_x0000_t75" style="width:47.25pt;height:31.5pt" o:ole="">
                  <v:imagedata r:id="rId981" o:title=""/>
                </v:shape>
                <o:OLEObject Type="Embed" ProgID="Equation.DSMT4" ShapeID="_x0000_i1509" DrawAspect="Content" ObjectID="_1686895755" r:id="rId98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</w:t>
            </w:r>
            <w:bookmarkEnd w:id="179"/>
          </w:p>
          <w:p w14:paraId="129FE3D2" w14:textId="4C5566A5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180" w:name="TestA"/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7A7A7F5">
                <v:shape id="_x0000_i1510" type="#_x0000_t75" style="width:12pt;height:13.5pt" o:ole="">
                  <v:imagedata r:id="rId983" o:title=""/>
                </v:shape>
                <o:OLEObject Type="Embed" ProgID="Equation.DSMT4" ShapeID="_x0000_i1510" DrawAspect="Content" ObjectID="_1686895756" r:id="rId98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05E33D58">
                <v:shape id="_x0000_i1511" type="#_x0000_t75" style="width:14.25pt;height:14.25pt" o:ole="">
                  <v:imagedata r:id="rId985" o:title=""/>
                </v:shape>
                <o:OLEObject Type="Embed" ProgID="Equation.DSMT4" ShapeID="_x0000_i1511" DrawAspect="Content" ObjectID="_1686895757" r:id="rId98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End w:id="180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bookmarkStart w:id="181" w:name="TestB"/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79B51C8D">
                <v:shape id="_x0000_i1512" type="#_x0000_t75" style="width:14.25pt;height:14.25pt" o:ole="">
                  <v:imagedata r:id="rId987" o:title=""/>
                </v:shape>
                <o:OLEObject Type="Embed" ProgID="Equation.DSMT4" ShapeID="_x0000_i1512" DrawAspect="Content" ObjectID="_1686895758" r:id="rId98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4154748">
                <v:shape id="_x0000_i1513" type="#_x0000_t75" style="width:12pt;height:13.5pt" o:ole="">
                  <v:imagedata r:id="rId989" o:title=""/>
                </v:shape>
                <o:OLEObject Type="Embed" ProgID="Equation.DSMT4" ShapeID="_x0000_i1513" DrawAspect="Content" ObjectID="_1686895759" r:id="rId99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End w:id="181"/>
          </w:p>
          <w:p w14:paraId="1AF39D4C" w14:textId="747897B1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182" w:name="TestC"/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2F5C6AF3">
                <v:shape id="_x0000_i1514" type="#_x0000_t75" style="width:15.75pt;height:13.5pt" o:ole="">
                  <v:imagedata r:id="rId991" o:title=""/>
                </v:shape>
                <o:OLEObject Type="Embed" ProgID="Equation.DSMT4" ShapeID="_x0000_i1514" DrawAspect="Content" ObjectID="_1686895760" r:id="rId99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77FC54C">
                <v:shape id="_x0000_i1515" type="#_x0000_t75" style="width:12pt;height:13.5pt" o:ole="">
                  <v:imagedata r:id="rId993" o:title=""/>
                </v:shape>
                <o:OLEObject Type="Embed" ProgID="Equation.DSMT4" ShapeID="_x0000_i1515" DrawAspect="Content" ObjectID="_1686895761" r:id="rId99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End w:id="182"/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bookmarkStart w:id="183" w:name="TestD"/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4BC09FFE">
                <v:shape id="_x0000_i1516" type="#_x0000_t75" style="width:15.75pt;height:13.5pt" o:ole="">
                  <v:imagedata r:id="rId995" o:title=""/>
                </v:shape>
                <o:OLEObject Type="Embed" ProgID="Equation.DSMT4" ShapeID="_x0000_i1516" DrawAspect="Content" ObjectID="_1686895762" r:id="rId99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7C6B3A2">
                <v:shape id="_x0000_i1517" type="#_x0000_t75" style="width:14.25pt;height:14.25pt" o:ole="">
                  <v:imagedata r:id="rId985" o:title=""/>
                </v:shape>
                <o:OLEObject Type="Embed" ProgID="Equation.DSMT4" ShapeID="_x0000_i1517" DrawAspect="Content" ObjectID="_1686895763" r:id="rId99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bookmarkEnd w:id="183"/>
          </w:p>
          <w:p w14:paraId="0EE63452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71DAB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23FFA7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5BA2C6" w14:textId="77777777" w:rsidR="005D5BB8" w:rsidRPr="002A7114" w:rsidRDefault="005D5BB8" w:rsidP="005434D1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Câu 5: </w:t>
            </w:r>
            <w:r w:rsidRPr="002A7114">
              <w:rPr>
                <w:rFonts w:ascii="Chu Van An" w:hAnsi="Chu Van An" w:cs="Chu Van An"/>
                <w:szCs w:val="24"/>
                <w:lang w:val="vi-VN"/>
              </w:rPr>
              <w:t xml:space="preserve">Cho hình bình hành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5CE617F4">
                <v:shape id="_x0000_i1518" type="#_x0000_t75" style="width:36pt;height:14.25pt" o:ole="">
                  <v:imagedata r:id="rId998" o:title=""/>
                </v:shape>
                <o:OLEObject Type="Embed" ProgID="Equation.DSMT4" ShapeID="_x0000_i1518" DrawAspect="Content" ObjectID="_1686895764" r:id="rId999"/>
              </w:object>
            </w:r>
            <w:r w:rsidRPr="002A7114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Ảnh của điểm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55" w:dyaOrig="255" w14:anchorId="0231DE23">
                <v:shape id="_x0000_i1519" type="#_x0000_t75" style="width:12.75pt;height:12.75pt" o:ole="">
                  <v:imagedata r:id="rId1000" o:title=""/>
                </v:shape>
                <o:OLEObject Type="Embed" ProgID="Equation.DSMT4" ShapeID="_x0000_i1519" DrawAspect="Content" ObjectID="_1686895765" r:id="rId1001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qua phép tịnh tiến theo véctơ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05" w:dyaOrig="315" w14:anchorId="4E2386CF">
                <v:shape id="_x0000_i1520" type="#_x0000_t75" style="width:20.25pt;height:15.75pt" o:ole="">
                  <v:imagedata r:id="rId1002" o:title=""/>
                </v:shape>
                <o:OLEObject Type="Embed" ProgID="Equation.DSMT4" ShapeID="_x0000_i1520" DrawAspect="Content" ObjectID="_1686895766" r:id="rId1003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là:</w:t>
            </w:r>
          </w:p>
          <w:p w14:paraId="7C808049" w14:textId="7A021E2D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43F77F7B">
                <v:shape id="_x0000_i1521" type="#_x0000_t75" style="width:12pt;height:12.75pt" o:ole="">
                  <v:imagedata r:id="rId1004" o:title=""/>
                </v:shape>
                <o:OLEObject Type="Embed" ProgID="Equation.DSMT4" ShapeID="_x0000_i1521" DrawAspect="Content" ObjectID="_1686895767" r:id="rId100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08E258B8">
                <v:shape id="_x0000_i1522" type="#_x0000_t75" style="width:12pt;height:14.25pt" o:ole="">
                  <v:imagedata r:id="rId1006" o:title=""/>
                </v:shape>
                <o:OLEObject Type="Embed" ProgID="Equation.DSMT4" ShapeID="_x0000_i1522" DrawAspect="Content" ObjectID="_1686895768" r:id="rId100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55" w:dyaOrig="255" w14:anchorId="6E7245CF">
                <v:shape id="_x0000_i1523" type="#_x0000_t75" style="width:12.75pt;height:12.75pt" o:ole="">
                  <v:imagedata r:id="rId1008" o:title=""/>
                </v:shape>
                <o:OLEObject Type="Embed" ProgID="Equation.DSMT4" ShapeID="_x0000_i1523" DrawAspect="Content" ObjectID="_1686895769" r:id="rId100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30ED1488">
                <v:shape id="_x0000_i1524" type="#_x0000_t75" style="width:12pt;height:12.75pt" o:ole="">
                  <v:imagedata r:id="rId1010" o:title=""/>
                </v:shape>
                <o:OLEObject Type="Embed" ProgID="Equation.DSMT4" ShapeID="_x0000_i1524" DrawAspect="Content" ObjectID="_1686895770" r:id="rId101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8C6621C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AEB41A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A81B63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77DFAC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6: 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Cho hình bình 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85" w14:anchorId="1239627A">
                <v:shape id="_x0000_i1525" type="#_x0000_t75" style="width:36.75pt;height:14.25pt" o:ole="">
                  <v:imagedata r:id="rId1012" o:title=""/>
                </v:shape>
                <o:OLEObject Type="Embed" ProgID="Equation.DSMT4" ShapeID="_x0000_i1525" DrawAspect="Content" ObjectID="_1686895771" r:id="rId1013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.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75" w:dyaOrig="390" w14:anchorId="3E839738">
                <v:shape id="_x0000_i1526" type="#_x0000_t75" style="width:18.75pt;height:19.5pt" o:ole="">
                  <v:imagedata r:id="rId1014" o:title=""/>
                </v:shape>
                <o:OLEObject Type="Embed" ProgID="Equation.DSMT4" ShapeID="_x0000_i1526" DrawAspect="Content" ObjectID="_1686895772" r:id="rId1015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biến</w:t>
            </w:r>
          </w:p>
          <w:p w14:paraId="40CCB7C7" w14:textId="38145A42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85" w14:anchorId="594D2253">
                <v:shape id="_x0000_i1527" type="#_x0000_t75" style="width:12pt;height:14.25pt" o:ole="">
                  <v:imagedata r:id="rId1016" o:title=""/>
                </v:shape>
                <o:OLEObject Type="Embed" ProgID="Equation.DSMT4" ShapeID="_x0000_i1527" DrawAspect="Content" ObjectID="_1686895773" r:id="rId101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thành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7F2AA1F7">
                <v:shape id="_x0000_i1528" type="#_x0000_t75" style="width:12pt;height:12.75pt" o:ole="">
                  <v:imagedata r:id="rId1018" o:title=""/>
                </v:shape>
                <o:OLEObject Type="Embed" ProgID="Equation.DSMT4" ShapeID="_x0000_i1528" DrawAspect="Content" ObjectID="_1686895774" r:id="rId1019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40" w:dyaOrig="255" w14:anchorId="21947C70">
                <v:shape id="_x0000_i1529" type="#_x0000_t75" style="width:12pt;height:12.75pt" o:ole="">
                  <v:imagedata r:id="rId1020" o:title=""/>
                </v:shape>
                <o:OLEObject Type="Embed" ProgID="Equation.DSMT4" ShapeID="_x0000_i1529" DrawAspect="Content" ObjectID="_1686895775" r:id="rId1021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thành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85" w14:anchorId="5876AA54">
                <v:shape id="_x0000_i1530" type="#_x0000_t75" style="width:12pt;height:14.25pt" o:ole="">
                  <v:imagedata r:id="rId1022" o:title=""/>
                </v:shape>
                <o:OLEObject Type="Embed" ProgID="Equation.DSMT4" ShapeID="_x0000_i1530" DrawAspect="Content" ObjectID="_1686895776" r:id="rId1023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8B33586" w14:textId="1B5A7D87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5B7149F5">
                <v:shape id="_x0000_i1531" type="#_x0000_t75" style="width:12pt;height:12.75pt" o:ole="">
                  <v:imagedata r:id="rId1024" o:title=""/>
                </v:shape>
                <o:OLEObject Type="Embed" ProgID="Equation.DSMT4" ShapeID="_x0000_i1531" DrawAspect="Content" ObjectID="_1686895777" r:id="rId1025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55" w:dyaOrig="255" w14:anchorId="242F15FF">
                <v:shape id="_x0000_i1532" type="#_x0000_t75" style="width:12.75pt;height:12.75pt" o:ole="">
                  <v:imagedata r:id="rId1026" o:title=""/>
                </v:shape>
                <o:OLEObject Type="Embed" ProgID="Equation.DSMT4" ShapeID="_x0000_i1532" DrawAspect="Content" ObjectID="_1686895778" r:id="rId102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85" w14:anchorId="3D6B90E2">
                <v:shape id="_x0000_i1533" type="#_x0000_t75" style="width:12pt;height:14.25pt" o:ole="">
                  <v:imagedata r:id="rId1016" o:title=""/>
                </v:shape>
                <o:OLEObject Type="Embed" ProgID="Equation.DSMT4" ShapeID="_x0000_i1533" DrawAspect="Content" ObjectID="_1686895779" r:id="rId1028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62A1FF3F">
                <v:shape id="_x0000_i1534" type="#_x0000_t75" style="width:12pt;height:12.75pt" o:ole="">
                  <v:imagedata r:id="rId1029" o:title=""/>
                </v:shape>
                <o:OLEObject Type="Embed" ProgID="Equation.DSMT4" ShapeID="_x0000_i1534" DrawAspect="Content" ObjectID="_1686895780" r:id="rId1030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E18FC31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8FCB93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7A380DB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37764D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7: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615" w:dyaOrig="315" w14:anchorId="7BCA0939">
                <v:shape id="_x0000_i1535" type="#_x0000_t75" style="width:30.75pt;height:15.75pt" o:ole="">
                  <v:imagedata r:id="rId1031" o:title=""/>
                </v:shape>
                <o:OLEObject Type="Embed" ProgID="Equation.DSMT4" ShapeID="_x0000_i1535" DrawAspect="Content" ObjectID="_1686895781" r:id="rId103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855" w:dyaOrig="315" w14:anchorId="10D0BAC8">
                <v:shape id="_x0000_i1536" type="#_x0000_t75" style="width:42.75pt;height:15.75pt" o:ole="">
                  <v:imagedata r:id="rId1033" o:title=""/>
                </v:shape>
                <o:OLEObject Type="Embed" ProgID="Equation.DSMT4" ShapeID="_x0000_i1536" DrawAspect="Content" ObjectID="_1686895782" r:id="rId103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215" w:dyaOrig="315" w14:anchorId="329A53DD">
                <v:shape id="_x0000_i1537" type="#_x0000_t75" style="width:60.75pt;height:15.75pt" o:ole="">
                  <v:imagedata r:id="rId1035" o:title=""/>
                </v:shape>
                <o:OLEObject Type="Embed" ProgID="Equation.DSMT4" ShapeID="_x0000_i1537" DrawAspect="Content" ObjectID="_1686895783" r:id="rId103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Khi đó phép tịnh tiến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375" w:dyaOrig="375" w14:anchorId="65900A84">
                <v:shape id="_x0000_i1538" type="#_x0000_t75" style="width:18.75pt;height:18.75pt" o:ole="">
                  <v:imagedata r:id="rId1037" o:title=""/>
                </v:shape>
                <o:OLEObject Type="Embed" ProgID="Equation.DSMT4" ShapeID="_x0000_i1538" DrawAspect="Content" ObjectID="_1686895784" r:id="rId103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</w:t>
            </w:r>
          </w:p>
          <w:p w14:paraId="03C25586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A7114">
              <w:rPr>
                <w:noProof/>
              </w:rPr>
              <w:drawing>
                <wp:inline distT="0" distB="0" distL="0" distR="0" wp14:anchorId="0805D0DB" wp14:editId="622A0A51">
                  <wp:extent cx="1819275" cy="1114425"/>
                  <wp:effectExtent l="0" t="0" r="0" b="0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57985F" w14:textId="03C1BAF1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61F063DC">
                <v:shape id="_x0000_i1539" type="#_x0000_t75" style="width:15.75pt;height:12.75pt" o:ole="">
                  <v:imagedata r:id="rId1040" o:title=""/>
                </v:shape>
                <o:OLEObject Type="Embed" ProgID="Equation.DSMT4" ShapeID="_x0000_i1539" DrawAspect="Content" ObjectID="_1686895785" r:id="rId104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E33DD11">
                <v:shape id="_x0000_i1540" type="#_x0000_t75" style="width:12pt;height:12.75pt" o:ole="">
                  <v:imagedata r:id="rId1042" o:title=""/>
                </v:shape>
                <o:OLEObject Type="Embed" ProgID="Equation.DSMT4" ShapeID="_x0000_i1540" DrawAspect="Content" ObjectID="_1686895786" r:id="rId104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6B4AF78">
                <v:shape id="_x0000_i1541" type="#_x0000_t75" style="width:12pt;height:12.75pt" o:ole="">
                  <v:imagedata r:id="rId1044" o:title=""/>
                </v:shape>
                <o:OLEObject Type="Embed" ProgID="Equation.DSMT4" ShapeID="_x0000_i1541" DrawAspect="Content" ObjectID="_1686895787" r:id="rId104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CBC3D59">
                <v:shape id="_x0000_i1542" type="#_x0000_t75" style="width:14.25pt;height:14.25pt" o:ole="">
                  <v:imagedata r:id="rId1046" o:title=""/>
                </v:shape>
                <o:OLEObject Type="Embed" ProgID="Equation.DSMT4" ShapeID="_x0000_i1542" DrawAspect="Content" ObjectID="_1686895788" r:id="rId104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87D522D" w14:textId="6946C6DE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3C8A665C">
                <v:shape id="_x0000_i1543" type="#_x0000_t75" style="width:15.75pt;height:12.75pt" o:ole="">
                  <v:imagedata r:id="rId1048" o:title=""/>
                </v:shape>
                <o:OLEObject Type="Embed" ProgID="Equation.DSMT4" ShapeID="_x0000_i1543" DrawAspect="Content" ObjectID="_1686895789" r:id="rId104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485A7E6">
                <v:shape id="_x0000_i1544" type="#_x0000_t75" style="width:12pt;height:12.75pt" o:ole="">
                  <v:imagedata r:id="rId1050" o:title=""/>
                </v:shape>
                <o:OLEObject Type="Embed" ProgID="Equation.DSMT4" ShapeID="_x0000_i1544" DrawAspect="Content" ObjectID="_1686895790" r:id="rId105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3686D92E">
                <v:shape id="_x0000_i1545" type="#_x0000_t75" style="width:15.75pt;height:12.75pt" o:ole="">
                  <v:imagedata r:id="rId1052" o:title=""/>
                </v:shape>
                <o:OLEObject Type="Embed" ProgID="Equation.DSMT4" ShapeID="_x0000_i1545" DrawAspect="Content" ObjectID="_1686895791" r:id="rId105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E467D25">
                <v:shape id="_x0000_i1546" type="#_x0000_t75" style="width:12pt;height:12.75pt" o:ole="">
                  <v:imagedata r:id="rId1054" o:title=""/>
                </v:shape>
                <o:OLEObject Type="Embed" ProgID="Equation.DSMT4" ShapeID="_x0000_i1546" DrawAspect="Content" ObjectID="_1686895792" r:id="rId105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AC63DC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3C9BF6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2359631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7263FE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8: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Cho hình thoi </w:t>
            </w:r>
            <w:r w:rsidRPr="002A7114">
              <w:rPr>
                <w:rFonts w:ascii="Chu Van An" w:eastAsia="Arial" w:hAnsi="Chu Van An" w:cs="Chu Van An"/>
                <w:color w:val="000000"/>
                <w:position w:val="-6"/>
                <w:szCs w:val="24"/>
              </w:rPr>
              <w:object w:dxaOrig="720" w:dyaOrig="270" w14:anchorId="213BE091">
                <v:shape id="_x0000_i1547" type="#_x0000_t75" style="width:36pt;height:13.5pt" o:ole="">
                  <v:imagedata r:id="rId1056" o:title=""/>
                </v:shape>
                <o:OLEObject Type="Embed" ProgID="Equation.DSMT4" ShapeID="_x0000_i1547" DrawAspect="Content" ObjectID="_1686895793" r:id="rId105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tâm </w:t>
            </w:r>
            <w:r w:rsidRPr="002A7114">
              <w:rPr>
                <w:rFonts w:ascii="Chu Van An" w:eastAsia="Arial" w:hAnsi="Chu Van An" w:cs="Chu Van An"/>
                <w:color w:val="000000"/>
                <w:position w:val="-4"/>
                <w:szCs w:val="24"/>
              </w:rPr>
              <w:object w:dxaOrig="195" w:dyaOrig="270" w14:anchorId="1122D25A">
                <v:shape id="_x0000_i1548" type="#_x0000_t75" style="width:9.75pt;height:13.5pt" o:ole="">
                  <v:imagedata r:id="rId1058" o:title=""/>
                </v:shape>
                <o:OLEObject Type="Embed" ProgID="Equation.DSMT4" ShapeID="_x0000_i1548" DrawAspect="Content" ObjectID="_1686895794" r:id="rId1059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. Phép tịnh tiến theo véc tơ </w:t>
            </w:r>
            <w:r w:rsidRPr="002A7114">
              <w:rPr>
                <w:rFonts w:ascii="Chu Van An" w:eastAsia="Arial" w:hAnsi="Chu Van An" w:cs="Chu Van An"/>
                <w:color w:val="000000"/>
                <w:position w:val="-4"/>
                <w:szCs w:val="24"/>
              </w:rPr>
              <w:object w:dxaOrig="300" w:dyaOrig="330" w14:anchorId="7FEC7898">
                <v:shape id="_x0000_i1549" type="#_x0000_t75" style="width:15pt;height:16.5pt" o:ole="">
                  <v:imagedata r:id="rId1060" o:title=""/>
                </v:shape>
                <o:OLEObject Type="Embed" ProgID="Equation.DSMT4" ShapeID="_x0000_i1549" DrawAspect="Content" ObjectID="_1686895795" r:id="rId1061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biến điểm </w:t>
            </w:r>
            <w:r w:rsidRPr="002A7114">
              <w:rPr>
                <w:rFonts w:ascii="Chu Van An" w:eastAsia="Arial" w:hAnsi="Chu Van An" w:cs="Chu Van An"/>
                <w:color w:val="000000"/>
                <w:position w:val="-6"/>
                <w:szCs w:val="24"/>
              </w:rPr>
              <w:object w:dxaOrig="240" w:dyaOrig="270" w14:anchorId="2DDB5E60">
                <v:shape id="_x0000_i1550" type="#_x0000_t75" style="width:12pt;height:13.5pt" o:ole="">
                  <v:imagedata r:id="rId1062" o:title=""/>
                </v:shape>
                <o:OLEObject Type="Embed" ProgID="Equation.DSMT4" ShapeID="_x0000_i1550" DrawAspect="Content" ObjectID="_1686895796" r:id="rId1063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thành điểm nào?</w:t>
            </w:r>
          </w:p>
          <w:p w14:paraId="6672EAB4" w14:textId="7A18FAC8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40" w:dyaOrig="255" w14:anchorId="53C045CA">
                <v:shape id="_x0000_i1551" type="#_x0000_t75" style="width:12pt;height:12.75pt" o:ole="">
                  <v:imagedata r:id="rId1064" o:title=""/>
                </v:shape>
                <o:OLEObject Type="Embed" ProgID="Equation.DSMT4" ShapeID="_x0000_i1551" DrawAspect="Content" ObjectID="_1686895797" r:id="rId1065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40" w:dyaOrig="270" w14:anchorId="12424A13">
                <v:shape id="_x0000_i1552" type="#_x0000_t75" style="width:12pt;height:13.5pt" o:ole="">
                  <v:imagedata r:id="rId1066" o:title=""/>
                </v:shape>
                <o:OLEObject Type="Embed" ProgID="Equation.DSMT4" ShapeID="_x0000_i1552" DrawAspect="Content" ObjectID="_1686895798" r:id="rId106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70" w:dyaOrig="255" w14:anchorId="14207FC4">
                <v:shape id="_x0000_i1553" type="#_x0000_t75" style="width:13.5pt;height:12.75pt" o:ole="">
                  <v:imagedata r:id="rId1068" o:title=""/>
                </v:shape>
                <o:OLEObject Type="Embed" ProgID="Equation.DSMT4" ShapeID="_x0000_i1553" DrawAspect="Content" ObjectID="_1686895799" r:id="rId1069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195" w:dyaOrig="255" w14:anchorId="3DD232E8">
                <v:shape id="_x0000_i1554" type="#_x0000_t75" style="width:9.75pt;height:12.75pt" o:ole="">
                  <v:imagedata r:id="rId1070" o:title=""/>
                </v:shape>
                <o:OLEObject Type="Embed" ProgID="Equation.DSMT4" ShapeID="_x0000_i1554" DrawAspect="Content" ObjectID="_1686895800" r:id="rId1071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1A2D6A7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11A7A6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EC2B5C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3C719B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9: 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Cho hình chữ nhật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15" w14:anchorId="43F7CAAB">
                <v:shape id="_x0000_i1555" type="#_x0000_t75" style="width:38.25pt;height:15.75pt" o:ole="">
                  <v:imagedata r:id="rId1072" o:title=""/>
                </v:shape>
                <o:OLEObject Type="Embed" ProgID="Equation.DSMT4" ShapeID="_x0000_i1555" DrawAspect="Content" ObjectID="_1686895801" r:id="rId1073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.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405" w:dyaOrig="375" w14:anchorId="1426DA8A">
                <v:shape id="_x0000_i1556" type="#_x0000_t75" style="width:20.25pt;height:18.75pt" o:ole="">
                  <v:imagedata r:id="rId1074" o:title=""/>
                </v:shape>
                <o:OLEObject Type="Embed" ProgID="Equation.DSMT4" ShapeID="_x0000_i1556" DrawAspect="Content" ObjectID="_1686895802" r:id="rId1075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240" w:dyaOrig="315" w14:anchorId="319AA07F">
                <v:shape id="_x0000_i1557" type="#_x0000_t75" style="width:12pt;height:15.75pt" o:ole="">
                  <v:imagedata r:id="rId1076" o:title=""/>
                </v:shape>
                <o:OLEObject Type="Embed" ProgID="Equation.DSMT4" ShapeID="_x0000_i1557" DrawAspect="Content" ObjectID="_1686895803" r:id="rId1077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thành điểm nào?</w:t>
            </w:r>
          </w:p>
          <w:p w14:paraId="24DF1CE1" w14:textId="2C164AB5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140C031A">
                <v:shape id="_x0000_i1558" type="#_x0000_t75" style="width:15.75pt;height:12.75pt" o:ole="">
                  <v:imagedata r:id="rId1078" o:title=""/>
                </v:shape>
                <o:OLEObject Type="Embed" ProgID="Equation.DSMT4" ShapeID="_x0000_i1558" DrawAspect="Content" ObjectID="_1686895804" r:id="rId107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BDFC38E">
                <v:shape id="_x0000_i1559" type="#_x0000_t75" style="width:14.25pt;height:14.25pt" o:ole="">
                  <v:imagedata r:id="rId1080" o:title=""/>
                </v:shape>
                <o:OLEObject Type="Embed" ProgID="Equation.DSMT4" ShapeID="_x0000_i1559" DrawAspect="Content" ObjectID="_1686895805" r:id="rId108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25DE086">
                <v:shape id="_x0000_i1560" type="#_x0000_t75" style="width:12pt;height:12.75pt" o:ole="">
                  <v:imagedata r:id="rId1082" o:title=""/>
                </v:shape>
                <o:OLEObject Type="Embed" ProgID="Equation.DSMT4" ShapeID="_x0000_i1560" DrawAspect="Content" ObjectID="_1686895806" r:id="rId108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15" w14:anchorId="267B4887">
                <v:shape id="_x0000_i1561" type="#_x0000_t75" style="width:12pt;height:15.75pt" o:ole="">
                  <v:imagedata r:id="rId1084" o:title=""/>
                </v:shape>
                <o:OLEObject Type="Embed" ProgID="Equation.DSMT4" ShapeID="_x0000_i1561" DrawAspect="Content" ObjectID="_1686895807" r:id="rId108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1E63A7DA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2B0DF0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249E39E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C4B4C3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80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10: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720" w:dyaOrig="270" w14:anchorId="629A2055">
                <v:shape id="_x0000_i1562" type="#_x0000_t75" style="width:36pt;height:13.5pt" o:ole="">
                  <v:imagedata r:id="rId1086" o:title=""/>
                </v:shape>
                <o:OLEObject Type="Embed" ProgID="Equation.DSMT4" ShapeID="_x0000_i1562" DrawAspect="Content" ObjectID="_1686895808" r:id="rId108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360" w:dyaOrig="375" w14:anchorId="4DD74D0C">
                <v:shape id="_x0000_i1563" type="#_x0000_t75" style="width:18pt;height:18.75pt" o:ole="">
                  <v:imagedata r:id="rId1088" o:title=""/>
                </v:shape>
                <o:OLEObject Type="Embed" ProgID="Equation.DSMT4" ShapeID="_x0000_i1563" DrawAspect="Content" ObjectID="_1686895809" r:id="rId108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</w:t>
            </w:r>
          </w:p>
          <w:p w14:paraId="6B578763" w14:textId="0615B5F6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position w:val="-24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57B39BFA">
                <v:shape id="_x0000_i1564" type="#_x0000_t75" style="width:12pt;height:13.5pt" o:ole="">
                  <v:imagedata r:id="rId1090" o:title=""/>
                </v:shape>
                <o:OLEObject Type="Embed" ProgID="Equation.DSMT4" ShapeID="_x0000_i1564" DrawAspect="Content" ObjectID="_1686895810" r:id="rId1091"/>
              </w:object>
            </w:r>
            <w:r w:rsidRPr="002A7114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70" w:dyaOrig="270" w14:anchorId="20739EC3">
                <v:shape id="_x0000_i1565" type="#_x0000_t75" style="width:13.5pt;height:13.5pt" o:ole="">
                  <v:imagedata r:id="rId1092" o:title=""/>
                </v:shape>
                <o:OLEObject Type="Embed" ProgID="Equation.DSMT4" ShapeID="_x0000_i1565" DrawAspect="Content" ObjectID="_1686895811" r:id="rId109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position w:val="-24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0E9E699F">
                <v:shape id="_x0000_i1566" type="#_x0000_t75" style="width:12pt;height:13.5pt" o:ole="">
                  <v:imagedata r:id="rId1094" o:title=""/>
                </v:shape>
                <o:OLEObject Type="Embed" ProgID="Equation.DSMT4" ShapeID="_x0000_i1566" DrawAspect="Content" ObjectID="_1686895812" r:id="rId1095"/>
              </w:object>
            </w:r>
            <w:r w:rsidRPr="002A7114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thành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6E46B6E0">
                <v:shape id="_x0000_i1567" type="#_x0000_t75" style="width:12pt;height:13.5pt" o:ole="">
                  <v:imagedata r:id="rId1096" o:title=""/>
                </v:shape>
                <o:OLEObject Type="Embed" ProgID="Equation.DSMT4" ShapeID="_x0000_i1567" DrawAspect="Content" ObjectID="_1686895813" r:id="rId109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17F1C60C" w14:textId="2F794B20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position w:val="-24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29E29F78">
                <v:shape id="_x0000_i1568" type="#_x0000_t75" style="width:12pt;height:13.5pt" o:ole="">
                  <v:imagedata r:id="rId1098" o:title=""/>
                </v:shape>
                <o:OLEObject Type="Embed" ProgID="Equation.DSMT4" ShapeID="_x0000_i1568" DrawAspect="Content" ObjectID="_1686895814" r:id="rId1099"/>
              </w:object>
            </w:r>
            <w:r w:rsidRPr="002A7114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760C8E3D">
                <v:shape id="_x0000_i1569" type="#_x0000_t75" style="width:12pt;height:13.5pt" o:ole="">
                  <v:imagedata r:id="rId1100" o:title=""/>
                </v:shape>
                <o:OLEObject Type="Embed" ProgID="Equation.DSMT4" ShapeID="_x0000_i1569" DrawAspect="Content" ObjectID="_1686895815" r:id="rId1101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position w:val="-24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5AB9BD95">
                <v:shape id="_x0000_i1570" type="#_x0000_t75" style="width:12pt;height:13.5pt" o:ole="">
                  <v:imagedata r:id="rId1102" o:title=""/>
                </v:shape>
                <o:OLEObject Type="Embed" ProgID="Equation.DSMT4" ShapeID="_x0000_i1570" DrawAspect="Content" ObjectID="_1686895816" r:id="rId1103"/>
              </w:object>
            </w:r>
            <w:r w:rsidRPr="002A7114">
              <w:rPr>
                <w:rFonts w:ascii="Chu Van An" w:hAnsi="Chu Van An" w:cs="Chu Van An"/>
                <w:position w:val="-24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22AAEE0C">
                <v:shape id="_x0000_i1571" type="#_x0000_t75" style="width:12pt;height:13.5pt" o:ole="">
                  <v:imagedata r:id="rId1104" o:title=""/>
                </v:shape>
                <o:OLEObject Type="Embed" ProgID="Equation.DSMT4" ShapeID="_x0000_i1571" DrawAspect="Content" ObjectID="_1686895817" r:id="rId110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31476F2F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813A17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6B5C66B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21346D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11: </w:t>
            </w:r>
            <w:r w:rsidRPr="002A7114">
              <w:rPr>
                <w:rFonts w:ascii="Chu Van An" w:hAnsi="Chu Van An" w:cs="Chu Van An"/>
                <w:szCs w:val="24"/>
              </w:rPr>
              <w:t>Cho lục giác đều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20" w:dyaOrig="270" w14:anchorId="127B11F0">
                <v:shape id="_x0000_i1572" type="#_x0000_t75" style="width:51pt;height:13.5pt" o:ole="">
                  <v:imagedata r:id="rId1106" o:title=""/>
                </v:shape>
                <o:OLEObject Type="Embed" ProgID="Equation.DSMT4" ShapeID="_x0000_i1572" DrawAspect="Content" ObjectID="_1686895818" r:id="rId110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tâm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66BD3EB">
                <v:shape id="_x0000_i1573" type="#_x0000_t75" style="width:12pt;height:13.5pt" o:ole="">
                  <v:imagedata r:id="rId1108" o:title=""/>
                </v:shape>
                <o:OLEObject Type="Embed" ProgID="Equation.DSMT4" ShapeID="_x0000_i1573" DrawAspect="Content" ObjectID="_1686895819" r:id="rId1109"/>
              </w:object>
            </w:r>
            <w:r w:rsidRPr="002A7114">
              <w:rPr>
                <w:rFonts w:ascii="Chu Van An" w:hAnsi="Chu Van An" w:cs="Chu Van An"/>
                <w:szCs w:val="24"/>
              </w:rPr>
              <w:t>như hình vẽ dưới đây:</w:t>
            </w:r>
          </w:p>
          <w:p w14:paraId="45E5390D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noProof/>
              </w:rPr>
              <w:drawing>
                <wp:inline distT="0" distB="0" distL="0" distR="0" wp14:anchorId="01DABE70" wp14:editId="3FC88F93">
                  <wp:extent cx="1762125" cy="1628775"/>
                  <wp:effectExtent l="0" t="0" r="0" b="0"/>
                  <wp:docPr id="494" name="Picture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CA8071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szCs w:val="24"/>
              </w:rPr>
              <w:t xml:space="preserve">Ảnh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41ADACE5">
                <v:shape id="_x0000_i1574" type="#_x0000_t75" style="width:27pt;height:13.5pt" o:ole="">
                  <v:imagedata r:id="rId1111" o:title=""/>
                </v:shape>
                <o:OLEObject Type="Embed" ProgID="Equation.DSMT4" ShapeID="_x0000_i1574" DrawAspect="Content" ObjectID="_1686895820" r:id="rId111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qua phép tịnh tiến theo vectơ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300" w14:anchorId="3ECEB4D1">
                <v:shape id="_x0000_i1575" type="#_x0000_t75" style="width:19.5pt;height:15pt" o:ole="">
                  <v:imagedata r:id="rId1113" o:title=""/>
                </v:shape>
                <o:OLEObject Type="Embed" ProgID="Equation.DSMT4" ShapeID="_x0000_i1575" DrawAspect="Content" ObjectID="_1686895821" r:id="rId111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4AE24ED" w14:textId="54C3505F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70" w14:anchorId="1AFB97C9">
                <v:shape id="_x0000_i1576" type="#_x0000_t75" style="width:34.5pt;height:13.5pt" o:ole="">
                  <v:imagedata r:id="rId1115" o:title=""/>
                </v:shape>
                <o:OLEObject Type="Embed" ProgID="Equation.DSMT4" ShapeID="_x0000_i1576" DrawAspect="Content" ObjectID="_1686895822" r:id="rId1116"/>
              </w:object>
            </w:r>
            <w:r w:rsidRPr="002A7114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40FAB60A">
                <v:shape id="_x0000_i1577" type="#_x0000_t75" style="width:36.75pt;height:13.5pt" o:ole="">
                  <v:imagedata r:id="rId1117" o:title=""/>
                </v:shape>
                <o:OLEObject Type="Embed" ProgID="Equation.DSMT4" ShapeID="_x0000_i1577" DrawAspect="Content" ObjectID="_1686895823" r:id="rId1118"/>
              </w:object>
            </w:r>
            <w:r w:rsidRPr="002A7114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6D266410">
                <v:shape id="_x0000_i1578" type="#_x0000_t75" style="width:36pt;height:13.5pt" o:ole="">
                  <v:imagedata r:id="rId1119" o:title=""/>
                </v:shape>
                <o:OLEObject Type="Embed" ProgID="Equation.DSMT4" ShapeID="_x0000_i1578" DrawAspect="Content" ObjectID="_1686895824" r:id="rId1120"/>
              </w:object>
            </w:r>
            <w:r w:rsidRPr="002A7114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70" w14:anchorId="74D9B01F">
                <v:shape id="_x0000_i1579" type="#_x0000_t75" style="width:34.5pt;height:13.5pt" o:ole="">
                  <v:imagedata r:id="rId1121" o:title=""/>
                </v:shape>
                <o:OLEObject Type="Embed" ProgID="Equation.DSMT4" ShapeID="_x0000_i1579" DrawAspect="Content" ObjectID="_1686895825" r:id="rId1122"/>
              </w:object>
            </w:r>
            <w:r w:rsidRPr="002A7114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67CB6293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919060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3E6ED9F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DDBBB9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12: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5E468E45">
                <v:shape id="_x0000_i1580" type="#_x0000_t75" style="width:36pt;height:13.5pt" o:ole="">
                  <v:imagedata r:id="rId1123" o:title=""/>
                </v:shape>
                <o:OLEObject Type="Embed" ProgID="Equation.DSMT4" ShapeID="_x0000_i1580" DrawAspect="Content" ObjectID="_1686895826" r:id="rId112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tâm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3CCD464">
                <v:shape id="_x0000_i1581" type="#_x0000_t75" style="width:12pt;height:13.5pt" o:ole="">
                  <v:imagedata r:id="rId1125" o:title=""/>
                </v:shape>
                <o:OLEObject Type="Embed" ProgID="Equation.DSMT4" ShapeID="_x0000_i1581" DrawAspect="Content" ObjectID="_1686895827" r:id="rId112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3FCECAC">
                <v:shape id="_x0000_i1582" type="#_x0000_t75" style="width:12pt;height:13.5pt" o:ole="">
                  <v:imagedata r:id="rId1127" o:title=""/>
                </v:shape>
                <o:OLEObject Type="Embed" ProgID="Equation.DSMT4" ShapeID="_x0000_i1582" DrawAspect="Content" ObjectID="_1686895828" r:id="rId112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điểm đối xứng của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9107559">
                <v:shape id="_x0000_i1583" type="#_x0000_t75" style="width:12pt;height:13.5pt" o:ole="">
                  <v:imagedata r:id="rId1129" o:title=""/>
                </v:shape>
                <o:OLEObject Type="Embed" ProgID="Equation.DSMT4" ShapeID="_x0000_i1583" DrawAspect="Content" ObjectID="_1686895829" r:id="rId113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772C2B5">
                <v:shape id="_x0000_i1584" type="#_x0000_t75" style="width:12pt;height:13.5pt" o:ole="">
                  <v:imagedata r:id="rId1131" o:title=""/>
                </v:shape>
                <o:OLEObject Type="Embed" ProgID="Equation.DSMT4" ShapeID="_x0000_i1584" DrawAspect="Content" ObjectID="_1686895830" r:id="rId113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;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8A45865">
                <v:shape id="_x0000_i1585" type="#_x0000_t75" style="width:13.5pt;height:13.5pt" o:ole="">
                  <v:imagedata r:id="rId1133" o:title=""/>
                </v:shape>
                <o:OLEObject Type="Embed" ProgID="Equation.DSMT4" ShapeID="_x0000_i1585" DrawAspect="Content" ObjectID="_1686895831" r:id="rId113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điểm đối xứng của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3DFEED6">
                <v:shape id="_x0000_i1586" type="#_x0000_t75" style="width:12pt;height:13.5pt" o:ole="">
                  <v:imagedata r:id="rId1135" o:title=""/>
                </v:shape>
                <o:OLEObject Type="Embed" ProgID="Equation.DSMT4" ShapeID="_x0000_i1586" DrawAspect="Content" ObjectID="_1686895832" r:id="rId113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00DA60E9">
                <v:shape id="_x0000_i1587" type="#_x0000_t75" style="width:13.5pt;height:13.5pt" o:ole="">
                  <v:imagedata r:id="rId1137" o:title=""/>
                </v:shape>
                <o:OLEObject Type="Embed" ProgID="Equation.DSMT4" ShapeID="_x0000_i1587" DrawAspect="Content" ObjectID="_1686895833" r:id="rId113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;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54C483F7">
                <v:shape id="_x0000_i1588" type="#_x0000_t75" style="width:9.75pt;height:13.5pt" o:ole="">
                  <v:imagedata r:id="rId1139" o:title=""/>
                </v:shape>
                <o:OLEObject Type="Embed" ProgID="Equation.DSMT4" ShapeID="_x0000_i1588" DrawAspect="Content" ObjectID="_1686895834" r:id="rId114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tâm của hình bình 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120772DA">
                <v:shape id="_x0000_i1589" type="#_x0000_t75" style="width:35.25pt;height:13.5pt" o:ole="">
                  <v:imagedata r:id="rId1141" o:title=""/>
                </v:shape>
                <o:OLEObject Type="Embed" ProgID="Equation.DSMT4" ShapeID="_x0000_i1589" DrawAspect="Content" ObjectID="_1686895835" r:id="rId114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Khẳng định nào sau đây là khẳng định </w:t>
            </w:r>
            <w:r w:rsidRPr="002A7114">
              <w:rPr>
                <w:rFonts w:ascii="Chu Van An" w:hAnsi="Chu Van An" w:cs="Chu Van An"/>
                <w:b/>
                <w:szCs w:val="24"/>
              </w:rPr>
              <w:t>sai</w:t>
            </w:r>
            <w:r w:rsidRPr="002A7114">
              <w:rPr>
                <w:rFonts w:ascii="Chu Van An" w:hAnsi="Chu Van An" w:cs="Chu Van An"/>
                <w:szCs w:val="24"/>
              </w:rPr>
              <w:t>?</w:t>
            </w:r>
          </w:p>
          <w:p w14:paraId="1F77789B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  <w:lang w:eastAsia="vi-VN"/>
              </w:rPr>
              <w:drawing>
                <wp:inline distT="0" distB="0" distL="0" distR="0" wp14:anchorId="0C38DFC9" wp14:editId="7CEDE347">
                  <wp:extent cx="2476500" cy="1152525"/>
                  <wp:effectExtent l="0" t="0" r="0" b="9525"/>
                  <wp:docPr id="493" name="Pictur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AA854" w14:textId="13FCCBDE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Tam giác</w:t>
            </w:r>
            <w:r w:rsidRPr="002A7114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80" w:dyaOrig="270" w14:anchorId="42CDC526">
                <v:shape id="_x0000_i1590" type="#_x0000_t75" style="width:24pt;height:13.5pt" o:ole="">
                  <v:imagedata r:id="rId1144" o:title=""/>
                </v:shape>
                <o:OLEObject Type="Embed" ProgID="Equation.DSMT4" ShapeID="_x0000_i1590" DrawAspect="Content" ObjectID="_1686895836" r:id="rId114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6B11263B">
                <v:shape id="_x0000_i1591" type="#_x0000_t75" style="width:28.5pt;height:13.5pt" o:ole="">
                  <v:imagedata r:id="rId1146" o:title=""/>
                </v:shape>
                <o:OLEObject Type="Embed" ProgID="Equation.DSMT4" ShapeID="_x0000_i1591" DrawAspect="Content" ObjectID="_1686895837" r:id="rId114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A7114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60" w:dyaOrig="405" w14:anchorId="0BF4A710">
                <v:shape id="_x0000_i1592" type="#_x0000_t75" style="width:18pt;height:20.25pt" o:ole="">
                  <v:imagedata r:id="rId1148" o:title=""/>
                </v:shape>
                <o:OLEObject Type="Embed" ProgID="Equation.DSMT4" ShapeID="_x0000_i1592" DrawAspect="Content" ObjectID="_1686895838" r:id="rId114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41F86613" w14:textId="34FB7A09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Tam giác</w:t>
            </w:r>
            <w:r w:rsidRPr="002A7114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80" w:dyaOrig="270" w14:anchorId="43B9CD94">
                <v:shape id="_x0000_i1593" type="#_x0000_t75" style="width:24pt;height:13.5pt" o:ole="">
                  <v:imagedata r:id="rId1150" o:title=""/>
                </v:shape>
                <o:OLEObject Type="Embed" ProgID="Equation.DSMT4" ShapeID="_x0000_i1593" DrawAspect="Content" ObjectID="_1686895839" r:id="rId115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4A108C85">
                <v:shape id="_x0000_i1594" type="#_x0000_t75" style="width:27pt;height:13.5pt" o:ole="">
                  <v:imagedata r:id="rId1152" o:title=""/>
                </v:shape>
                <o:OLEObject Type="Embed" ProgID="Equation.DSMT4" ShapeID="_x0000_i1594" DrawAspect="Content" ObjectID="_1686895840" r:id="rId115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A7114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75" w:dyaOrig="405" w14:anchorId="77EB976A">
                <v:shape id="_x0000_i1595" type="#_x0000_t75" style="width:18.75pt;height:20.25pt" o:ole="">
                  <v:imagedata r:id="rId1154" o:title=""/>
                </v:shape>
                <o:OLEObject Type="Embed" ProgID="Equation.DSMT4" ShapeID="_x0000_i1595" DrawAspect="Content" ObjectID="_1686895841" r:id="rId115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7170AC49" w14:textId="3E825F09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Tam giác</w:t>
            </w:r>
            <w:r w:rsidRPr="002A7114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80" w:dyaOrig="270" w14:anchorId="241CBA31">
                <v:shape id="_x0000_i1596" type="#_x0000_t75" style="width:24pt;height:13.5pt" o:ole="">
                  <v:imagedata r:id="rId1156" o:title=""/>
                </v:shape>
                <o:OLEObject Type="Embed" ProgID="Equation.DSMT4" ShapeID="_x0000_i1596" DrawAspect="Content" ObjectID="_1686895842" r:id="rId115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D1FA6DD">
                <v:shape id="_x0000_i1597" type="#_x0000_t75" style="width:28.5pt;height:13.5pt" o:ole="">
                  <v:imagedata r:id="rId1158" o:title=""/>
                </v:shape>
                <o:OLEObject Type="Embed" ProgID="Equation.DSMT4" ShapeID="_x0000_i1597" DrawAspect="Content" ObjectID="_1686895843" r:id="rId115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A7114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60" w:dyaOrig="405" w14:anchorId="42516DE9">
                <v:shape id="_x0000_i1598" type="#_x0000_t75" style="width:18pt;height:20.25pt" o:ole="">
                  <v:imagedata r:id="rId1148" o:title=""/>
                </v:shape>
                <o:OLEObject Type="Embed" ProgID="Equation.DSMT4" ShapeID="_x0000_i1598" DrawAspect="Content" ObjectID="_1686895844" r:id="rId116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0A8E4E01" w14:textId="6796A843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>Tam giác</w:t>
            </w:r>
            <w:r w:rsidRPr="002A7114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95" w:dyaOrig="270" w14:anchorId="48F266C6">
                <v:shape id="_x0000_i1599" type="#_x0000_t75" style="width:24.75pt;height:13.5pt" o:ole="">
                  <v:imagedata r:id="rId1161" o:title=""/>
                </v:shape>
                <o:OLEObject Type="Embed" ProgID="Equation.DSMT4" ShapeID="_x0000_i1599" DrawAspect="Content" ObjectID="_1686895845" r:id="rId116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165D9FAF">
                <v:shape id="_x0000_i1600" type="#_x0000_t75" style="width:28.5pt;height:13.5pt" o:ole="">
                  <v:imagedata r:id="rId1163" o:title=""/>
                </v:shape>
                <o:OLEObject Type="Embed" ProgID="Equation.DSMT4" ShapeID="_x0000_i1600" DrawAspect="Content" ObjectID="_1686895846" r:id="rId116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</w:t>
            </w:r>
            <w:r w:rsidRPr="002A7114">
              <w:rPr>
                <w:rFonts w:ascii="Chu Van An" w:eastAsia="Times New Roman" w:hAnsi="Chu Van An" w:cs="Chu Van An"/>
                <w:position w:val="-16"/>
                <w:szCs w:val="24"/>
              </w:rPr>
              <w:object w:dxaOrig="375" w:dyaOrig="405" w14:anchorId="20C3C9AD">
                <v:shape id="_x0000_i1601" type="#_x0000_t75" style="width:18.75pt;height:20.25pt" o:ole="">
                  <v:imagedata r:id="rId1165" o:title=""/>
                </v:shape>
                <o:OLEObject Type="Embed" ProgID="Equation.DSMT4" ShapeID="_x0000_i1601" DrawAspect="Content" ObjectID="_1686895847" r:id="rId116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10533BFB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30C7D3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DE40C4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ACE3A6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13: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21CC82B">
                <v:shape id="_x0000_i1602" type="#_x0000_t75" style="width:21pt;height:20.25pt" o:ole="">
                  <v:imagedata r:id="rId1167" o:title=""/>
                </v:shape>
                <o:OLEObject Type="Embed" ProgID="Equation.DSMT4" ShapeID="_x0000_i1602" DrawAspect="Content" ObjectID="_1686895848" r:id="rId116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tâm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537D6AF">
                <v:shape id="_x0000_i1603" type="#_x0000_t75" style="width:12pt;height:13.5pt" o:ole="">
                  <v:imagedata r:id="rId1169" o:title=""/>
                </v:shape>
                <o:OLEObject Type="Embed" ProgID="Equation.DSMT4" ShapeID="_x0000_i1603" DrawAspect="Content" ObjectID="_1686895849" r:id="rId117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và đường kính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7A33F932">
                <v:shape id="_x0000_i1604" type="#_x0000_t75" style="width:20.25pt;height:13.5pt" o:ole="">
                  <v:imagedata r:id="rId1171" o:title=""/>
                </v:shape>
                <o:OLEObject Type="Embed" ProgID="Equation.DSMT4" ShapeID="_x0000_i1604" DrawAspect="Content" ObjectID="_1686895850" r:id="rId117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36EBFCA9">
                <v:shape id="_x0000_i1605" type="#_x0000_t75" style="width:10.5pt;height:13.5pt" o:ole="">
                  <v:imagedata r:id="rId1173" o:title=""/>
                </v:shape>
                <o:OLEObject Type="Embed" ProgID="Equation.DSMT4" ShapeID="_x0000_i1605" DrawAspect="Content" ObjectID="_1686895851" r:id="rId117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tiếp tuyến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6489EDD">
                <v:shape id="_x0000_i1606" type="#_x0000_t75" style="width:21pt;height:20.25pt" o:ole="">
                  <v:imagedata r:id="rId1175" o:title=""/>
                </v:shape>
                <o:OLEObject Type="Embed" ProgID="Equation.DSMT4" ShapeID="_x0000_i1606" DrawAspect="Content" ObjectID="_1686895852" r:id="rId117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tại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B0331FD">
                <v:shape id="_x0000_i1607" type="#_x0000_t75" style="width:12pt;height:13.5pt" o:ole="">
                  <v:imagedata r:id="rId1177" o:title=""/>
                </v:shape>
                <o:OLEObject Type="Embed" ProgID="Equation.DSMT4" ShapeID="_x0000_i1607" DrawAspect="Content" ObjectID="_1686895853" r:id="rId117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60" w:dyaOrig="390" w14:anchorId="44A1AF78">
                <v:shape id="_x0000_i1608" type="#_x0000_t75" style="width:18pt;height:19.5pt" o:ole="">
                  <v:imagedata r:id="rId1179" o:title=""/>
                </v:shape>
                <o:OLEObject Type="Embed" ProgID="Equation.DSMT4" ShapeID="_x0000_i1608" DrawAspect="Content" ObjectID="_1686895854" r:id="rId118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09D5727A">
                <v:shape id="_x0000_i1609" type="#_x0000_t75" style="width:10.5pt;height:13.5pt" o:ole="">
                  <v:imagedata r:id="rId1181" o:title=""/>
                </v:shape>
                <o:OLEObject Type="Embed" ProgID="Equation.DSMT4" ShapeID="_x0000_i1609" DrawAspect="Content" ObjectID="_1686895855" r:id="rId118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</w:t>
            </w:r>
          </w:p>
          <w:p w14:paraId="2CA62801" w14:textId="1473A95F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đường kính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C956AAA">
                <v:shape id="_x0000_i1610" type="#_x0000_t75" style="width:21pt;height:20.25pt" o:ole="">
                  <v:imagedata r:id="rId1167" o:title=""/>
                </v:shape>
                <o:OLEObject Type="Embed" ProgID="Equation.DSMT4" ShapeID="_x0000_i1610" DrawAspect="Content" ObjectID="_1686895856" r:id="rId118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song song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6B29EC5F">
                <v:shape id="_x0000_i1611" type="#_x0000_t75" style="width:10.5pt;height:13.5pt" o:ole="">
                  <v:imagedata r:id="rId1173" o:title=""/>
                </v:shape>
                <o:OLEObject Type="Embed" ProgID="Equation.DSMT4" ShapeID="_x0000_i1611" DrawAspect="Content" ObjectID="_1686895857" r:id="rId118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7D5979E3" w14:textId="53561496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tiếp tuyến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25DF8F0">
                <v:shape id="_x0000_i1612" type="#_x0000_t75" style="width:21pt;height:20.25pt" o:ole="">
                  <v:imagedata r:id="rId1185" o:title=""/>
                </v:shape>
                <o:OLEObject Type="Embed" ProgID="Equation.DSMT4" ShapeID="_x0000_i1612" DrawAspect="Content" ObjectID="_1686895858" r:id="rId118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tại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A23F5EA">
                <v:shape id="_x0000_i1613" type="#_x0000_t75" style="width:12pt;height:13.5pt" o:ole="">
                  <v:imagedata r:id="rId1187" o:title=""/>
                </v:shape>
                <o:OLEObject Type="Embed" ProgID="Equation.DSMT4" ShapeID="_x0000_i1613" DrawAspect="Content" ObjectID="_1686895859" r:id="rId118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CA5FD43" w14:textId="4050E196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tiếp tuyến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09DECF9">
                <v:shape id="_x0000_i1614" type="#_x0000_t75" style="width:21pt;height:20.25pt" o:ole="">
                  <v:imagedata r:id="rId1185" o:title=""/>
                </v:shape>
                <o:OLEObject Type="Embed" ProgID="Equation.DSMT4" ShapeID="_x0000_i1614" DrawAspect="Content" ObjectID="_1686895860" r:id="rId118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song song với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0598D391">
                <v:shape id="_x0000_i1615" type="#_x0000_t75" style="width:20.25pt;height:13.5pt" o:ole="">
                  <v:imagedata r:id="rId1171" o:title=""/>
                </v:shape>
                <o:OLEObject Type="Embed" ProgID="Equation.DSMT4" ShapeID="_x0000_i1615" DrawAspect="Content" ObjectID="_1686895861" r:id="rId119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36F1E0A9" w14:textId="449078B4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>một đường thẳng khá</w:t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</w:p>
          <w:p w14:paraId="78448DD4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02076E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7A528C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B71F37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14: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2F9239D">
                <v:shape id="_x0000_i1616" type="#_x0000_t75" style="width:27.75pt;height:14.25pt" o:ole="">
                  <v:imagedata r:id="rId1191" o:title=""/>
                </v:shape>
                <o:OLEObject Type="Embed" ProgID="Equation.DSMT4" ShapeID="_x0000_i1616" DrawAspect="Content" ObjectID="_1686895862" r:id="rId119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ba điểm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30" w14:anchorId="3AD811E1">
                <v:shape id="_x0000_i1617" type="#_x0000_t75" style="width:42.75pt;height:16.5pt" o:ole="">
                  <v:imagedata r:id="rId1193" o:title=""/>
                </v:shape>
                <o:OLEObject Type="Embed" ProgID="Equation.DSMT4" ShapeID="_x0000_i1617" DrawAspect="Content" ObjectID="_1686895863" r:id="rId119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0E32C865">
                <v:shape id="_x0000_i1618" type="#_x0000_t75" style="width:62.25pt;height:16.5pt" o:ole="">
                  <v:imagedata r:id="rId1195" o:title=""/>
                </v:shape>
                <o:OLEObject Type="Embed" ProgID="Equation.DSMT4" ShapeID="_x0000_i1618" DrawAspect="Content" ObjectID="_1686895864" r:id="rId119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Tìm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D3E947F">
                <v:shape id="_x0000_i1619" type="#_x0000_t75" style="width:12pt;height:12.75pt" o:ole="">
                  <v:imagedata r:id="rId1197" o:title=""/>
                </v:shape>
                <o:OLEObject Type="Embed" ProgID="Equation.DSMT4" ShapeID="_x0000_i1619" DrawAspect="Content" ObjectID="_1686895865" r:id="rId119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330" w14:anchorId="74D3A2C0">
                <v:shape id="_x0000_i1620" type="#_x0000_t75" style="width:27pt;height:16.5pt" o:ole="">
                  <v:imagedata r:id="rId1199" o:title=""/>
                </v:shape>
                <o:OLEObject Type="Embed" ProgID="Equation.DSMT4" ShapeID="_x0000_i1620" DrawAspect="Content" ObjectID="_1686895866" r:id="rId120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5C352F49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</w:rPr>
              <w:drawing>
                <wp:inline distT="0" distB="0" distL="0" distR="0" wp14:anchorId="4D352303" wp14:editId="38F556C7">
                  <wp:extent cx="2305050" cy="1223975"/>
                  <wp:effectExtent l="0" t="0" r="0" b="0"/>
                  <wp:docPr id="491" name="Picture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156" cy="1225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3E718" w14:textId="685882EE" w:rsidR="005D5BB8" w:rsidRPr="002A7114" w:rsidRDefault="005D5BB8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76179F0D">
                <v:shape id="_x0000_i1621" type="#_x0000_t75" style="width:12pt;height:14.25pt" o:ole="">
                  <v:imagedata r:id="rId1202" o:title=""/>
                </v:shape>
                <o:OLEObject Type="Embed" ProgID="Equation.DSMT4" ShapeID="_x0000_i1621" DrawAspect="Content" ObjectID="_1686895867" r:id="rId120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330" w:dyaOrig="255" w14:anchorId="033DA6F1">
                <v:shape id="_x0000_i1622" type="#_x0000_t75" style="width:16.5pt;height:12.75pt" o:ole="">
                  <v:imagedata r:id="rId1204" o:title=""/>
                </v:shape>
                <o:OLEObject Type="Embed" ProgID="Equation.DSMT4" ShapeID="_x0000_i1622" DrawAspect="Content" ObjectID="_1686895868" r:id="rId120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6F3A30B5">
                <v:shape id="_x0000_i1623" type="#_x0000_t75" style="width:14.25pt;height:14.25pt" o:ole="">
                  <v:imagedata r:id="rId1206" o:title=""/>
                </v:shape>
                <o:OLEObject Type="Embed" ProgID="Equation.DSMT4" ShapeID="_x0000_i1623" DrawAspect="Content" ObjectID="_1686895869" r:id="rId120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szCs w:val="24"/>
              </w:rPr>
              <w:t xml:space="preserve">Điểm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266B82B3">
                <v:shape id="_x0000_i1624" type="#_x0000_t75" style="width:12pt;height:12.75pt" o:ole="">
                  <v:imagedata r:id="rId1208" o:title=""/>
                </v:shape>
                <o:OLEObject Type="Embed" ProgID="Equation.DSMT4" ShapeID="_x0000_i1624" DrawAspect="Content" ObjectID="_1686895870" r:id="rId120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36A59348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7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100BE6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EFDB0E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1968C7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15: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581C9A6">
                <v:shape id="_x0000_i1625" type="#_x0000_t75" style="width:27.75pt;height:14.25pt" o:ole="">
                  <v:imagedata r:id="rId1210" o:title=""/>
                </v:shape>
                <o:OLEObject Type="Embed" ProgID="Equation.DSMT4" ShapeID="_x0000_i1625" DrawAspect="Content" ObjectID="_1686895871" r:id="rId121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gọi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5F2196C1">
                <v:shape id="_x0000_i1626" type="#_x0000_t75" style="width:15.75pt;height:13.5pt" o:ole="">
                  <v:imagedata r:id="rId1212" o:title=""/>
                </v:shape>
                <o:OLEObject Type="Embed" ProgID="Equation.DSMT4" ShapeID="_x0000_i1626" DrawAspect="Content" ObjectID="_1686895872" r:id="rId121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6A165D2">
                <v:shape id="_x0000_i1627" type="#_x0000_t75" style="width:14.25pt;height:14.25pt" o:ole="">
                  <v:imagedata r:id="rId1214" o:title=""/>
                </v:shape>
                <o:OLEObject Type="Embed" ProgID="Equation.DSMT4" ShapeID="_x0000_i1627" DrawAspect="Content" ObjectID="_1686895873" r:id="rId121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8CBFEDC">
                <v:shape id="_x0000_i1628" type="#_x0000_t75" style="width:12pt;height:13.5pt" o:ole="">
                  <v:imagedata r:id="rId1216" o:title=""/>
                </v:shape>
                <o:OLEObject Type="Embed" ProgID="Equation.DSMT4" ShapeID="_x0000_i1628" DrawAspect="Content" ObjectID="_1686895874" r:id="rId121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64FD0208">
                <v:shape id="_x0000_i1629" type="#_x0000_t75" style="width:20.25pt;height:13.5pt" o:ole="">
                  <v:imagedata r:id="rId1218" o:title=""/>
                </v:shape>
                <o:OLEObject Type="Embed" ProgID="Equation.DSMT4" ShapeID="_x0000_i1629" DrawAspect="Content" ObjectID="_1686895875" r:id="rId121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5943CB04">
                <v:shape id="_x0000_i1630" type="#_x0000_t75" style="width:20.25pt;height:14.25pt" o:ole="">
                  <v:imagedata r:id="rId1220" o:title=""/>
                </v:shape>
                <o:OLEObject Type="Embed" ProgID="Equation.DSMT4" ShapeID="_x0000_i1630" DrawAspect="Content" ObjectID="_1686895876" r:id="rId122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90" w:dyaOrig="285" w14:anchorId="18D037B1">
                <v:shape id="_x0000_i1631" type="#_x0000_t75" style="width:19.5pt;height:14.25pt" o:ole="">
                  <v:imagedata r:id="rId1222" o:title=""/>
                </v:shape>
                <o:OLEObject Type="Embed" ProgID="Equation.DSMT4" ShapeID="_x0000_i1631" DrawAspect="Content" ObjectID="_1686895877" r:id="rId122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Trọng tâm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6F52F9C">
                <v:shape id="_x0000_i1632" type="#_x0000_t75" style="width:27.75pt;height:14.25pt" o:ole="">
                  <v:imagedata r:id="rId1224" o:title=""/>
                </v:shape>
                <o:OLEObject Type="Embed" ProgID="Equation.DSMT4" ShapeID="_x0000_i1632" DrawAspect="Content" ObjectID="_1686895878" r:id="rId122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ảnh của điểm nào theo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65" w:dyaOrig="330" w14:anchorId="073030E4">
                <v:shape id="_x0000_i1633" type="#_x0000_t75" style="width:23.25pt;height:16.5pt" o:ole="">
                  <v:imagedata r:id="rId1226" o:title=""/>
                </v:shape>
                <o:OLEObject Type="Embed" ProgID="Equation.DSMT4" ShapeID="_x0000_i1633" DrawAspect="Content" ObjectID="_1686895879" r:id="rId1227"/>
              </w:object>
            </w:r>
            <w:r w:rsidRPr="002A7114">
              <w:rPr>
                <w:rFonts w:ascii="Chu Van An" w:hAnsi="Chu Van An" w:cs="Chu Van An"/>
                <w:szCs w:val="24"/>
              </w:rPr>
              <w:t>?</w:t>
            </w:r>
          </w:p>
          <w:p w14:paraId="37D56D04" w14:textId="09C77E0F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555" w:dyaOrig="285" w14:anchorId="5ED05DAA">
                <v:shape id="_x0000_i1634" type="#_x0000_t75" style="width:27.75pt;height:14.25pt" o:ole="">
                  <v:imagedata r:id="rId1228" o:title=""/>
                </v:shape>
                <o:OLEObject Type="Embed" ProgID="Equation.DSMT4" ShapeID="_x0000_i1634" DrawAspect="Content" ObjectID="_1686895880" r:id="rId1229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1C3FA50" w14:textId="228D45BE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615" w:dyaOrig="285" w14:anchorId="7AA61D7E">
                <v:shape id="_x0000_i1635" type="#_x0000_t75" style="width:30.75pt;height:14.25pt" o:ole="">
                  <v:imagedata r:id="rId1230" o:title=""/>
                </v:shape>
                <o:OLEObject Type="Embed" ProgID="Equation.DSMT4" ShapeID="_x0000_i1635" DrawAspect="Content" ObjectID="_1686895881" r:id="rId1231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66689F5" w14:textId="71BDBBF4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6"/>
                <w:szCs w:val="24"/>
              </w:rPr>
              <w:object w:dxaOrig="600" w:dyaOrig="285" w14:anchorId="51C669B4">
                <v:shape id="_x0000_i1636" type="#_x0000_t75" style="width:30pt;height:14.25pt" o:ole="">
                  <v:imagedata r:id="rId1232" o:title=""/>
                </v:shape>
                <o:OLEObject Type="Embed" ProgID="Equation.DSMT4" ShapeID="_x0000_i1636" DrawAspect="Content" ObjectID="_1686895882" r:id="rId1233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6C74D00" w14:textId="76C7B39A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 xml:space="preserve">Trọng tâm tam giác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4"/>
                <w:szCs w:val="24"/>
              </w:rPr>
              <w:object w:dxaOrig="615" w:dyaOrig="270" w14:anchorId="43D1ECD7">
                <v:shape id="_x0000_i1637" type="#_x0000_t75" style="width:30.75pt;height:13.5pt" o:ole="">
                  <v:imagedata r:id="rId1234" o:title=""/>
                </v:shape>
                <o:OLEObject Type="Embed" ProgID="Equation.DSMT4" ShapeID="_x0000_i1637" DrawAspect="Content" ObjectID="_1686895883" r:id="rId1235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6E1E066" w14:textId="77777777" w:rsidR="005D5BB8" w:rsidRPr="002A7114" w:rsidRDefault="005D5BB8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26A9C60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9E6AD4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780680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16: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hình bình 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85" w14:anchorId="6777D4C3">
                <v:shape id="_x0000_i1638" type="#_x0000_t75" style="width:36.75pt;height:14.25pt" o:ole="">
                  <v:imagedata r:id="rId1236" o:title=""/>
                </v:shape>
                <o:OLEObject Type="Embed" ProgID="Equation.DSMT4" ShapeID="_x0000_i1638" DrawAspect="Content" ObjectID="_1686895884" r:id="rId1237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bookmarkStart w:id="184" w:name="_Hlk26098974"/>
            <w:r w:rsidRPr="002A7114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360" w14:anchorId="7B2A22D0">
                <v:shape id="_x0000_i1639" type="#_x0000_t75" style="width:20.25pt;height:18pt" o:ole="">
                  <v:imagedata r:id="rId1238" o:title=""/>
                </v:shape>
                <o:OLEObject Type="Embed" ProgID="Equation.DSMT4" ShapeID="_x0000_i1639" DrawAspect="Content" ObjectID="_1686895885" r:id="rId123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25" w14:anchorId="1A868DEF">
                <v:shape id="_x0000_i1640" type="#_x0000_t75" style="width:12.75pt;height:11.25pt" o:ole="">
                  <v:imagedata r:id="rId1240" o:title=""/>
                </v:shape>
                <o:OLEObject Type="Embed" ProgID="Equation.DSMT4" ShapeID="_x0000_i1640" DrawAspect="Content" ObjectID="_1686895886" r:id="rId124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điểm </w:t>
            </w:r>
            <w:bookmarkEnd w:id="184"/>
            <w:r w:rsidRPr="002A7114">
              <w:rPr>
                <w:rFonts w:ascii="Chu Van An" w:hAnsi="Chu Van An" w:cs="Chu Van An"/>
                <w:szCs w:val="24"/>
              </w:rPr>
              <w:t>nào?</w:t>
            </w:r>
          </w:p>
          <w:p w14:paraId="189E4E05" w14:textId="0FA2A35E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val="fr-FR"/>
              </w:rPr>
              <w:object w:dxaOrig="225" w:dyaOrig="270" w14:anchorId="36FFD3C8">
                <v:shape id="_x0000_i1641" type="#_x0000_t75" style="width:11.25pt;height:13.5pt" o:ole="">
                  <v:imagedata r:id="rId1242" o:title=""/>
                </v:shape>
                <o:OLEObject Type="Embed" ProgID="Equation.DSMT4" ShapeID="_x0000_i1641" DrawAspect="Content" ObjectID="_1686895887" r:id="rId1243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  <w:lang w:val="fr-FR"/>
              </w:rPr>
              <w:object w:dxaOrig="225" w:dyaOrig="255" w14:anchorId="0F6C5DDA">
                <v:shape id="_x0000_i1642" type="#_x0000_t75" style="width:11.25pt;height:12.75pt" o:ole="">
                  <v:imagedata r:id="rId1244" o:title=""/>
                </v:shape>
                <o:OLEObject Type="Embed" ProgID="Equation.DSMT4" ShapeID="_x0000_i1642" DrawAspect="Content" ObjectID="_1686895888" r:id="rId1245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  <w:lang w:val="fr-FR"/>
              </w:rPr>
              <w:object w:dxaOrig="225" w:dyaOrig="255" w14:anchorId="4B591E88">
                <v:shape id="_x0000_i1643" type="#_x0000_t75" style="width:11.25pt;height:12.75pt" o:ole="">
                  <v:imagedata r:id="rId1246" o:title=""/>
                </v:shape>
                <o:OLEObject Type="Embed" ProgID="Equation.DSMT4" ShapeID="_x0000_i1643" DrawAspect="Content" ObjectID="_1686895889" r:id="rId1247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  <w:lang w:val="fr-FR"/>
              </w:rPr>
              <w:object w:dxaOrig="255" w:dyaOrig="255" w14:anchorId="34F512EF">
                <v:shape id="_x0000_i1644" type="#_x0000_t75" style="width:12.75pt;height:12.75pt" o:ole="">
                  <v:imagedata r:id="rId1248" o:title=""/>
                </v:shape>
                <o:OLEObject Type="Embed" ProgID="Equation.DSMT4" ShapeID="_x0000_i1644" DrawAspect="Content" ObjectID="_1686895890" r:id="rId1249"/>
              </w:object>
            </w:r>
            <w:r w:rsidRPr="002A7114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0C23D07D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020780" w14:textId="77777777" w:rsidR="005D5BB8" w:rsidRPr="002A7114" w:rsidRDefault="005D5BB8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57450A6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91D588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17: 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Trong mặt phẳng toạ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38E43843">
                <v:shape id="_x0000_i1645" type="#_x0000_t75" style="width:23.25pt;height:15.75pt" o:ole="">
                  <v:imagedata r:id="rId276" o:title=""/>
                </v:shape>
                <o:OLEObject Type="Embed" ProgID="Equation.DSMT4" ShapeID="_x0000_i1645" DrawAspect="Content" ObjectID="_1686895891" r:id="rId1250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, cho hình thoi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765" w:dyaOrig="315" w14:anchorId="264F2939">
                <v:shape id="_x0000_i1646" type="#_x0000_t75" style="width:38.25pt;height:15.75pt" o:ole="">
                  <v:imagedata r:id="rId1251" o:title=""/>
                </v:shape>
                <o:OLEObject Type="Embed" ProgID="Equation.DSMT4" ShapeID="_x0000_i1646" DrawAspect="Content" ObjectID="_1686895892" r:id="rId1252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như hình vẽ. Ảnh của hình thoi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765" w:dyaOrig="315" w14:anchorId="45ED431A">
                <v:shape id="_x0000_i1647" type="#_x0000_t75" style="width:38.25pt;height:15.75pt" o:ole="">
                  <v:imagedata r:id="rId1251" o:title=""/>
                </v:shape>
                <o:OLEObject Type="Embed" ProgID="Equation.DSMT4" ShapeID="_x0000_i1647" DrawAspect="Content" ObjectID="_1686895893" r:id="rId1253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qua phép tịnh tiến theo véc-tơ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20" w14:anchorId="3A341CA7">
                <v:shape id="_x0000_i1648" type="#_x0000_t75" style="width:41.25pt;height:21pt" o:ole="">
                  <v:imagedata r:id="rId1254" o:title=""/>
                </v:shape>
                <o:OLEObject Type="Embed" ProgID="Equation.DSMT4" ShapeID="_x0000_i1648" DrawAspect="Content" ObjectID="_1686895894" r:id="rId125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là hình thoi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C3C1532">
                <v:shape id="_x0000_i1649" type="#_x0000_t75" style="width:36pt;height:14.25pt" o:ole="">
                  <v:imagedata r:id="rId1256" o:title=""/>
                </v:shape>
                <o:OLEObject Type="Embed" ProgID="Equation.DSMT4" ShapeID="_x0000_i1649" DrawAspect="Content" ObjectID="_1686895895" r:id="rId1257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 xml:space="preserve"> ở hình nào dưới đây?</w:t>
            </w:r>
          </w:p>
          <w:p w14:paraId="42B9955A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A7114">
              <w:rPr>
                <w:noProof/>
                <w:lang w:eastAsia="vi-VN"/>
              </w:rPr>
              <w:drawing>
                <wp:inline distT="0" distB="0" distL="0" distR="0" wp14:anchorId="602A0421" wp14:editId="4FE32641">
                  <wp:extent cx="638175" cy="742174"/>
                  <wp:effectExtent l="0" t="0" r="0" b="1270"/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794" t="40588" r="42206" b="13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24" cy="743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DAF65" w14:textId="3D448C60" w:rsidR="005D5BB8" w:rsidRPr="002A7114" w:rsidRDefault="002A7114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lastRenderedPageBreak/>
              <w:t>Ⓐ.</w:t>
            </w:r>
            <w:r w:rsidR="005D5BB8" w:rsidRPr="002A7114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="005D5BB8" w:rsidRPr="002A7114">
              <w:rPr>
                <w:b/>
                <w:noProof/>
                <w:color w:val="0000FF"/>
                <w:lang w:eastAsia="vi-VN"/>
              </w:rPr>
              <w:drawing>
                <wp:inline distT="0" distB="0" distL="0" distR="0" wp14:anchorId="19BE96C6" wp14:editId="15958A8D">
                  <wp:extent cx="907769" cy="1095375"/>
                  <wp:effectExtent l="0" t="0" r="6985" b="0"/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49" t="38545" r="35226" b="8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253" cy="109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5BB8"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64782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      </w:t>
            </w:r>
            <w:r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="005D5BB8" w:rsidRPr="002A7114">
              <w:rPr>
                <w:b/>
                <w:noProof/>
                <w:color w:val="0000FF"/>
                <w:lang w:eastAsia="vi-VN"/>
              </w:rPr>
              <w:drawing>
                <wp:inline distT="0" distB="0" distL="0" distR="0" wp14:anchorId="18E5B17E" wp14:editId="0559E2D5">
                  <wp:extent cx="997730" cy="1190625"/>
                  <wp:effectExtent l="0" t="0" r="0" b="0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49" t="26947" r="35226" b="20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765" cy="119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5BB8"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54CD12E" w14:textId="648522DF" w:rsidR="005D5BB8" w:rsidRPr="002A7114" w:rsidRDefault="002A7114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="005D5BB8" w:rsidRPr="002A7114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="005D5BB8" w:rsidRPr="002A7114">
              <w:rPr>
                <w:noProof/>
                <w:lang w:eastAsia="vi-VN"/>
              </w:rPr>
              <w:drawing>
                <wp:inline distT="0" distB="0" distL="0" distR="0" wp14:anchorId="53D24D02" wp14:editId="48124A05">
                  <wp:extent cx="1238250" cy="861391"/>
                  <wp:effectExtent l="0" t="0" r="0" b="0"/>
                  <wp:docPr id="486" name="Picture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00" t="46532" r="40485" b="6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88" cy="86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5BB8"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="005D5BB8" w:rsidRPr="002A7114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="005D5BB8" w:rsidRPr="002A7114">
              <w:rPr>
                <w:noProof/>
                <w:color w:val="FF0000"/>
                <w:lang w:eastAsia="vi-VN"/>
              </w:rPr>
              <w:drawing>
                <wp:inline distT="0" distB="0" distL="0" distR="0" wp14:anchorId="6AA13708" wp14:editId="5AF8678E">
                  <wp:extent cx="1181100" cy="819322"/>
                  <wp:effectExtent l="0" t="0" r="0" b="0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78" t="35388" r="42020" b="19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906" cy="82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1D3F0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7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2C6C57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21B57E0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AC6E6E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99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18: </w: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Cho hình bình 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720" w:dyaOrig="270" w14:anchorId="280619E6">
                <v:shape id="_x0000_i1650" type="#_x0000_t75" style="width:36pt;height:13.5pt" o:ole="">
                  <v:imagedata r:id="rId1263" o:title=""/>
                </v:shape>
                <o:OLEObject Type="Embed" ProgID="Equation.DSMT4" ShapeID="_x0000_i1650" DrawAspect="Content" ObjectID="_1686895896" r:id="rId1264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. Phép tịnh tiến </w:t>
            </w:r>
            <w:r w:rsidRPr="002A7114">
              <w:rPr>
                <w:rFonts w:ascii="Chu Van An" w:eastAsia="Times New Roman" w:hAnsi="Chu Van An" w:cs="Chu Van An"/>
                <w:position w:val="-16"/>
                <w:szCs w:val="24"/>
                <w:lang w:val="pt-BR"/>
              </w:rPr>
              <w:object w:dxaOrig="675" w:dyaOrig="405" w14:anchorId="0D1C546A">
                <v:shape id="_x0000_i1651" type="#_x0000_t75" style="width:33.75pt;height:20.25pt" o:ole="">
                  <v:imagedata r:id="rId1265" o:title=""/>
                </v:shape>
                <o:OLEObject Type="Embed" ProgID="Equation.DSMT4" ShapeID="_x0000_i1651" DrawAspect="Content" ObjectID="_1686895897" r:id="rId1266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240" w:dyaOrig="270" w14:anchorId="12DF2168">
                <v:shape id="_x0000_i1652" type="#_x0000_t75" style="width:12pt;height:13.5pt" o:ole="">
                  <v:imagedata r:id="rId1267" o:title=""/>
                </v:shape>
                <o:OLEObject Type="Embed" ProgID="Equation.DSMT4" ShapeID="_x0000_i1652" DrawAspect="Content" ObjectID="_1686895898" r:id="rId1268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thành điểm</w:t>
            </w:r>
          </w:p>
          <w:p w14:paraId="08152C1C" w14:textId="73263BC3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99"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300" w:dyaOrig="270" w14:anchorId="15113D6B">
                <v:shape id="_x0000_i1653" type="#_x0000_t75" style="width:15pt;height:13.5pt" o:ole="">
                  <v:imagedata r:id="rId1269" o:title=""/>
                </v:shape>
                <o:OLEObject Type="Embed" ProgID="Equation.DSMT4" ShapeID="_x0000_i1653" DrawAspect="Content" ObjectID="_1686895899" r:id="rId1270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đối xứng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240" w:dyaOrig="270" w14:anchorId="516DF2E8">
                <v:shape id="_x0000_i1654" type="#_x0000_t75" style="width:12pt;height:13.5pt" o:ole="">
                  <v:imagedata r:id="rId1271" o:title=""/>
                </v:shape>
                <o:OLEObject Type="Embed" ProgID="Equation.DSMT4" ShapeID="_x0000_i1654" DrawAspect="Content" ObjectID="_1686895900" r:id="rId1272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qua</w:t>
            </w:r>
          </w:p>
          <w:p w14:paraId="2F49DFDA" w14:textId="2C95F7B8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300" w:dyaOrig="270" w14:anchorId="020CA19A">
                <v:shape id="_x0000_i1655" type="#_x0000_t75" style="width:15pt;height:13.5pt" o:ole="">
                  <v:imagedata r:id="rId1269" o:title=""/>
                </v:shape>
                <o:OLEObject Type="Embed" ProgID="Equation.DSMT4" ShapeID="_x0000_i1655" DrawAspect="Content" ObjectID="_1686895901" r:id="rId1273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đối xứng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pt-BR"/>
              </w:rPr>
              <w:object w:dxaOrig="270" w:dyaOrig="270" w14:anchorId="39A032F7">
                <v:shape id="_x0000_i1656" type="#_x0000_t75" style="width:13.5pt;height:13.5pt" o:ole="">
                  <v:imagedata r:id="rId1274" o:title=""/>
                </v:shape>
                <o:OLEObject Type="Embed" ProgID="Equation.DSMT4" ShapeID="_x0000_i1656" DrawAspect="Content" ObjectID="_1686895902" r:id="rId1275"/>
              </w:object>
            </w:r>
            <w:r w:rsidRPr="002A7114">
              <w:rPr>
                <w:rFonts w:ascii="Chu Van An" w:hAnsi="Chu Van An" w:cs="Chu Van An"/>
                <w:szCs w:val="24"/>
                <w:lang w:val="pt-BR"/>
              </w:rPr>
              <w:t xml:space="preserve"> qua</w:t>
            </w:r>
          </w:p>
          <w:p w14:paraId="401D7215" w14:textId="35264ED2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</w:p>
          <w:p w14:paraId="44AE58D5" w14:textId="014299D9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1CFF30A">
                <v:shape id="_x0000_i1657" type="#_x0000_t75" style="width:12pt;height:13.5pt" o:ole="">
                  <v:imagedata r:id="rId1276" o:title=""/>
                </v:shape>
                <o:OLEObject Type="Embed" ProgID="Equation.DSMT4" ShapeID="_x0000_i1657" DrawAspect="Content" ObjectID="_1686895903" r:id="rId127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F92CEF9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1B205D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AEEC5C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AFCDB2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19: 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 cho tam giác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285" w14:anchorId="31ABB826">
                <v:shape id="_x0000_i1658" type="#_x0000_t75" style="width:27.75pt;height:14.25pt" o:ole="">
                  <v:imagedata r:id="rId1278" o:title=""/>
                </v:shape>
                <o:OLEObject Type="Embed" ProgID="Equation.DSMT4" ShapeID="_x0000_i1658" DrawAspect="Content" ObjectID="_1686895904" r:id="rId127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855" w:dyaOrig="315" w14:anchorId="23C46AC4">
                <v:shape id="_x0000_i1659" type="#_x0000_t75" style="width:42.75pt;height:15.75pt" o:ole="">
                  <v:imagedata r:id="rId1280" o:title=""/>
                </v:shape>
                <o:OLEObject Type="Embed" ProgID="Equation.DSMT4" ShapeID="_x0000_i1659" DrawAspect="Content" ObjectID="_1686895905" r:id="rId128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200" w:dyaOrig="315" w14:anchorId="41409654">
                <v:shape id="_x0000_i1660" type="#_x0000_t75" style="width:60pt;height:15.75pt" o:ole="">
                  <v:imagedata r:id="rId1282" o:title=""/>
                </v:shape>
                <o:OLEObject Type="Embed" ProgID="Equation.DSMT4" ShapeID="_x0000_i1660" DrawAspect="Content" ObjectID="_1686895906" r:id="rId128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Khi đó phép tịnh tiến theo véc tơ </w:t>
            </w:r>
            <w:r w:rsidRPr="002A7114">
              <w:rPr>
                <w:rFonts w:ascii="Chu Van An" w:eastAsia="Arial" w:hAnsi="Chu Van An" w:cs="Chu Van An"/>
                <w:position w:val="-24"/>
                <w:szCs w:val="24"/>
              </w:rPr>
              <w:object w:dxaOrig="975" w:dyaOrig="615" w14:anchorId="65D3E609">
                <v:shape id="_x0000_i1661" type="#_x0000_t75" style="width:48.75pt;height:30.75pt" o:ole="">
                  <v:imagedata r:id="rId1284" o:title=""/>
                </v:shape>
                <o:OLEObject Type="Embed" ProgID="Equation.DSMT4" ShapeID="_x0000_i1661" DrawAspect="Content" ObjectID="_1686895907" r:id="rId128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biến:</w:t>
            </w:r>
          </w:p>
          <w:p w14:paraId="5572FDA1" w14:textId="79EFC224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0D2CD917">
                <v:shape id="_x0000_i1662" type="#_x0000_t75" style="width:15.75pt;height:12.75pt" o:ole="">
                  <v:imagedata r:id="rId1286" o:title=""/>
                </v:shape>
                <o:OLEObject Type="Embed" ProgID="Equation.DSMT4" ShapeID="_x0000_i1662" DrawAspect="Content" ObjectID="_1686895908" r:id="rId128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0C90F777">
                <v:shape id="_x0000_i1663" type="#_x0000_t75" style="width:12pt;height:12.75pt" o:ole="">
                  <v:imagedata r:id="rId1288" o:title=""/>
                </v:shape>
                <o:OLEObject Type="Embed" ProgID="Equation.DSMT4" ShapeID="_x0000_i1663" DrawAspect="Content" ObjectID="_1686895909" r:id="rId128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307234DF">
                <v:shape id="_x0000_i1664" type="#_x0000_t75" style="width:15.75pt;height:12.75pt" o:ole="">
                  <v:imagedata r:id="rId1286" o:title=""/>
                </v:shape>
                <o:OLEObject Type="Embed" ProgID="Equation.DSMT4" ShapeID="_x0000_i1664" DrawAspect="Content" ObjectID="_1686895910" r:id="rId129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28632209">
                <v:shape id="_x0000_i1665" type="#_x0000_t75" style="width:14.25pt;height:14.25pt" o:ole="">
                  <v:imagedata r:id="rId1291" o:title=""/>
                </v:shape>
                <o:OLEObject Type="Embed" ProgID="Equation.DSMT4" ShapeID="_x0000_i1665" DrawAspect="Content" ObjectID="_1686895911" r:id="rId129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3778ECC5" w14:textId="7E859358" w:rsidR="005D5BB8" w:rsidRPr="002A7114" w:rsidRDefault="005D5BB8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7E1D70A2">
                <v:shape id="_x0000_i1666" type="#_x0000_t75" style="width:15.75pt;height:12.75pt" o:ole="">
                  <v:imagedata r:id="rId1286" o:title=""/>
                </v:shape>
                <o:OLEObject Type="Embed" ProgID="Equation.DSMT4" ShapeID="_x0000_i1666" DrawAspect="Content" ObjectID="_1686895912" r:id="rId129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4A76EDFD">
                <v:shape id="_x0000_i1667" type="#_x0000_t75" style="width:12pt;height:12.75pt" o:ole="">
                  <v:imagedata r:id="rId1294" o:title=""/>
                </v:shape>
                <o:OLEObject Type="Embed" ProgID="Equation.DSMT4" ShapeID="_x0000_i1667" DrawAspect="Content" ObjectID="_1686895913" r:id="rId129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4F94D58E">
                <v:shape id="_x0000_i1668" type="#_x0000_t75" style="width:15.75pt;height:12.75pt" o:ole="">
                  <v:imagedata r:id="rId1286" o:title=""/>
                </v:shape>
                <o:OLEObject Type="Embed" ProgID="Equation.DSMT4" ShapeID="_x0000_i1668" DrawAspect="Content" ObjectID="_1686895914" r:id="rId129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1BD18FD7">
                <v:shape id="_x0000_i1669" type="#_x0000_t75" style="width:12pt;height:12.75pt" o:ole="">
                  <v:imagedata r:id="rId1297" o:title=""/>
                </v:shape>
                <o:OLEObject Type="Embed" ProgID="Equation.DSMT4" ShapeID="_x0000_i1669" DrawAspect="Content" ObjectID="_1686895915" r:id="rId129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35200EE5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E82C0D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1FB9CD2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26B2C5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20: </w:t>
            </w:r>
            <w:r w:rsidRPr="002A7114">
              <w:rPr>
                <w:rFonts w:ascii="Chu Van An" w:hAnsi="Chu Van An" w:cs="Chu Van An"/>
                <w:szCs w:val="24"/>
              </w:rPr>
              <w:t xml:space="preserve">Trong mặt phẳng, 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5187EA1F">
                <v:shape id="_x0000_i1670" type="#_x0000_t75" style="width:28.5pt;height:13.5pt" o:ole="">
                  <v:imagedata r:id="rId1299" o:title=""/>
                </v:shape>
                <o:OLEObject Type="Embed" ProgID="Equation.DSMT4" ShapeID="_x0000_i1670" DrawAspect="Content" ObjectID="_1686895916" r:id="rId130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45" w:dyaOrig="330" w14:anchorId="662D77E2">
                <v:shape id="_x0000_i1671" type="#_x0000_t75" style="width:47.25pt;height:16.5pt" o:ole="">
                  <v:imagedata r:id="rId1301" o:title=""/>
                </v:shape>
                <o:OLEObject Type="Embed" ProgID="Equation.DSMT4" ShapeID="_x0000_i1671" DrawAspect="Content" ObjectID="_1686895917" r:id="rId130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các cạnh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795D0405">
                <v:shape id="_x0000_i1672" type="#_x0000_t75" style="width:20.25pt;height:13.5pt" o:ole="">
                  <v:imagedata r:id="rId1303" o:title=""/>
                </v:shape>
                <o:OLEObject Type="Embed" ProgID="Equation.DSMT4" ShapeID="_x0000_i1672" DrawAspect="Content" ObjectID="_1686895918" r:id="rId130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70" w14:anchorId="00703BBE">
                <v:shape id="_x0000_i1673" type="#_x0000_t75" style="width:18.75pt;height:13.5pt" o:ole="">
                  <v:imagedata r:id="rId1305" o:title=""/>
                </v:shape>
                <o:OLEObject Type="Embed" ProgID="Equation.DSMT4" ShapeID="_x0000_i1673" DrawAspect="Content" ObjectID="_1686895919" r:id="rId130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6CB08851">
                <v:shape id="_x0000_i1674" type="#_x0000_t75" style="width:20.25pt;height:13.5pt" o:ole="">
                  <v:imagedata r:id="rId1307" o:title=""/>
                </v:shape>
                <o:OLEObject Type="Embed" ProgID="Equation.DSMT4" ShapeID="_x0000_i1674" DrawAspect="Content" ObjectID="_1686895920" r:id="rId130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theo </w:t>
            </w:r>
            <w:r w:rsidRPr="002A7114">
              <w:rPr>
                <w:rFonts w:ascii="Chu Van An" w:eastAsia="Times New Roman" w:hAnsi="Chu Van An" w:cs="Chu Van An"/>
                <w:position w:val="-24"/>
                <w:szCs w:val="24"/>
              </w:rPr>
              <w:object w:dxaOrig="975" w:dyaOrig="630" w14:anchorId="4B6A7048">
                <v:shape id="_x0000_i1675" type="#_x0000_t75" style="width:48.75pt;height:31.5pt" o:ole="">
                  <v:imagedata r:id="rId1309" o:title=""/>
                </v:shape>
                <o:OLEObject Type="Embed" ProgID="Equation.DSMT4" ShapeID="_x0000_i1675" DrawAspect="Content" ObjectID="_1686895921" r:id="rId131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</w:t>
            </w:r>
          </w:p>
          <w:p w14:paraId="78A507FB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  <w:lang w:eastAsia="vi-VN"/>
              </w:rPr>
              <w:drawing>
                <wp:inline distT="0" distB="0" distL="0" distR="0" wp14:anchorId="50CA078D" wp14:editId="71909472">
                  <wp:extent cx="1762125" cy="1095375"/>
                  <wp:effectExtent l="0" t="0" r="9525" b="9525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300EE8" w14:textId="287FE771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D624BE7">
                <v:shape id="_x0000_i1676" type="#_x0000_t75" style="width:12pt;height:13.5pt" o:ole="">
                  <v:imagedata r:id="rId1312" o:title=""/>
                </v:shape>
                <o:OLEObject Type="Embed" ProgID="Equation.DSMT4" ShapeID="_x0000_i1676" DrawAspect="Content" ObjectID="_1686895922" r:id="rId131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F06BD46">
                <v:shape id="_x0000_i1677" type="#_x0000_t75" style="width:13.5pt;height:13.5pt" o:ole="">
                  <v:imagedata r:id="rId1314" o:title=""/>
                </v:shape>
                <o:OLEObject Type="Embed" ProgID="Equation.DSMT4" ShapeID="_x0000_i1677" DrawAspect="Content" ObjectID="_1686895923" r:id="rId1315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509816E5">
                <v:shape id="_x0000_i1678" type="#_x0000_t75" style="width:13.5pt;height:13.5pt" o:ole="">
                  <v:imagedata r:id="rId1316" o:title=""/>
                </v:shape>
                <o:OLEObject Type="Embed" ProgID="Equation.DSMT4" ShapeID="_x0000_i1678" DrawAspect="Content" ObjectID="_1686895924" r:id="rId131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5B341AE">
                <v:shape id="_x0000_i1679" type="#_x0000_t75" style="width:12pt;height:13.5pt" o:ole="">
                  <v:imagedata r:id="rId1318" o:title=""/>
                </v:shape>
                <o:OLEObject Type="Embed" ProgID="Equation.DSMT4" ShapeID="_x0000_i1679" DrawAspect="Content" ObjectID="_1686895925" r:id="rId1319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44B8DBAF" w14:textId="7965F5FC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78EB9F07">
                <v:shape id="_x0000_i1680" type="#_x0000_t75" style="width:16.5pt;height:13.5pt" o:ole="">
                  <v:imagedata r:id="rId1320" o:title=""/>
                </v:shape>
                <o:OLEObject Type="Embed" ProgID="Equation.DSMT4" ShapeID="_x0000_i1680" DrawAspect="Content" ObjectID="_1686895926" r:id="rId132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240C243">
                <v:shape id="_x0000_i1681" type="#_x0000_t75" style="width:12pt;height:13.5pt" o:ole="">
                  <v:imagedata r:id="rId1322" o:title=""/>
                </v:shape>
                <o:OLEObject Type="Embed" ProgID="Equation.DSMT4" ShapeID="_x0000_i1681" DrawAspect="Content" ObjectID="_1686895927" r:id="rId1323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09693B6A">
                <v:shape id="_x0000_i1682" type="#_x0000_t75" style="width:16.5pt;height:13.5pt" o:ole="">
                  <v:imagedata r:id="rId1324" o:title=""/>
                </v:shape>
                <o:OLEObject Type="Embed" ProgID="Equation.DSMT4" ShapeID="_x0000_i1682" DrawAspect="Content" ObjectID="_1686895928" r:id="rId1325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25191865">
                <v:shape id="_x0000_i1683" type="#_x0000_t75" style="width:13.5pt;height:13.5pt" o:ole="">
                  <v:imagedata r:id="rId1326" o:title=""/>
                </v:shape>
                <o:OLEObject Type="Embed" ProgID="Equation.DSMT4" ShapeID="_x0000_i1683" DrawAspect="Content" ObjectID="_1686895929" r:id="rId1327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02D096BA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33225B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032A8CE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006F0B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21: </w:t>
            </w:r>
            <w:r w:rsidRPr="002A7114">
              <w:rPr>
                <w:rFonts w:ascii="Chu Van An" w:hAnsi="Chu Van An" w:cs="Chu Van An"/>
                <w:szCs w:val="24"/>
              </w:rPr>
              <w:t>Có 12 tấm hình tròn như nhau được xếp theo hình vẽ. Sau một phép tịnh tiến, hình 1 biến thành hình 8. Hỏi ảnh của hình 5 là hình nào?</w:t>
            </w:r>
          </w:p>
          <w:p w14:paraId="49B0C7F8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noProof/>
                <w:lang w:eastAsia="vi-VN"/>
              </w:rPr>
              <w:lastRenderedPageBreak/>
              <w:drawing>
                <wp:inline distT="0" distB="0" distL="0" distR="0" wp14:anchorId="529BCCA7" wp14:editId="3E070A98">
                  <wp:extent cx="1028700" cy="1314450"/>
                  <wp:effectExtent l="0" t="0" r="0" b="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F4602B" w14:textId="670AB077" w:rsidR="005D5BB8" w:rsidRPr="002A7114" w:rsidRDefault="005D5BB8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EC99EB7">
                <v:shape id="_x0000_i1684" type="#_x0000_t75" style="width:13.5pt;height:13.5pt" o:ole="">
                  <v:imagedata r:id="rId1329" o:title=""/>
                </v:shape>
                <o:OLEObject Type="Embed" ProgID="Equation.DSMT4" ShapeID="_x0000_i1684" DrawAspect="Content" ObjectID="_1686895930" r:id="rId133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7DAC0BD">
                <v:shape id="_x0000_i1685" type="#_x0000_t75" style="width:13.5pt;height:13.5pt" o:ole="">
                  <v:imagedata r:id="rId1331" o:title=""/>
                </v:shape>
                <o:OLEObject Type="Embed" ProgID="Equation.DSMT4" ShapeID="_x0000_i1685" DrawAspect="Content" ObjectID="_1686895931" r:id="rId133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0E20E42F">
                <v:shape id="_x0000_i1686" type="#_x0000_t75" style="width:13.5pt;height:13.5pt" o:ole="">
                  <v:imagedata r:id="rId1333" o:title=""/>
                </v:shape>
                <o:OLEObject Type="Embed" ProgID="Equation.DSMT4" ShapeID="_x0000_i1686" DrawAspect="Content" ObjectID="_1686895932" r:id="rId133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70" w14:anchorId="1EDEAA88">
                <v:shape id="_x0000_i1687" type="#_x0000_t75" style="width:9pt;height:13.5pt" o:ole="">
                  <v:imagedata r:id="rId1335" o:title=""/>
                </v:shape>
                <o:OLEObject Type="Embed" ProgID="Equation.DSMT4" ShapeID="_x0000_i1687" DrawAspect="Content" ObjectID="_1686895933" r:id="rId1336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431A1AC0" w14:textId="77777777" w:rsidR="005D5BB8" w:rsidRPr="002A7114" w:rsidRDefault="005D5BB8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811C61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D5BB8" w:rsidRPr="002A7114" w14:paraId="57C9AAF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6C67B1" w14:textId="77777777" w:rsidR="005D5BB8" w:rsidRPr="002A7114" w:rsidRDefault="005D5BB8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22: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5F40D382">
                <v:shape id="_x0000_i1688" type="#_x0000_t75" style="width:28.5pt;height:14.25pt" o:ole="">
                  <v:imagedata r:id="rId1337" o:title=""/>
                </v:shape>
                <o:OLEObject Type="Embed" ProgID="Equation.DSMT4" ShapeID="_x0000_i1688" DrawAspect="Content" ObjectID="_1686895934" r:id="rId133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trọng tâm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85" w14:anchorId="54FF1398">
                <v:shape id="_x0000_i1689" type="#_x0000_t75" style="width:13.5pt;height:14.25pt" o:ole="">
                  <v:imagedata r:id="rId1339" o:title=""/>
                </v:shape>
                <o:OLEObject Type="Embed" ProgID="Equation.DSMT4" ShapeID="_x0000_i1689" DrawAspect="Content" ObjectID="_1686895935" r:id="rId134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85" w:dyaOrig="315" w14:anchorId="589F813D">
                <v:shape id="_x0000_i1690" type="#_x0000_t75" style="width:44.25pt;height:15.75pt" o:ole="">
                  <v:imagedata r:id="rId1341" o:title=""/>
                </v:shape>
                <o:OLEObject Type="Embed" ProgID="Equation.DSMT4" ShapeID="_x0000_i1690" DrawAspect="Content" ObjectID="_1686895936" r:id="rId134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7A2DE4E3">
                <v:shape id="_x0000_i1691" type="#_x0000_t75" style="width:21pt;height:14.25pt" o:ole="">
                  <v:imagedata r:id="rId975" o:title=""/>
                </v:shape>
                <o:OLEObject Type="Embed" ProgID="Equation.DSMT4" ShapeID="_x0000_i1691" DrawAspect="Content" ObjectID="_1686895937" r:id="rId1343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4DB2CF9A">
                <v:shape id="_x0000_i1692" type="#_x0000_t75" style="width:18.75pt;height:14.25pt" o:ole="">
                  <v:imagedata r:id="rId977" o:title=""/>
                </v:shape>
                <o:OLEObject Type="Embed" ProgID="Equation.DSMT4" ShapeID="_x0000_i1692" DrawAspect="Content" ObjectID="_1686895938" r:id="rId134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20" w:dyaOrig="270" w14:anchorId="5FD31997">
                <v:shape id="_x0000_i1693" type="#_x0000_t75" style="width:21pt;height:13.5pt" o:ole="">
                  <v:imagedata r:id="rId1345" o:title=""/>
                </v:shape>
                <o:OLEObject Type="Embed" ProgID="Equation.DSMT4" ShapeID="_x0000_i1693" DrawAspect="Content" ObjectID="_1686895939" r:id="rId1346"/>
              </w:object>
            </w:r>
            <w:r w:rsidRPr="002A7114">
              <w:rPr>
                <w:rFonts w:ascii="Chu Van An" w:hAnsi="Chu Van An" w:cs="Chu Van An"/>
                <w:szCs w:val="24"/>
              </w:rPr>
              <w:t>. Mệnh đề nào sau đây đúng?</w:t>
            </w:r>
          </w:p>
          <w:p w14:paraId="63D2A8C0" w14:textId="6E4E727B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635" w:dyaOrig="570" w14:anchorId="40899D1B">
                <v:shape id="_x0000_i1694" type="#_x0000_t75" style="width:81.75pt;height:28.5pt" o:ole="">
                  <v:imagedata r:id="rId1347" o:title=""/>
                </v:shape>
                <o:OLEObject Type="Embed" ProgID="Equation.DSMT4" ShapeID="_x0000_i1694" DrawAspect="Content" ObjectID="_1686895940" r:id="rId1348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605" w:dyaOrig="570" w14:anchorId="7A5CFA2F">
                <v:shape id="_x0000_i1695" type="#_x0000_t75" style="width:80.25pt;height:28.5pt" o:ole="">
                  <v:imagedata r:id="rId1349" o:title=""/>
                </v:shape>
                <o:OLEObject Type="Embed" ProgID="Equation.DSMT4" ShapeID="_x0000_i1695" DrawAspect="Content" ObjectID="_1686895941" r:id="rId1350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23A0A81E" w14:textId="1F88DB72" w:rsidR="005D5BB8" w:rsidRPr="002A7114" w:rsidRDefault="005D5BB8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575" w:dyaOrig="570" w14:anchorId="5BF6D40F">
                <v:shape id="_x0000_i1696" type="#_x0000_t75" style="width:78.75pt;height:28.5pt" o:ole="">
                  <v:imagedata r:id="rId1351" o:title=""/>
                </v:shape>
                <o:OLEObject Type="Embed" ProgID="Equation.DSMT4" ShapeID="_x0000_i1696" DrawAspect="Content" ObjectID="_1686895942" r:id="rId1352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635" w:dyaOrig="420" w14:anchorId="27322E60">
                <v:shape id="_x0000_i1697" type="#_x0000_t75" style="width:81.75pt;height:21pt" o:ole="">
                  <v:imagedata r:id="rId1353" o:title=""/>
                </v:shape>
                <o:OLEObject Type="Embed" ProgID="Equation.DSMT4" ShapeID="_x0000_i1697" DrawAspect="Content" ObjectID="_1686895943" r:id="rId1354"/>
              </w:object>
            </w:r>
            <w:r w:rsidRPr="002A7114">
              <w:rPr>
                <w:rFonts w:ascii="Chu Van An" w:hAnsi="Chu Van An" w:cs="Chu Van An"/>
                <w:szCs w:val="24"/>
              </w:rPr>
              <w:t>.</w:t>
            </w:r>
          </w:p>
          <w:p w14:paraId="655E3C9F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4882AA" w14:textId="77777777" w:rsidR="005D5BB8" w:rsidRPr="002A7114" w:rsidRDefault="005D5BB8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D5BB8" w:rsidRPr="002A7114" w14:paraId="44D04C0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B0C5A1" w14:textId="77777777" w:rsidR="005D5BB8" w:rsidRPr="002A7114" w:rsidRDefault="005D5BB8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23: </w:t>
            </w:r>
            <w:r w:rsidRPr="002A7114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35" w:dyaOrig="375" w14:anchorId="4B29D411">
                <v:shape id="_x0000_i1698" type="#_x0000_t75" style="width:21.75pt;height:18.75pt" o:ole="">
                  <v:imagedata r:id="rId1355" o:title=""/>
                </v:shape>
                <o:OLEObject Type="Embed" ProgID="Equation.DSMT4" ShapeID="_x0000_i1698" DrawAspect="Content" ObjectID="_1686895944" r:id="rId135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có đường kính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35" w:dyaOrig="315" w14:anchorId="1EB97D0D">
                <v:shape id="_x0000_i1699" type="#_x0000_t75" style="width:21.75pt;height:15.75pt" o:ole="">
                  <v:imagedata r:id="rId1357" o:title=""/>
                </v:shape>
                <o:OLEObject Type="Embed" ProgID="Equation.DSMT4" ShapeID="_x0000_i1699" DrawAspect="Content" ObjectID="_1686895945" r:id="rId1358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4CFF0C47">
                <v:shape id="_x0000_i1700" type="#_x0000_t75" style="width:13.5pt;height:13.5pt" o:ole="">
                  <v:imagedata r:id="rId1359" o:title=""/>
                </v:shape>
                <o:OLEObject Type="Embed" ProgID="Equation.DSMT4" ShapeID="_x0000_i1700" DrawAspect="Content" ObjectID="_1686895946" r:id="rId136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là tiếp tuyến của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35" w:dyaOrig="375" w14:anchorId="6F86CE3E">
                <v:shape id="_x0000_i1701" type="#_x0000_t75" style="width:21.75pt;height:18.75pt" o:ole="">
                  <v:imagedata r:id="rId1355" o:title=""/>
                </v:shape>
                <o:OLEObject Type="Embed" ProgID="Equation.DSMT4" ShapeID="_x0000_i1701" DrawAspect="Content" ObjectID="_1686895947" r:id="rId1361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biết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1A3012F">
                <v:shape id="_x0000_i1702" type="#_x0000_t75" style="width:13.5pt;height:13.5pt" o:ole="">
                  <v:imagedata r:id="rId1359" o:title=""/>
                </v:shape>
                <o:OLEObject Type="Embed" ProgID="Equation.DSMT4" ShapeID="_x0000_i1702" DrawAspect="Content" ObjectID="_1686895948" r:id="rId136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song song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057127D8">
                <v:shape id="_x0000_i1703" type="#_x0000_t75" style="width:19.5pt;height:13.5pt" o:ole="">
                  <v:imagedata r:id="rId1363" o:title=""/>
                </v:shape>
                <o:OLEObject Type="Embed" ProgID="Equation.DSMT4" ShapeID="_x0000_i1703" DrawAspect="Content" ObjectID="_1686895949" r:id="rId136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. Phép tịnh tiến theo vectơ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330" w14:anchorId="61122CAF">
                <v:shape id="_x0000_i1704" type="#_x0000_t75" style="width:19.5pt;height:16.5pt" o:ole="">
                  <v:imagedata r:id="rId1365" o:title=""/>
                </v:shape>
                <o:OLEObject Type="Embed" ProgID="Equation.DSMT4" ShapeID="_x0000_i1704" DrawAspect="Content" ObjectID="_1686895950" r:id="rId1366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biến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11491DA7">
                <v:shape id="_x0000_i1705" type="#_x0000_t75" style="width:13.5pt;height:13.5pt" o:ole="">
                  <v:imagedata r:id="rId1359" o:title=""/>
                </v:shape>
                <o:OLEObject Type="Embed" ProgID="Equation.DSMT4" ShapeID="_x0000_i1705" DrawAspect="Content" ObjectID="_1686895951" r:id="rId136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3D034E9C">
                <v:shape id="_x0000_i1706" type="#_x0000_t75" style="width:16.5pt;height:15pt" o:ole="">
                  <v:imagedata r:id="rId1368" o:title=""/>
                </v:shape>
                <o:OLEObject Type="Embed" ProgID="Equation.DSMT4" ShapeID="_x0000_i1706" DrawAspect="Content" ObjectID="_1686895952" r:id="rId136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thì ta có:</w:t>
            </w:r>
          </w:p>
          <w:p w14:paraId="0E9AB404" w14:textId="30E38E7D" w:rsidR="005D5BB8" w:rsidRPr="002A7114" w:rsidRDefault="005D5BB8" w:rsidP="005434D1">
            <w:pPr>
              <w:shd w:val="clear" w:color="auto" w:fill="FFFFFF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42EB8054">
                <v:shape id="_x0000_i1707" type="#_x0000_t75" style="width:16.5pt;height:15pt" o:ole="">
                  <v:imagedata r:id="rId1368" o:title=""/>
                </v:shape>
                <o:OLEObject Type="Embed" ProgID="Equation.DSMT4" ShapeID="_x0000_i1707" DrawAspect="Content" ObjectID="_1686895953" r:id="rId137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trùng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FA6DF32">
                <v:shape id="_x0000_i1708" type="#_x0000_t75" style="width:13.5pt;height:13.5pt" o:ole="">
                  <v:imagedata r:id="rId1359" o:title=""/>
                </v:shape>
                <o:OLEObject Type="Embed" ProgID="Equation.DSMT4" ShapeID="_x0000_i1708" DrawAspect="Content" ObjectID="_1686895954" r:id="rId1371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1FCD6259">
                <v:shape id="_x0000_i1709" type="#_x0000_t75" style="width:16.5pt;height:15pt" o:ole="">
                  <v:imagedata r:id="rId1368" o:title=""/>
                </v:shape>
                <o:OLEObject Type="Embed" ProgID="Equation.DSMT4" ShapeID="_x0000_i1709" DrawAspect="Content" ObjectID="_1686895955" r:id="rId1372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vuông góc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2542BA5D">
                <v:shape id="_x0000_i1710" type="#_x0000_t75" style="width:19.5pt;height:13.5pt" o:ole="">
                  <v:imagedata r:id="rId1373" o:title=""/>
                </v:shape>
                <o:OLEObject Type="Embed" ProgID="Equation.DSMT4" ShapeID="_x0000_i1710" DrawAspect="Content" ObjectID="_1686895956" r:id="rId1374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tại </w:t>
            </w:r>
            <w:r w:rsidRPr="002A7114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40" w:dyaOrig="270" w14:anchorId="0BF446F3">
                <v:shape id="_x0000_i1711" type="#_x0000_t75" style="width:12pt;height:13.5pt" o:ole="">
                  <v:imagedata r:id="rId1375" o:title=""/>
                </v:shape>
                <o:OLEObject Type="Embed" ProgID="Equation.DSMT4" ShapeID="_x0000_i1711" DrawAspect="Content" ObjectID="_1686895957" r:id="rId1376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FF8C11D" w14:textId="130CE968" w:rsidR="005D5BB8" w:rsidRPr="002A7114" w:rsidRDefault="005D5BB8" w:rsidP="005434D1">
            <w:pPr>
              <w:shd w:val="clear" w:color="auto" w:fill="FFFFFF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2A7114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35527E7E">
                <v:shape id="_x0000_i1712" type="#_x0000_t75" style="width:16.5pt;height:15pt" o:ole="">
                  <v:imagedata r:id="rId1368" o:title=""/>
                </v:shape>
                <o:OLEObject Type="Embed" ProgID="Equation.DSMT4" ShapeID="_x0000_i1712" DrawAspect="Content" ObjectID="_1686895958" r:id="rId1377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song song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38CB73AD">
                <v:shape id="_x0000_i1713" type="#_x0000_t75" style="width:13.5pt;height:13.5pt" o:ole="">
                  <v:imagedata r:id="rId1359" o:title=""/>
                </v:shape>
                <o:OLEObject Type="Embed" ProgID="Equation.DSMT4" ShapeID="_x0000_i1713" DrawAspect="Content" ObjectID="_1686895959" r:id="rId1378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300" w14:anchorId="70218DC2">
                <v:shape id="_x0000_i1714" type="#_x0000_t75" style="width:16.5pt;height:15pt" o:ole="">
                  <v:imagedata r:id="rId1368" o:title=""/>
                </v:shape>
                <o:OLEObject Type="Embed" ProgID="Equation.DSMT4" ShapeID="_x0000_i1714" DrawAspect="Content" ObjectID="_1686895960" r:id="rId1379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vuông góc với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52484A7B">
                <v:shape id="_x0000_i1715" type="#_x0000_t75" style="width:19.5pt;height:13.5pt" o:ole="">
                  <v:imagedata r:id="rId1373" o:title=""/>
                </v:shape>
                <o:OLEObject Type="Embed" ProgID="Equation.DSMT4" ShapeID="_x0000_i1715" DrawAspect="Content" ObjectID="_1686895961" r:id="rId1380"/>
              </w:object>
            </w:r>
            <w:r w:rsidRPr="002A7114">
              <w:rPr>
                <w:rFonts w:ascii="Chu Van An" w:hAnsi="Chu Van An" w:cs="Chu Van An"/>
                <w:szCs w:val="24"/>
              </w:rPr>
              <w:t xml:space="preserve"> tại </w:t>
            </w:r>
            <w:r w:rsidRPr="002A7114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40" w:dyaOrig="270" w14:anchorId="3A5E2607">
                <v:shape id="_x0000_i1716" type="#_x0000_t75" style="width:12pt;height:13.5pt" o:ole="">
                  <v:imagedata r:id="rId1381" o:title=""/>
                </v:shape>
                <o:OLEObject Type="Embed" ProgID="Equation.DSMT4" ShapeID="_x0000_i1716" DrawAspect="Content" ObjectID="_1686895962" r:id="rId1382"/>
              </w:object>
            </w:r>
            <w:r w:rsidRPr="002A7114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5155032" w14:textId="77777777" w:rsidR="005D5BB8" w:rsidRPr="002A7114" w:rsidRDefault="005D5BB8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B2861F" w14:textId="77777777" w:rsidR="005D5BB8" w:rsidRPr="002A7114" w:rsidRDefault="005D5BB8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0A5E6CC1" w14:textId="1286F726" w:rsidR="00EC5D1C" w:rsidRPr="002A7114" w:rsidRDefault="00892566" w:rsidP="00FC4E6D">
      <w:pPr>
        <w:tabs>
          <w:tab w:val="left" w:pos="992"/>
        </w:tabs>
        <w:spacing w:before="120" w:after="0" w:line="240" w:lineRule="auto"/>
        <w:jc w:val="both"/>
        <w:rPr>
          <w:b/>
          <w:bCs/>
          <w:color w:val="0000CC"/>
        </w:rPr>
      </w:pPr>
      <w:r w:rsidRPr="002A7114">
        <w:rPr>
          <w:b/>
          <w:color w:val="FF00FF"/>
        </w:rPr>
        <w:t xml:space="preserve">  </w:t>
      </w:r>
      <w:r w:rsidRPr="002A7114">
        <w:rPr>
          <w:b/>
          <w:color w:val="00B050"/>
        </w:rPr>
        <w:t xml:space="preserve"> </w:t>
      </w:r>
      <w:r w:rsidR="00460B37" w:rsidRPr="002A7114">
        <w:rPr>
          <w:noProof/>
        </w:rPr>
        <mc:AlternateContent>
          <mc:Choice Requires="wpg">
            <w:drawing>
              <wp:inline distT="0" distB="0" distL="0" distR="0" wp14:anchorId="0061B986" wp14:editId="3E30153E">
                <wp:extent cx="6609025" cy="2418854"/>
                <wp:effectExtent l="0" t="38100" r="20955" b="1968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2418854"/>
                          <a:chOff x="-1" y="-26"/>
                          <a:chExt cx="6609025" cy="2350327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667"/>
                            <a:ext cx="6609025" cy="20896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8DA9551" w14:textId="77777777" w:rsidR="00C9251B" w:rsidRPr="00FE7BDA" w:rsidRDefault="00C9251B" w:rsidP="00C9251B">
                              <w:pPr>
                                <w:spacing w:line="256" w:lineRule="auto"/>
                                <w:rPr>
                                  <w:color w:val="000000" w:themeColor="text1"/>
                                </w:rPr>
                              </w:pPr>
                              <w:r w:rsidRPr="00FE7BDA">
                                <w:rPr>
                                  <w:rFonts w:ascii="Cambria Math" w:eastAsia="Yu Mincho" w:hAnsi="Cambria Math" w:cs="Cambria Math"/>
                                  <w:color w:val="0000CC"/>
                                </w:rPr>
                                <w:t>①</w:t>
                              </w:r>
                              <w:r w:rsidRPr="00FE7BDA">
                                <w:rPr>
                                  <w:rFonts w:eastAsia="Yu Mincho"/>
                                  <w:color w:val="000000" w:themeColor="text1"/>
                                </w:rPr>
                                <w:t xml:space="preserve">. </w:t>
                              </w:r>
                              <w:r w:rsidRPr="00FE7BDA">
                                <w:rPr>
                                  <w:color w:val="000000" w:themeColor="text1"/>
                                </w:rPr>
                                <w:t>Sử dụng biểu thức tọa độ:</w:t>
                              </w:r>
                            </w:p>
                            <w:p w14:paraId="249F3964" w14:textId="77777777" w:rsidR="00C9251B" w:rsidRPr="00FE7BDA" w:rsidRDefault="00C9251B" w:rsidP="00C9251B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</w:rPr>
                              </w:pPr>
                              <w:r w:rsidRPr="00FE7BDA">
                                <w:rPr>
                                  <w:position w:val="-54"/>
                                </w:rPr>
                                <w:object w:dxaOrig="3180" w:dyaOrig="1180" w14:anchorId="73F71481">
                                  <v:shape id="_x0000_i1717" type="#_x0000_t75" style="width:153.75pt;height:57pt" o:ole="">
                                    <v:imagedata r:id="rId44" o:title=""/>
                                  </v:shape>
                                  <o:OLEObject Type="Embed" ProgID="Equation.DSMT4" ShapeID="_x0000_i1717" DrawAspect="Content" ObjectID="_1686899894" r:id="rId1383"/>
                                </w:object>
                              </w:r>
                            </w:p>
                            <w:p w14:paraId="0B697990" w14:textId="77777777" w:rsidR="00C9251B" w:rsidRPr="00FE7BDA" w:rsidRDefault="00C9251B" w:rsidP="00C9251B">
                              <w:pPr>
                                <w:spacing w:line="256" w:lineRule="auto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  <w:r w:rsidRPr="00FE7BDA">
                                <w:rPr>
                                  <w:rFonts w:ascii="Cambria Math" w:eastAsia="Yu Mincho" w:hAnsi="Cambria Math" w:cs="Cambria Math"/>
                                  <w:color w:val="0000CC"/>
                                </w:rPr>
                                <w:t>②</w:t>
                              </w:r>
                              <w:r w:rsidRPr="00FE7BDA">
                                <w:rPr>
                                  <w:rFonts w:eastAsia="Calibri"/>
                                </w:rPr>
                                <w:t xml:space="preserve">. Sử dụng phương pháp tìm phương trình đường </w:t>
                              </w:r>
                              <w:r>
                                <w:rPr>
                                  <w:rFonts w:eastAsia="Calibri"/>
                                </w:rPr>
                                <w:t>tròn</w:t>
                              </w:r>
                              <w:r w:rsidRPr="00FE7BDA">
                                <w:rPr>
                                  <w:rFonts w:eastAsia="Calibri"/>
                                </w:rPr>
                                <w:t xml:space="preserve"> của lớp 10.</w:t>
                              </w: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6380630" cy="485801"/>
                            <a:chOff x="150812" y="-26"/>
                            <a:chExt cx="6381009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6381009" cy="485775"/>
                              <a:chOff x="150812" y="0"/>
                              <a:chExt cx="6381009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3997" y="0"/>
                                <a:ext cx="6347824" cy="485775"/>
                                <a:chOff x="183997" y="0"/>
                                <a:chExt cx="6347824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3997" y="2668"/>
                                  <a:ext cx="6347824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956144" cy="485775"/>
                                  <a:chOff x="1502180" y="0"/>
                                  <a:chExt cx="4956144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846610" cy="369570"/>
                                    <a:chOff x="1611714" y="104387"/>
                                    <a:chExt cx="4846610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647" y="105089"/>
                                      <a:ext cx="4697677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3B408121" w:rsidR="00E62F77" w:rsidRPr="000E275C" w:rsidRDefault="000E275C" w:rsidP="00460B37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u w:val="single"/>
                                          </w:rPr>
                                        </w:pPr>
                                        <w:r w:rsidRPr="000E275C">
                                          <w:rPr>
                                            <w:bCs/>
                                            <w:color w:val="7030A0"/>
                                          </w:rPr>
                                          <w:t xml:space="preserve">Tìm ảnh hoặc tạo ảnh qua phép tịnh tiến khi biết </w:t>
                                        </w:r>
                                        <w:r w:rsidRPr="000E275C">
                                          <w:rPr>
                                            <w:bCs/>
                                            <w:color w:val="8B008B"/>
                                          </w:rPr>
                                          <w:t>tọa độ</w:t>
                                        </w:r>
                                        <w:r>
                                          <w:rPr>
                                            <w:bCs/>
                                            <w:color w:val="8B008B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42" style="width:520.4pt;height:190.45pt;mso-position-horizontal-relative:char;mso-position-vertical-relative:line" coordorigin="" coordsize="66090,235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">
                <v:shape id="Rectangle: Diagonal Corners Rounded 1" o:spid="_x0000_s1143" style="position:absolute;top:2606;width:66090;height:2089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50244;6609025,2069846;6594110,2089634;113240,2089634;0,1939390;0,19788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8DA9551" w14:textId="77777777" w:rsidR="00C9251B" w:rsidRPr="00FE7BDA" w:rsidRDefault="00C9251B" w:rsidP="00C9251B">
                        <w:pPr>
                          <w:spacing w:line="256" w:lineRule="auto"/>
                          <w:rPr>
                            <w:color w:val="000000" w:themeColor="text1"/>
                          </w:rPr>
                        </w:pPr>
                        <w:r w:rsidRPr="00FE7BDA">
                          <w:rPr>
                            <w:rFonts w:ascii="Cambria Math" w:eastAsia="Yu Mincho" w:hAnsi="Cambria Math" w:cs="Cambria Math"/>
                            <w:color w:val="0000CC"/>
                          </w:rPr>
                          <w:t>①</w:t>
                        </w:r>
                        <w:r w:rsidRPr="00FE7BDA">
                          <w:rPr>
                            <w:rFonts w:eastAsia="Yu Mincho"/>
                            <w:color w:val="000000" w:themeColor="text1"/>
                          </w:rPr>
                          <w:t xml:space="preserve">. </w:t>
                        </w:r>
                        <w:r w:rsidRPr="00FE7BDA">
                          <w:rPr>
                            <w:color w:val="000000" w:themeColor="text1"/>
                          </w:rPr>
                          <w:t>Sử dụng biểu thức tọa độ:</w:t>
                        </w:r>
                      </w:p>
                      <w:p w14:paraId="249F3964" w14:textId="77777777" w:rsidR="00C9251B" w:rsidRPr="00FE7BDA" w:rsidRDefault="00C9251B" w:rsidP="00C9251B">
                        <w:pPr>
                          <w:spacing w:line="256" w:lineRule="auto"/>
                          <w:jc w:val="center"/>
                          <w:rPr>
                            <w:rFonts w:eastAsia="Calibri"/>
                          </w:rPr>
                        </w:pPr>
                        <w:r w:rsidRPr="00FE7BDA">
                          <w:rPr>
                            <w:position w:val="-54"/>
                          </w:rPr>
                          <w:object w:dxaOrig="3180" w:dyaOrig="1180" w14:anchorId="73F71481">
                            <v:shape id="_x0000_i1736" type="#_x0000_t75" style="width:153.75pt;height:57pt" o:ole="">
                              <v:imagedata r:id="rId70" o:title=""/>
                            </v:shape>
                            <o:OLEObject Type="Embed" ProgID="Equation.DSMT4" ShapeID="_x0000_i1736" DrawAspect="Content" ObjectID="_1686900264" r:id="rId1384"/>
                          </w:object>
                        </w:r>
                      </w:p>
                      <w:p w14:paraId="0B697990" w14:textId="77777777" w:rsidR="00C9251B" w:rsidRPr="00FE7BDA" w:rsidRDefault="00C9251B" w:rsidP="00C9251B">
                        <w:pPr>
                          <w:spacing w:line="256" w:lineRule="auto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  <w:r w:rsidRPr="00FE7BDA">
                          <w:rPr>
                            <w:rFonts w:ascii="Cambria Math" w:eastAsia="Yu Mincho" w:hAnsi="Cambria Math" w:cs="Cambria Math"/>
                            <w:color w:val="0000CC"/>
                          </w:rPr>
                          <w:t>②</w:t>
                        </w:r>
                        <w:r w:rsidRPr="00FE7BDA">
                          <w:rPr>
                            <w:rFonts w:eastAsia="Calibri"/>
                          </w:rPr>
                          <w:t xml:space="preserve">. Sử dụng phương pháp tìm phương trình đường </w:t>
                        </w:r>
                        <w:r>
                          <w:rPr>
                            <w:rFonts w:eastAsia="Calibri"/>
                          </w:rPr>
                          <w:t>tròn</w:t>
                        </w:r>
                        <w:r w:rsidRPr="00FE7BDA">
                          <w:rPr>
                            <w:rFonts w:eastAsia="Calibri"/>
                          </w:rPr>
                          <w:t xml:space="preserve"> của lớp 10.</w:t>
                        </w: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4" style="position:absolute;left:1508;width:63806;height:4857" coordorigin="1508" coordsize="63810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45" style="position:absolute;left:1508;width:63810;height:4857" coordorigin="1508" coordsize="638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46" style="position:absolute;left:1839;width:63479;height:4857" coordorigin="1839" coordsize="6347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47" style="position:absolute;left:1839;top:26;width:63479;height:4829;visibility:visible;mso-wrap-style:square;v-text-anchor:middle" coordsize="6347824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" path="m,l6181115,r166709,166709l6347824,482865,,482865,,xe" fillcolor="#efddf6 [663]" stroked="f">
                        <v:fill r:id="rId72" o:title="" color2="#fffff7" type="pattern"/>
                        <v:path arrowok="t" o:connecttype="custom" o:connectlocs="0,0;6181115,0;6347824,166709;6347824,482865;0,482865;0,0" o:connectangles="0,0,0,0,0,0"/>
                      </v:shape>
                      <v:group id="Group 232" o:spid="_x0000_s1148" style="position:absolute;left:15021;width:49562;height:4857" coordorigin="15021" coordsize="4956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49" style="position:absolute;left:16117;top:1043;width:48466;height:3696" coordorigin="16117,1043" coordsize="4846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0" type="#_x0000_t55" style="position:absolute;left:17606;top:1050;width:46977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" adj="21302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3B408121" w:rsidR="00E62F77" w:rsidRPr="000E275C" w:rsidRDefault="000E275C" w:rsidP="00460B37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u w:val="single"/>
                                    </w:rPr>
                                  </w:pPr>
                                  <w:r w:rsidRPr="000E275C">
                                    <w:rPr>
                                      <w:bCs/>
                                      <w:color w:val="7030A0"/>
                                    </w:rPr>
                                    <w:t xml:space="preserve">Tìm ảnh hoặc tạo ảnh qua phép tịnh tiến khi biết </w:t>
                                  </w:r>
                                  <w:r w:rsidRPr="000E275C">
                                    <w:rPr>
                                      <w:bCs/>
                                      <w:color w:val="8B008B"/>
                                    </w:rPr>
                                    <w:t>tọa độ</w:t>
                                  </w:r>
                                  <w:r>
                                    <w:rPr>
                                      <w:bCs/>
                                      <w:color w:val="8B008B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5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2A7114" w:rsidRDefault="003051AA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15E03457" w14:textId="016FD468" w:rsidR="00EC5D1C" w:rsidRPr="002A7114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2A7114">
        <w:rPr>
          <w:b/>
          <w:bCs/>
          <w:color w:val="0000CC"/>
          <w:shd w:val="clear" w:color="auto" w:fill="F9FFE5"/>
        </w:rPr>
        <w:sym w:font="Wingdings" w:char="F031"/>
      </w:r>
      <w:r w:rsidRPr="002A7114">
        <w:rPr>
          <w:b/>
          <w:bCs/>
          <w:color w:val="FF0000"/>
          <w:shd w:val="clear" w:color="auto" w:fill="F9FFE5"/>
        </w:rPr>
        <w:t>_Bài tập minh họa</w:t>
      </w:r>
      <w:r w:rsidRPr="002A7114">
        <w:rPr>
          <w:b/>
          <w:bCs/>
          <w:color w:val="FF0000"/>
        </w:rPr>
        <w:t>:</w:t>
      </w:r>
    </w:p>
    <w:p w14:paraId="40BAE6CB" w14:textId="77777777" w:rsidR="00091194" w:rsidRPr="002A7114" w:rsidRDefault="00091194" w:rsidP="00F95BF0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2A7114">
        <w:rPr>
          <w:lang w:val="es-ES"/>
        </w:rPr>
        <w:t xml:space="preserve">Trong mặt phẳng </w:t>
      </w:r>
      <w:r w:rsidRPr="002A7114">
        <w:rPr>
          <w:rFonts w:ascii="Times New Roman" w:eastAsia="Times New Roman" w:hAnsi="Times New Roman" w:cs="Times New Roman"/>
          <w:position w:val="-10"/>
        </w:rPr>
        <w:object w:dxaOrig="465" w:dyaOrig="315" w14:anchorId="0CA4D10B">
          <v:shape id="_x0000_i1718" type="#_x0000_t75" style="width:23.25pt;height:15.75pt" o:ole="">
            <v:imagedata r:id="rId1385" o:title=""/>
          </v:shape>
          <o:OLEObject Type="Embed" ProgID="Equation.DSMT4" ShapeID="_x0000_i1718" DrawAspect="Content" ObjectID="_1686895963" r:id="rId1386"/>
        </w:object>
      </w:r>
      <w:r w:rsidRPr="002A7114">
        <w:rPr>
          <w:lang w:val="es-ES"/>
        </w:rPr>
        <w:t xml:space="preserve">, cho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80" w:dyaOrig="420" w14:anchorId="29F45682">
          <v:shape id="_x0000_i1719" type="#_x0000_t75" style="width:54pt;height:21pt" o:ole="">
            <v:imagedata r:id="rId1387" o:title=""/>
          </v:shape>
          <o:OLEObject Type="Embed" ProgID="Equation.DSMT4" ShapeID="_x0000_i1719" DrawAspect="Content" ObjectID="_1686895964" r:id="rId1388"/>
        </w:object>
      </w:r>
      <w:r w:rsidRPr="002A7114">
        <w:rPr>
          <w:lang w:val="es-ES"/>
        </w:rPr>
        <w:t xml:space="preserve"> và điểm </w:t>
      </w:r>
      <w:r w:rsidRPr="002A7114">
        <w:rPr>
          <w:rFonts w:ascii="Times New Roman" w:eastAsia="Times New Roman" w:hAnsi="Times New Roman" w:cs="Times New Roman"/>
          <w:position w:val="-14"/>
        </w:rPr>
        <w:object w:dxaOrig="825" w:dyaOrig="405" w14:anchorId="1DA785F5">
          <v:shape id="_x0000_i1720" type="#_x0000_t75" style="width:41.25pt;height:20.25pt" o:ole="">
            <v:imagedata r:id="rId1389" o:title=""/>
          </v:shape>
          <o:OLEObject Type="Embed" ProgID="Equation.DSMT4" ShapeID="_x0000_i1720" DrawAspect="Content" ObjectID="_1686895965" r:id="rId1390"/>
        </w:object>
      </w:r>
      <w:r w:rsidRPr="002A7114">
        <w:rPr>
          <w:lang w:val="es-ES"/>
        </w:rPr>
        <w:t xml:space="preserve">, gọi </w:t>
      </w:r>
      <w:r w:rsidRPr="002A7114">
        <w:rPr>
          <w:rFonts w:ascii="Times New Roman" w:eastAsia="Times New Roman" w:hAnsi="Times New Roman" w:cs="Times New Roman"/>
          <w:position w:val="-4"/>
        </w:rPr>
        <w:object w:dxaOrig="375" w:dyaOrig="255" w14:anchorId="3ECABB7B">
          <v:shape id="_x0000_i1721" type="#_x0000_t75" style="width:18.75pt;height:12.75pt" o:ole="">
            <v:imagedata r:id="rId1391" o:title=""/>
          </v:shape>
          <o:OLEObject Type="Embed" ProgID="Equation.DSMT4" ShapeID="_x0000_i1721" DrawAspect="Content" ObjectID="_1686895966" r:id="rId1392"/>
        </w:object>
      </w:r>
      <w:r w:rsidRPr="002A7114">
        <w:rPr>
          <w:lang w:val="es-ES"/>
        </w:rPr>
        <w:t xml:space="preserve"> là ảnh của điểm </w:t>
      </w:r>
      <w:r w:rsidRPr="002A7114">
        <w:rPr>
          <w:rFonts w:ascii="Times New Roman" w:eastAsia="Times New Roman" w:hAnsi="Times New Roman" w:cs="Times New Roman"/>
          <w:position w:val="-4"/>
        </w:rPr>
        <w:object w:dxaOrig="315" w:dyaOrig="255" w14:anchorId="02872F5C">
          <v:shape id="_x0000_i1722" type="#_x0000_t75" style="width:15.75pt;height:12.75pt" o:ole="">
            <v:imagedata r:id="rId1393" o:title=""/>
          </v:shape>
          <o:OLEObject Type="Embed" ProgID="Equation.DSMT4" ShapeID="_x0000_i1722" DrawAspect="Content" ObjectID="_1686895967" r:id="rId1394"/>
        </w:object>
      </w:r>
      <w:r w:rsidRPr="002A7114">
        <w:rPr>
          <w:lang w:val="es-ES"/>
        </w:rPr>
        <w:t xml:space="preserve">qua phép </w:t>
      </w:r>
      <w:r w:rsidRPr="002A7114">
        <w:rPr>
          <w:rFonts w:ascii="Times New Roman" w:eastAsia="Times New Roman" w:hAnsi="Times New Roman" w:cs="Times New Roman"/>
          <w:position w:val="-14"/>
        </w:rPr>
        <w:object w:dxaOrig="240" w:dyaOrig="375" w14:anchorId="17308F73">
          <v:shape id="_x0000_i1723" type="#_x0000_t75" style="width:12pt;height:18.75pt" o:ole="">
            <v:imagedata r:id="rId1395" o:title=""/>
          </v:shape>
          <o:OLEObject Type="Embed" ProgID="Equation.DSMT4" ShapeID="_x0000_i1723" DrawAspect="Content" ObjectID="_1686895968" r:id="rId1396"/>
        </w:object>
      </w:r>
      <w:r w:rsidRPr="002A7114">
        <w:rPr>
          <w:lang w:val="es-ES"/>
        </w:rPr>
        <w:t xml:space="preserve">. </w:t>
      </w:r>
      <w:r w:rsidRPr="002A7114">
        <w:t xml:space="preserve">Khi đó </w:t>
      </w:r>
      <w:r w:rsidRPr="002A7114">
        <w:rPr>
          <w:rFonts w:ascii="Times New Roman" w:eastAsia="Times New Roman" w:hAnsi="Times New Roman" w:cs="Times New Roman"/>
          <w:position w:val="-4"/>
        </w:rPr>
        <w:object w:dxaOrig="375" w:dyaOrig="255" w14:anchorId="3CFBFD01">
          <v:shape id="_x0000_i1724" type="#_x0000_t75" style="width:18.75pt;height:12.75pt" o:ole="">
            <v:imagedata r:id="rId1397" o:title=""/>
          </v:shape>
          <o:OLEObject Type="Embed" ProgID="Equation.DSMT4" ShapeID="_x0000_i1724" DrawAspect="Content" ObjectID="_1686895969" r:id="rId1398"/>
        </w:object>
      </w:r>
      <w:r w:rsidRPr="002A7114">
        <w:t>có tọa độ là</w:t>
      </w:r>
    </w:p>
    <w:p w14:paraId="5D34E1AC" w14:textId="7CF63927" w:rsidR="00091194" w:rsidRPr="002A7114" w:rsidRDefault="002A711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091194" w:rsidRPr="002A7114">
        <w:rPr>
          <w:rFonts w:eastAsia="Times New Roman"/>
          <w:b/>
          <w:color w:val="0000FF"/>
        </w:rPr>
        <w:t xml:space="preserve"> </w:t>
      </w:r>
      <w:r w:rsidR="00091194" w:rsidRPr="002A7114">
        <w:rPr>
          <w:rFonts w:ascii="Times New Roman" w:eastAsia="Arial" w:hAnsi="Times New Roman" w:cs="Times New Roman"/>
          <w:position w:val="-14"/>
        </w:rPr>
        <w:object w:dxaOrig="600" w:dyaOrig="405" w14:anchorId="2A25F21F">
          <v:shape id="_x0000_i1725" type="#_x0000_t75" style="width:30pt;height:20.25pt" o:ole="">
            <v:imagedata r:id="rId1399" o:title=""/>
          </v:shape>
          <o:OLEObject Type="Embed" ProgID="Equation.DSMT4" ShapeID="_x0000_i1725" DrawAspect="Content" ObjectID="_1686895970" r:id="rId1400"/>
        </w:object>
      </w:r>
      <w:r w:rsidR="00091194" w:rsidRPr="002A7114">
        <w:t>.</w:t>
      </w:r>
      <w:r w:rsidR="00091194" w:rsidRPr="002A7114">
        <w:rPr>
          <w:rFonts w:eastAsia="Times New Roman"/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091194" w:rsidRPr="002A7114">
        <w:rPr>
          <w:rFonts w:eastAsia="Times New Roman"/>
          <w:b/>
          <w:color w:val="0000FF"/>
        </w:rPr>
        <w:t xml:space="preserve"> </w:t>
      </w:r>
      <w:r w:rsidR="00091194" w:rsidRPr="002A7114">
        <w:rPr>
          <w:rFonts w:ascii="Times New Roman" w:eastAsia="Arial" w:hAnsi="Times New Roman" w:cs="Times New Roman"/>
          <w:position w:val="-14"/>
        </w:rPr>
        <w:object w:dxaOrig="720" w:dyaOrig="405" w14:anchorId="0CC6522D">
          <v:shape id="_x0000_i1726" type="#_x0000_t75" style="width:36pt;height:20.25pt" o:ole="">
            <v:imagedata r:id="rId1401" o:title=""/>
          </v:shape>
          <o:OLEObject Type="Embed" ProgID="Equation.DSMT4" ShapeID="_x0000_i1726" DrawAspect="Content" ObjectID="_1686895971" r:id="rId1402"/>
        </w:object>
      </w:r>
      <w:r w:rsidR="00091194" w:rsidRPr="002A7114">
        <w:t>.</w:t>
      </w:r>
      <w:r w:rsidR="00091194" w:rsidRPr="002A7114">
        <w:rPr>
          <w:rFonts w:eastAsia="Times New Roman"/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091194" w:rsidRPr="002A7114">
        <w:rPr>
          <w:rFonts w:eastAsia="Times New Roman"/>
          <w:b/>
          <w:color w:val="0000FF"/>
        </w:rPr>
        <w:t xml:space="preserve"> </w:t>
      </w:r>
      <w:r w:rsidR="00091194" w:rsidRPr="002A7114">
        <w:rPr>
          <w:rFonts w:ascii="Times New Roman" w:eastAsia="Arial" w:hAnsi="Times New Roman" w:cs="Times New Roman"/>
          <w:position w:val="-14"/>
        </w:rPr>
        <w:object w:dxaOrig="720" w:dyaOrig="405" w14:anchorId="2F4B43B1">
          <v:shape id="_x0000_i1727" type="#_x0000_t75" style="width:36pt;height:20.25pt" o:ole="">
            <v:imagedata r:id="rId1403" o:title=""/>
          </v:shape>
          <o:OLEObject Type="Embed" ProgID="Equation.DSMT4" ShapeID="_x0000_i1727" DrawAspect="Content" ObjectID="_1686895972" r:id="rId1404"/>
        </w:object>
      </w:r>
      <w:r w:rsidR="00091194" w:rsidRPr="002A7114">
        <w:t>.</w:t>
      </w:r>
      <w:r w:rsidR="00091194" w:rsidRPr="002A7114">
        <w:rPr>
          <w:rFonts w:eastAsia="Times New Roman"/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091194" w:rsidRPr="002A7114">
        <w:rPr>
          <w:rFonts w:eastAsia="Times New Roman"/>
          <w:b/>
          <w:color w:val="0000FF"/>
        </w:rPr>
        <w:t xml:space="preserve"> </w:t>
      </w:r>
      <w:r w:rsidR="00091194" w:rsidRPr="002A7114">
        <w:rPr>
          <w:rFonts w:ascii="Times New Roman" w:eastAsia="Arial" w:hAnsi="Times New Roman" w:cs="Times New Roman"/>
          <w:position w:val="-14"/>
        </w:rPr>
        <w:object w:dxaOrig="780" w:dyaOrig="405" w14:anchorId="7570B1BE">
          <v:shape id="_x0000_i1728" type="#_x0000_t75" style="width:39pt;height:20.25pt" o:ole="">
            <v:imagedata r:id="rId1405" o:title=""/>
          </v:shape>
          <o:OLEObject Type="Embed" ProgID="Equation.DSMT4" ShapeID="_x0000_i1728" DrawAspect="Content" ObjectID="_1686895973" r:id="rId1406"/>
        </w:object>
      </w:r>
      <w:r w:rsidR="00091194" w:rsidRPr="002A7114">
        <w:t>.</w:t>
      </w:r>
    </w:p>
    <w:p w14:paraId="50C25ADA" w14:textId="04A006FC" w:rsidR="00091194" w:rsidRPr="002A7114" w:rsidRDefault="00BC1311" w:rsidP="00091194">
      <w:pPr>
        <w:pStyle w:val="ListParagraph"/>
        <w:ind w:left="992"/>
        <w:jc w:val="center"/>
        <w:rPr>
          <w:b/>
          <w:color w:val="0000FF"/>
        </w:rPr>
      </w:pPr>
      <w:r w:rsidRPr="002A7114">
        <w:rPr>
          <w:b/>
          <w:color w:val="0000CC"/>
        </w:rPr>
        <w:t>Lời giải</w:t>
      </w:r>
    </w:p>
    <w:p w14:paraId="4B242F17" w14:textId="77777777" w:rsidR="00091194" w:rsidRPr="002A7114" w:rsidRDefault="00091194" w:rsidP="00091194">
      <w:pPr>
        <w:spacing w:line="276" w:lineRule="auto"/>
        <w:ind w:left="992"/>
        <w:contextualSpacing/>
        <w:rPr>
          <w:b/>
          <w:color w:val="0000FF"/>
        </w:rPr>
      </w:pPr>
      <w:r w:rsidRPr="002A7114">
        <w:rPr>
          <w:b/>
        </w:rPr>
        <w:lastRenderedPageBreak/>
        <w:t>Chọn A</w:t>
      </w:r>
    </w:p>
    <w:p w14:paraId="462F73A6" w14:textId="77777777" w:rsidR="00091194" w:rsidRPr="002A7114" w:rsidRDefault="00091194" w:rsidP="00091194">
      <w:pPr>
        <w:spacing w:line="276" w:lineRule="auto"/>
        <w:ind w:left="992"/>
        <w:contextualSpacing/>
      </w:pPr>
      <w:r w:rsidRPr="002A7114">
        <w:t xml:space="preserve">Giả sử </w:t>
      </w:r>
      <w:r w:rsidRPr="002A7114">
        <w:rPr>
          <w:rFonts w:ascii="Times New Roman" w:eastAsia="Times New Roman" w:hAnsi="Times New Roman" w:cs="Times New Roman"/>
          <w:position w:val="-14"/>
        </w:rPr>
        <w:object w:dxaOrig="960" w:dyaOrig="405" w14:anchorId="7F5FBB0F">
          <v:shape id="_x0000_i1729" type="#_x0000_t75" style="width:48pt;height:20.25pt" o:ole="">
            <v:imagedata r:id="rId1407" o:title=""/>
          </v:shape>
          <o:OLEObject Type="Embed" ProgID="Equation.DSMT4" ShapeID="_x0000_i1729" DrawAspect="Content" ObjectID="_1686895974" r:id="rId1408"/>
        </w:object>
      </w:r>
      <w:r w:rsidRPr="002A7114">
        <w:t>.</w:t>
      </w:r>
    </w:p>
    <w:p w14:paraId="25748F88" w14:textId="77777777" w:rsidR="00091194" w:rsidRPr="002A7114" w:rsidRDefault="00091194" w:rsidP="00091194">
      <w:pPr>
        <w:spacing w:line="276" w:lineRule="auto"/>
        <w:ind w:left="992"/>
        <w:contextualSpacing/>
      </w:pPr>
      <w:r w:rsidRPr="002A7114">
        <w:t xml:space="preserve">Do </w:t>
      </w:r>
      <w:r w:rsidRPr="002A7114">
        <w:rPr>
          <w:rFonts w:ascii="Times New Roman" w:eastAsia="Times New Roman" w:hAnsi="Times New Roman" w:cs="Times New Roman"/>
          <w:position w:val="-30"/>
        </w:rPr>
        <w:object w:dxaOrig="6045" w:dyaOrig="720" w14:anchorId="1698242A">
          <v:shape id="_x0000_i1730" type="#_x0000_t75" style="width:302.25pt;height:36pt" o:ole="">
            <v:imagedata r:id="rId1409" o:title=""/>
          </v:shape>
          <o:OLEObject Type="Embed" ProgID="Equation.DSMT4" ShapeID="_x0000_i1730" DrawAspect="Content" ObjectID="_1686895975" r:id="rId1410"/>
        </w:object>
      </w:r>
    </w:p>
    <w:p w14:paraId="03B32149" w14:textId="77777777" w:rsidR="00091194" w:rsidRPr="002A7114" w:rsidRDefault="00091194" w:rsidP="00091194">
      <w:pPr>
        <w:spacing w:line="276" w:lineRule="auto"/>
        <w:ind w:left="992"/>
        <w:contextualSpacing/>
      </w:pPr>
      <w:r w:rsidRPr="002A7114">
        <w:t xml:space="preserve">Do đó </w:t>
      </w:r>
      <w:r w:rsidRPr="002A7114">
        <w:rPr>
          <w:rFonts w:ascii="Times New Roman" w:eastAsia="Times New Roman" w:hAnsi="Times New Roman" w:cs="Times New Roman"/>
          <w:position w:val="-14"/>
        </w:rPr>
        <w:object w:dxaOrig="915" w:dyaOrig="405" w14:anchorId="65B02085">
          <v:shape id="_x0000_i1731" type="#_x0000_t75" style="width:45.75pt;height:20.25pt" o:ole="">
            <v:imagedata r:id="rId1411" o:title=""/>
          </v:shape>
          <o:OLEObject Type="Embed" ProgID="Equation.DSMT4" ShapeID="_x0000_i1731" DrawAspect="Content" ObjectID="_1686895976" r:id="rId1412"/>
        </w:object>
      </w:r>
      <w:r w:rsidRPr="002A7114">
        <w:t>.</w:t>
      </w:r>
    </w:p>
    <w:p w14:paraId="0A10AEF0" w14:textId="77777777" w:rsidR="00091194" w:rsidRPr="002A7114" w:rsidRDefault="00091194" w:rsidP="00F95BF0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2A7114">
        <w:rPr>
          <w:color w:val="000000" w:themeColor="text1"/>
        </w:rPr>
        <w:t xml:space="preserve">Trong mặt phẳng </w:t>
      </w:r>
      <w:r w:rsidRPr="002A7114">
        <w:rPr>
          <w:rFonts w:ascii="Times New Roman" w:eastAsia="Times New Roman" w:hAnsi="Times New Roman" w:cs="Times New Roman"/>
          <w:position w:val="-10"/>
        </w:rPr>
        <w:object w:dxaOrig="480" w:dyaOrig="315" w14:anchorId="30DC702D">
          <v:shape id="_x0000_i1732" type="#_x0000_t75" style="width:24pt;height:15.75pt" o:ole="">
            <v:imagedata r:id="rId1413" o:title=""/>
          </v:shape>
          <o:OLEObject Type="Embed" ProgID="Equation.DSMT4" ShapeID="_x0000_i1732" DrawAspect="Content" ObjectID="_1686895977" r:id="rId1414"/>
        </w:object>
      </w:r>
      <w:r w:rsidRPr="002A7114">
        <w:rPr>
          <w:color w:val="000000" w:themeColor="text1"/>
        </w:rPr>
        <w:t xml:space="preserve">, cho điểm </w:t>
      </w:r>
      <w:r w:rsidRPr="002A7114">
        <w:rPr>
          <w:rFonts w:ascii="Times New Roman" w:eastAsia="Times New Roman" w:hAnsi="Times New Roman" w:cs="Times New Roman"/>
          <w:position w:val="-14"/>
        </w:rPr>
        <w:object w:dxaOrig="780" w:dyaOrig="405" w14:anchorId="13C82A5E">
          <v:shape id="_x0000_i1733" type="#_x0000_t75" style="width:39pt;height:20.25pt" o:ole="">
            <v:imagedata r:id="rId1415" o:title=""/>
          </v:shape>
          <o:OLEObject Type="Embed" ProgID="Equation.DSMT4" ShapeID="_x0000_i1733" DrawAspect="Content" ObjectID="_1686895978" r:id="rId1416"/>
        </w:object>
      </w:r>
      <w:r w:rsidRPr="002A7114">
        <w:rPr>
          <w:color w:val="000000" w:themeColor="text1"/>
        </w:rPr>
        <w:t xml:space="preserve">. Phép tịnh tiến theo vectơ </w:t>
      </w:r>
      <w:r w:rsidRPr="002A7114">
        <w:rPr>
          <w:rFonts w:ascii="Times New Roman" w:eastAsia="Times New Roman" w:hAnsi="Times New Roman" w:cs="Times New Roman"/>
          <w:position w:val="-14"/>
        </w:rPr>
        <w:object w:dxaOrig="930" w:dyaOrig="435" w14:anchorId="010E1E96">
          <v:shape id="_x0000_i1734" type="#_x0000_t75" style="width:46.5pt;height:21.75pt" o:ole="">
            <v:imagedata r:id="rId1417" o:title=""/>
          </v:shape>
          <o:OLEObject Type="Embed" ProgID="Equation.DSMT4" ShapeID="_x0000_i1734" DrawAspect="Content" ObjectID="_1686895979" r:id="rId1418"/>
        </w:object>
      </w:r>
      <w:r w:rsidRPr="002A7114">
        <w:rPr>
          <w:color w:val="000000" w:themeColor="text1"/>
        </w:rPr>
        <w:t xml:space="preserve"> biến </w:t>
      </w:r>
      <w:r w:rsidRPr="002A7114">
        <w:rPr>
          <w:rFonts w:ascii="Times New Roman" w:eastAsia="Times New Roman" w:hAnsi="Times New Roman" w:cs="Times New Roman"/>
          <w:position w:val="-14"/>
        </w:rPr>
        <w:object w:dxaOrig="780" w:dyaOrig="405" w14:anchorId="15B80A15">
          <v:shape id="_x0000_i1735" type="#_x0000_t75" style="width:39pt;height:20.25pt" o:ole="">
            <v:imagedata r:id="rId1419" o:title=""/>
          </v:shape>
          <o:OLEObject Type="Embed" ProgID="Equation.DSMT4" ShapeID="_x0000_i1735" DrawAspect="Content" ObjectID="_1686895980" r:id="rId1420"/>
        </w:object>
      </w:r>
      <w:r w:rsidRPr="002A7114">
        <w:rPr>
          <w:color w:val="000000" w:themeColor="text1"/>
        </w:rPr>
        <w:t xml:space="preserve"> thành điểm có tọa độ là</w:t>
      </w:r>
    </w:p>
    <w:p w14:paraId="3D13D041" w14:textId="27491FD5" w:rsidR="00091194" w:rsidRPr="002A7114" w:rsidRDefault="002A711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25" w:dyaOrig="405" w14:anchorId="506773D6">
          <v:shape id="_x0000_i1736" type="#_x0000_t75" style="width:26.25pt;height:20.25pt" o:ole="">
            <v:imagedata r:id="rId1421" o:title=""/>
          </v:shape>
          <o:OLEObject Type="Embed" ProgID="Equation.DSMT4" ShapeID="_x0000_i1736" DrawAspect="Content" ObjectID="_1686895981" r:id="rId1422"/>
        </w:object>
      </w:r>
      <w:r w:rsidR="00091194" w:rsidRPr="002A7114">
        <w:rPr>
          <w:color w:val="000000" w:themeColor="text1"/>
        </w:rPr>
        <w:t>.</w:t>
      </w:r>
      <w:r w:rsidR="00091194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55" w:dyaOrig="405" w14:anchorId="2BD3C487">
          <v:shape id="_x0000_i1737" type="#_x0000_t75" style="width:27.75pt;height:20.25pt" o:ole="">
            <v:imagedata r:id="rId1423" o:title=""/>
          </v:shape>
          <o:OLEObject Type="Embed" ProgID="Equation.DSMT4" ShapeID="_x0000_i1737" DrawAspect="Content" ObjectID="_1686895982" r:id="rId1424"/>
        </w:object>
      </w:r>
      <w:r w:rsidR="00091194" w:rsidRPr="002A7114">
        <w:rPr>
          <w:color w:val="000000" w:themeColor="text1"/>
        </w:rPr>
        <w:t>.</w:t>
      </w:r>
      <w:r w:rsidR="00091194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55" w:dyaOrig="405" w14:anchorId="762740DD">
          <v:shape id="_x0000_i1738" type="#_x0000_t75" style="width:27.75pt;height:20.25pt" o:ole="">
            <v:imagedata r:id="rId1425" o:title=""/>
          </v:shape>
          <o:OLEObject Type="Embed" ProgID="Equation.DSMT4" ShapeID="_x0000_i1738" DrawAspect="Content" ObjectID="_1686895983" r:id="rId1426"/>
        </w:object>
      </w:r>
      <w:r w:rsidR="00091194" w:rsidRPr="002A7114">
        <w:rPr>
          <w:color w:val="000000" w:themeColor="text1"/>
        </w:rPr>
        <w:t>.</w:t>
      </w:r>
      <w:r w:rsidR="00091194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35" w:dyaOrig="405" w14:anchorId="5AF0459C">
          <v:shape id="_x0000_i1739" type="#_x0000_t75" style="width:36.75pt;height:20.25pt" o:ole="">
            <v:imagedata r:id="rId1427" o:title=""/>
          </v:shape>
          <o:OLEObject Type="Embed" ProgID="Equation.DSMT4" ShapeID="_x0000_i1739" DrawAspect="Content" ObjectID="_1686895984" r:id="rId1428"/>
        </w:object>
      </w:r>
      <w:r w:rsidR="00091194" w:rsidRPr="002A7114">
        <w:rPr>
          <w:color w:val="000000" w:themeColor="text1"/>
        </w:rPr>
        <w:t>.</w:t>
      </w:r>
    </w:p>
    <w:p w14:paraId="3C2927C1" w14:textId="3B561AE3" w:rsidR="00091194" w:rsidRPr="002A7114" w:rsidRDefault="00BC1311" w:rsidP="00091194">
      <w:pPr>
        <w:spacing w:line="276" w:lineRule="auto"/>
        <w:ind w:left="992"/>
        <w:jc w:val="center"/>
        <w:rPr>
          <w:b/>
          <w:color w:val="0000FF"/>
        </w:rPr>
      </w:pPr>
      <w:r w:rsidRPr="002A7114">
        <w:rPr>
          <w:b/>
          <w:color w:val="0000CC"/>
        </w:rPr>
        <w:t>Lời giải</w:t>
      </w:r>
    </w:p>
    <w:p w14:paraId="11E6DE4C" w14:textId="77777777" w:rsidR="00091194" w:rsidRPr="002A711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 w:rsidRPr="002A7114">
        <w:rPr>
          <w:b/>
          <w:color w:val="0000FF"/>
        </w:rPr>
        <w:t>Chọn C</w:t>
      </w:r>
    </w:p>
    <w:p w14:paraId="60EAD283" w14:textId="77777777" w:rsidR="00091194" w:rsidRPr="002A7114" w:rsidRDefault="00091194" w:rsidP="00091194">
      <w:pPr>
        <w:spacing w:line="276" w:lineRule="auto"/>
        <w:ind w:left="992"/>
        <w:jc w:val="both"/>
        <w:rPr>
          <w:color w:val="000000" w:themeColor="text1"/>
        </w:rPr>
      </w:pPr>
      <w:r w:rsidRPr="002A7114">
        <w:rPr>
          <w:color w:val="000000" w:themeColor="text1"/>
        </w:rPr>
        <w:t xml:space="preserve">Gọi </w:t>
      </w:r>
      <w:r w:rsidRPr="002A7114"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960" w:dyaOrig="405" w14:anchorId="4EAB5E18">
          <v:shape id="_x0000_i1740" type="#_x0000_t75" style="width:48pt;height:20.25pt" o:ole="">
            <v:imagedata r:id="rId1429" o:title=""/>
          </v:shape>
          <o:OLEObject Type="Embed" ProgID="Equation.DSMT4" ShapeID="_x0000_i1740" DrawAspect="Content" ObjectID="_1686895985" r:id="rId1430"/>
        </w:object>
      </w:r>
      <w:r w:rsidRPr="002A7114">
        <w:rPr>
          <w:color w:val="000000" w:themeColor="text1"/>
        </w:rPr>
        <w:t xml:space="preserve"> là ảnh của </w:t>
      </w:r>
      <w:r w:rsidRPr="002A7114">
        <w:rPr>
          <w:rFonts w:ascii="Times New Roman" w:eastAsia="Times New Roman" w:hAnsi="Times New Roman" w:cs="Times New Roman"/>
          <w:color w:val="000000" w:themeColor="text1"/>
          <w:position w:val="-4"/>
        </w:rPr>
        <w:object w:dxaOrig="240" w:dyaOrig="255" w14:anchorId="1F459231">
          <v:shape id="_x0000_i1741" type="#_x0000_t75" style="width:12pt;height:12.75pt" o:ole="">
            <v:imagedata r:id="rId1431" o:title=""/>
          </v:shape>
          <o:OLEObject Type="Embed" ProgID="Equation.DSMT4" ShapeID="_x0000_i1741" DrawAspect="Content" ObjectID="_1686895986" r:id="rId1432"/>
        </w:object>
      </w:r>
      <w:r w:rsidRPr="002A7114">
        <w:rPr>
          <w:color w:val="000000" w:themeColor="text1"/>
        </w:rPr>
        <w:t xml:space="preserve"> qua </w:t>
      </w:r>
      <w:r w:rsidRPr="002A7114"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40" w:dyaOrig="390" w14:anchorId="4B06229D">
          <v:shape id="_x0000_i1742" type="#_x0000_t75" style="width:12pt;height:19.5pt" o:ole="">
            <v:imagedata r:id="rId1433" o:title=""/>
          </v:shape>
          <o:OLEObject Type="Embed" ProgID="Equation.DSMT4" ShapeID="_x0000_i1742" DrawAspect="Content" ObjectID="_1686895987" r:id="rId1434"/>
        </w:object>
      </w:r>
      <w:r w:rsidRPr="002A7114">
        <w:rPr>
          <w:color w:val="000000" w:themeColor="text1"/>
        </w:rPr>
        <w:t>.</w:t>
      </w:r>
    </w:p>
    <w:p w14:paraId="2B9AE1AE" w14:textId="77777777" w:rsidR="00091194" w:rsidRPr="002A7114" w:rsidRDefault="00091194" w:rsidP="00091194">
      <w:pPr>
        <w:spacing w:line="276" w:lineRule="auto"/>
        <w:ind w:left="992"/>
        <w:jc w:val="both"/>
        <w:rPr>
          <w:color w:val="000000" w:themeColor="text1"/>
        </w:rPr>
      </w:pPr>
      <w:r w:rsidRPr="002A7114">
        <w:rPr>
          <w:color w:val="000000" w:themeColor="text1"/>
        </w:rPr>
        <w:t xml:space="preserve">Ta có </w:t>
      </w:r>
      <w:r w:rsidRPr="002A7114"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2820" w:dyaOrig="735" w14:anchorId="456ABF72">
          <v:shape id="_x0000_i1743" type="#_x0000_t75" style="width:141pt;height:36.75pt" o:ole="">
            <v:imagedata r:id="rId1435" o:title=""/>
          </v:shape>
          <o:OLEObject Type="Embed" ProgID="Equation.DSMT4" ShapeID="_x0000_i1743" DrawAspect="Content" ObjectID="_1686895988" r:id="rId1436"/>
        </w:object>
      </w:r>
      <w:r w:rsidRPr="002A7114">
        <w:rPr>
          <w:color w:val="000000" w:themeColor="text1"/>
        </w:rPr>
        <w:t xml:space="preserve">. Vậy </w:t>
      </w:r>
      <w:r w:rsidRPr="002A7114"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825" w:dyaOrig="405" w14:anchorId="2B3F4D29">
          <v:shape id="_x0000_i1744" type="#_x0000_t75" style="width:41.25pt;height:20.25pt" o:ole="">
            <v:imagedata r:id="rId1437" o:title=""/>
          </v:shape>
          <o:OLEObject Type="Embed" ProgID="Equation.DSMT4" ShapeID="_x0000_i1744" DrawAspect="Content" ObjectID="_1686895989" r:id="rId1438"/>
        </w:object>
      </w:r>
      <w:r w:rsidRPr="002A7114">
        <w:rPr>
          <w:color w:val="000000" w:themeColor="text1"/>
        </w:rPr>
        <w:t>.</w:t>
      </w:r>
    </w:p>
    <w:p w14:paraId="6FD08DE0" w14:textId="77777777" w:rsidR="00091194" w:rsidRPr="002A7114" w:rsidRDefault="00091194" w:rsidP="00F95BF0">
      <w:pPr>
        <w:numPr>
          <w:ilvl w:val="0"/>
          <w:numId w:val="11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 w:rsidRPr="002A7114">
        <w:rPr>
          <w:lang w:val="fr-FR"/>
        </w:rPr>
        <w:t xml:space="preserve">Trong mặt phẳng tọa độ </w:t>
      </w:r>
      <w:r w:rsidRPr="002A7114"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367FE215">
          <v:shape id="_x0000_i1745" type="#_x0000_t75" style="width:23.25pt;height:15.75pt" o:ole="">
            <v:imagedata r:id="rId1439" o:title=""/>
          </v:shape>
          <o:OLEObject Type="Embed" ProgID="Equation.DSMT4" ShapeID="_x0000_i1745" DrawAspect="Content" ObjectID="_1686895990" r:id="rId1440"/>
        </w:object>
      </w:r>
      <w:r w:rsidRPr="002A7114">
        <w:rPr>
          <w:lang w:val="fr-FR"/>
        </w:rPr>
        <w:t xml:space="preserve">, điểm </w:t>
      </w:r>
      <w:r w:rsidRPr="002A7114">
        <w:rPr>
          <w:rFonts w:ascii="Times New Roman" w:eastAsia="Times New Roman" w:hAnsi="Times New Roman" w:cs="Times New Roman"/>
          <w:position w:val="-14"/>
          <w:lang w:val="fr-FR"/>
        </w:rPr>
        <w:object w:dxaOrig="1020" w:dyaOrig="405" w14:anchorId="6310FE58">
          <v:shape id="_x0000_i1746" type="#_x0000_t75" style="width:51pt;height:20.25pt" o:ole="">
            <v:imagedata r:id="rId1441" o:title=""/>
          </v:shape>
          <o:OLEObject Type="Embed" ProgID="Equation.DSMT4" ShapeID="_x0000_i1746" DrawAspect="Content" ObjectID="_1686895991" r:id="rId1442"/>
        </w:object>
      </w:r>
      <w:r w:rsidRPr="002A7114">
        <w:rPr>
          <w:lang w:val="fr-FR"/>
        </w:rPr>
        <w:t xml:space="preserve"> là ảnh của điểm nào qua phép tịnh tiến theo véctơ </w:t>
      </w:r>
      <w:r w:rsidRPr="002A7114">
        <w:rPr>
          <w:rFonts w:ascii="Times New Roman" w:eastAsia="Times New Roman" w:hAnsi="Times New Roman" w:cs="Times New Roman"/>
          <w:position w:val="-14"/>
          <w:lang w:val="fr-FR"/>
        </w:rPr>
        <w:object w:dxaOrig="1035" w:dyaOrig="420" w14:anchorId="1DFA5115">
          <v:shape id="_x0000_i1747" type="#_x0000_t75" style="width:51.75pt;height:21pt" o:ole="">
            <v:imagedata r:id="rId1443" o:title=""/>
          </v:shape>
          <o:OLEObject Type="Embed" ProgID="Equation.DSMT4" ShapeID="_x0000_i1747" DrawAspect="Content" ObjectID="_1686895992" r:id="rId1444"/>
        </w:object>
      </w:r>
      <w:r w:rsidRPr="002A7114">
        <w:rPr>
          <w:lang w:val="fr-FR"/>
        </w:rPr>
        <w:t>.</w:t>
      </w:r>
    </w:p>
    <w:p w14:paraId="2EDFB706" w14:textId="127919D3" w:rsidR="00091194" w:rsidRPr="002A7114" w:rsidRDefault="002A711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2A7114">
        <w:rPr>
          <w:rFonts w:ascii="MS PMincho" w:eastAsia="MS PMincho" w:hAnsi="MS PMincho"/>
          <w:b/>
          <w:color w:val="0000FF"/>
        </w:rPr>
        <w:t>Ⓐ.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40" w:dyaOrig="405" w14:anchorId="270567AD">
          <v:shape id="_x0000_i1748" type="#_x0000_t75" style="width:42pt;height:20.25pt" o:ole="">
            <v:imagedata r:id="rId1445" o:title=""/>
          </v:shape>
          <o:OLEObject Type="Embed" ProgID="Equation.DSMT4" ShapeID="_x0000_i1748" DrawAspect="Content" ObjectID="_1686895993" r:id="rId1446"/>
        </w:object>
      </w:r>
      <w:r w:rsidR="00091194" w:rsidRPr="002A7114">
        <w:t>.</w:t>
      </w:r>
      <w:r w:rsidR="00091194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Ⓑ.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05" w14:anchorId="1567118C">
          <v:shape id="_x0000_i1749" type="#_x0000_t75" style="width:48.75pt;height:20.25pt" o:ole="">
            <v:imagedata r:id="rId1447" o:title=""/>
          </v:shape>
          <o:OLEObject Type="Embed" ProgID="Equation.DSMT4" ShapeID="_x0000_i1749" DrawAspect="Content" ObjectID="_1686895994" r:id="rId1448"/>
        </w:object>
      </w:r>
      <w:r w:rsidR="00091194" w:rsidRPr="002A7114">
        <w:t>.</w:t>
      </w:r>
      <w:r w:rsidR="00091194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Ⓒ.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05" w14:anchorId="2E18D617">
          <v:shape id="_x0000_i1750" type="#_x0000_t75" style="width:48.75pt;height:20.25pt" o:ole="">
            <v:imagedata r:id="rId1449" o:title=""/>
          </v:shape>
          <o:OLEObject Type="Embed" ProgID="Equation.DSMT4" ShapeID="_x0000_i1750" DrawAspect="Content" ObjectID="_1686895995" r:id="rId1450"/>
        </w:object>
      </w:r>
      <w:r w:rsidR="00091194" w:rsidRPr="002A7114">
        <w:t>.</w:t>
      </w:r>
      <w:r w:rsidR="00091194" w:rsidRPr="002A7114">
        <w:rPr>
          <w:b/>
          <w:color w:val="0000FF"/>
        </w:rPr>
        <w:tab/>
      </w:r>
      <w:r w:rsidRPr="002A7114">
        <w:rPr>
          <w:rFonts w:ascii="MS PMincho" w:eastAsia="MS PMincho" w:hAnsi="MS PMincho"/>
          <w:b/>
          <w:color w:val="0000FF"/>
        </w:rPr>
        <w:t>Ⓓ.</w:t>
      </w:r>
      <w:r w:rsidR="00091194" w:rsidRPr="002A7114">
        <w:rPr>
          <w:b/>
          <w:color w:val="0000FF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45" w:dyaOrig="405" w14:anchorId="09DA0CF8">
          <v:shape id="_x0000_i1751" type="#_x0000_t75" style="width:47.25pt;height:20.25pt" o:ole="">
            <v:imagedata r:id="rId1451" o:title=""/>
          </v:shape>
          <o:OLEObject Type="Embed" ProgID="Equation.DSMT4" ShapeID="_x0000_i1751" DrawAspect="Content" ObjectID="_1686895996" r:id="rId1452"/>
        </w:object>
      </w:r>
      <w:r w:rsidR="00091194" w:rsidRPr="002A7114">
        <w:t>.</w:t>
      </w:r>
    </w:p>
    <w:p w14:paraId="577D2357" w14:textId="7A58FA9D" w:rsidR="00091194" w:rsidRPr="002A7114" w:rsidRDefault="00BC1311" w:rsidP="00091194">
      <w:pPr>
        <w:spacing w:line="276" w:lineRule="auto"/>
        <w:ind w:left="992"/>
        <w:jc w:val="center"/>
        <w:rPr>
          <w:rFonts w:eastAsia="Times New Roman"/>
        </w:rPr>
      </w:pPr>
      <w:r w:rsidRPr="002A7114">
        <w:rPr>
          <w:b/>
          <w:color w:val="0000CC"/>
        </w:rPr>
        <w:t>Lời giải</w:t>
      </w:r>
    </w:p>
    <w:p w14:paraId="76C1A95A" w14:textId="77777777" w:rsidR="00091194" w:rsidRPr="002A711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2A7114">
        <w:rPr>
          <w:rFonts w:eastAsia="Calibri"/>
          <w:b/>
        </w:rPr>
        <w:t>Chọn B</w:t>
      </w:r>
    </w:p>
    <w:p w14:paraId="7E8ADF59" w14:textId="77777777" w:rsidR="00091194" w:rsidRPr="002A7114" w:rsidRDefault="00091194" w:rsidP="00091194">
      <w:pPr>
        <w:pStyle w:val="ListParagraph"/>
        <w:ind w:left="992"/>
        <w:jc w:val="both"/>
        <w:rPr>
          <w:rFonts w:eastAsia="Arial"/>
        </w:rPr>
      </w:pPr>
      <w:r w:rsidRPr="002A7114">
        <w:t xml:space="preserve">Giả sử </w:t>
      </w:r>
      <w:r w:rsidRPr="002A7114">
        <w:rPr>
          <w:rFonts w:ascii="Times New Roman" w:eastAsia="Arial" w:hAnsi="Times New Roman" w:cs="Times New Roman"/>
          <w:position w:val="-14"/>
          <w:szCs w:val="20"/>
        </w:rPr>
        <w:object w:dxaOrig="885" w:dyaOrig="405" w14:anchorId="0D304D0E">
          <v:shape id="_x0000_i1752" type="#_x0000_t75" style="width:44.25pt;height:20.25pt" o:ole="">
            <v:imagedata r:id="rId1453" o:title=""/>
          </v:shape>
          <o:OLEObject Type="Embed" ProgID="Equation.DSMT4" ShapeID="_x0000_i1752" DrawAspect="Content" ObjectID="_1686895997" r:id="rId1454"/>
        </w:object>
      </w:r>
      <w:r w:rsidRPr="002A7114">
        <w:t>.</w:t>
      </w:r>
    </w:p>
    <w:p w14:paraId="30A74AB3" w14:textId="77777777" w:rsidR="00091194" w:rsidRPr="002A7114" w:rsidRDefault="00091194" w:rsidP="00091194">
      <w:pPr>
        <w:spacing w:line="276" w:lineRule="auto"/>
        <w:ind w:left="992"/>
        <w:contextualSpacing/>
        <w:rPr>
          <w:rFonts w:eastAsia="Calibri"/>
          <w:b/>
        </w:rPr>
      </w:pPr>
      <w:r w:rsidRPr="002A7114">
        <w:t xml:space="preserve">Ta có: </w:t>
      </w:r>
      <w:r w:rsidRPr="002A7114">
        <w:rPr>
          <w:rFonts w:ascii="Times New Roman" w:eastAsia="Times New Roman" w:hAnsi="Times New Roman" w:cs="Times New Roman"/>
          <w:position w:val="-30"/>
        </w:rPr>
        <w:object w:dxaOrig="6255" w:dyaOrig="720" w14:anchorId="1108C617">
          <v:shape id="_x0000_i1753" type="#_x0000_t75" style="width:312.75pt;height:36pt" o:ole="">
            <v:imagedata r:id="rId1455" o:title=""/>
          </v:shape>
          <o:OLEObject Type="Embed" ProgID="Equation.DSMT4" ShapeID="_x0000_i1753" DrawAspect="Content" ObjectID="_1686895998" r:id="rId1456"/>
        </w:object>
      </w:r>
      <w:r w:rsidRPr="002A7114">
        <w:t>.</w:t>
      </w:r>
    </w:p>
    <w:p w14:paraId="1CE98820" w14:textId="77777777" w:rsidR="00091194" w:rsidRPr="002A7114" w:rsidRDefault="00091194" w:rsidP="00F95BF0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lang w:val="fr-FR"/>
        </w:rPr>
      </w:pPr>
      <w:r w:rsidRPr="002A7114">
        <w:rPr>
          <w:lang w:val="fr-FR"/>
        </w:rPr>
        <w:t xml:space="preserve">Ảnh của đường thẳng </w:t>
      </w:r>
      <w:bookmarkStart w:id="185" w:name="MTBlankEqn_1"/>
      <w:r w:rsidRPr="002A7114">
        <w:rPr>
          <w:rFonts w:ascii="Times New Roman" w:eastAsia="Times New Roman" w:hAnsi="Times New Roman" w:cs="Times New Roman"/>
          <w:position w:val="-6"/>
        </w:rPr>
        <w:object w:dxaOrig="225" w:dyaOrig="270" w14:anchorId="18A41615">
          <v:shape id="_x0000_i1754" type="#_x0000_t75" style="width:11.25pt;height:13.5pt" o:ole="">
            <v:imagedata r:id="rId1457" o:title=""/>
          </v:shape>
          <o:OLEObject Type="Embed" ProgID="Equation.DSMT4" ShapeID="_x0000_i1754" DrawAspect="Content" ObjectID="_1686895999" r:id="rId1458"/>
        </w:object>
      </w:r>
      <w:bookmarkEnd w:id="185"/>
      <w:r w:rsidRPr="002A7114">
        <w:rPr>
          <w:lang w:val="fr-FR"/>
        </w:rPr>
        <w:t>:</w:t>
      </w:r>
      <w:r w:rsidRPr="002A7114">
        <w:rPr>
          <w:rFonts w:ascii="Times New Roman" w:eastAsia="Times New Roman" w:hAnsi="Times New Roman" w:cs="Times New Roman"/>
          <w:position w:val="-10"/>
        </w:rPr>
        <w:object w:dxaOrig="1470" w:dyaOrig="330" w14:anchorId="69EFE02B">
          <v:shape id="_x0000_i1755" type="#_x0000_t75" style="width:73.5pt;height:16.5pt" o:ole="">
            <v:imagedata r:id="rId1459" o:title=""/>
          </v:shape>
          <o:OLEObject Type="Embed" ProgID="Equation.DSMT4" ShapeID="_x0000_i1755" DrawAspect="Content" ObjectID="_1686896000" r:id="rId1460"/>
        </w:object>
      </w:r>
      <w:r w:rsidRPr="002A7114">
        <w:rPr>
          <w:lang w:val="fr-FR"/>
        </w:rPr>
        <w:t xml:space="preserve"> qua phép tịnh tiến theo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65" w:dyaOrig="420" w14:anchorId="3277C8D5">
          <v:shape id="_x0000_i1756" type="#_x0000_t75" style="width:53.25pt;height:21pt" o:ole="">
            <v:imagedata r:id="rId1461" o:title=""/>
          </v:shape>
          <o:OLEObject Type="Embed" ProgID="Equation.DSMT4" ShapeID="_x0000_i1756" DrawAspect="Content" ObjectID="_1686896001" r:id="rId1462"/>
        </w:object>
      </w:r>
      <w:r w:rsidRPr="002A7114">
        <w:rPr>
          <w:lang w:val="fr-FR"/>
        </w:rPr>
        <w:t xml:space="preserve"> là</w:t>
      </w:r>
    </w:p>
    <w:p w14:paraId="4617F7F6" w14:textId="1E5CC91A" w:rsidR="00091194" w:rsidRPr="002A7114" w:rsidRDefault="002A711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A7114">
        <w:rPr>
          <w:rFonts w:ascii="MS PMincho" w:eastAsia="MS PMincho" w:hAnsi="MS PMincho"/>
          <w:b/>
          <w:color w:val="0000FF"/>
          <w:lang w:val="fr-FR"/>
        </w:rPr>
        <w:t>Ⓐ.</w:t>
      </w:r>
      <w:r w:rsidR="00091194" w:rsidRPr="002A7114">
        <w:rPr>
          <w:b/>
          <w:color w:val="0000FF"/>
          <w:lang w:val="fr-FR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position w:val="-10"/>
        </w:rPr>
        <w:object w:dxaOrig="1605" w:dyaOrig="330" w14:anchorId="38606CD8">
          <v:shape id="_x0000_i1757" type="#_x0000_t75" style="width:80.25pt;height:16.5pt" o:ole="">
            <v:imagedata r:id="rId1463" o:title=""/>
          </v:shape>
          <o:OLEObject Type="Embed" ProgID="Equation.DSMT4" ShapeID="_x0000_i1757" DrawAspect="Content" ObjectID="_1686896002" r:id="rId1464"/>
        </w:object>
      </w:r>
      <w:r w:rsidR="00091194" w:rsidRPr="002A7114">
        <w:rPr>
          <w:lang w:val="fr-FR"/>
        </w:rPr>
        <w:t>.</w:t>
      </w:r>
      <w:r w:rsidR="00091194" w:rsidRPr="002A7114">
        <w:rPr>
          <w:b/>
          <w:color w:val="0000FF"/>
          <w:lang w:val="fr-FR"/>
        </w:rPr>
        <w:tab/>
      </w:r>
      <w:r w:rsidRPr="002A7114">
        <w:rPr>
          <w:rFonts w:ascii="MS PMincho" w:eastAsia="MS PMincho" w:hAnsi="MS PMincho"/>
          <w:b/>
          <w:color w:val="0000FF"/>
          <w:lang w:val="fr-FR"/>
        </w:rPr>
        <w:t>Ⓑ.</w:t>
      </w:r>
      <w:r w:rsidR="00091194" w:rsidRPr="002A7114">
        <w:rPr>
          <w:b/>
          <w:color w:val="0000FF"/>
          <w:lang w:val="fr-FR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position w:val="-10"/>
        </w:rPr>
        <w:object w:dxaOrig="1605" w:dyaOrig="330" w14:anchorId="663C6FA9">
          <v:shape id="_x0000_i1758" type="#_x0000_t75" style="width:80.25pt;height:16.5pt" o:ole="">
            <v:imagedata r:id="rId1465" o:title=""/>
          </v:shape>
          <o:OLEObject Type="Embed" ProgID="Equation.DSMT4" ShapeID="_x0000_i1758" DrawAspect="Content" ObjectID="_1686896003" r:id="rId1466"/>
        </w:object>
      </w:r>
      <w:r w:rsidR="00091194" w:rsidRPr="002A7114">
        <w:rPr>
          <w:lang w:val="fr-FR"/>
        </w:rPr>
        <w:t>.</w:t>
      </w:r>
      <w:r w:rsidR="00091194" w:rsidRPr="002A7114">
        <w:rPr>
          <w:b/>
          <w:color w:val="0000FF"/>
          <w:lang w:val="fr-FR"/>
        </w:rPr>
        <w:tab/>
      </w:r>
      <w:r w:rsidRPr="002A7114">
        <w:rPr>
          <w:rFonts w:ascii="MS PMincho" w:eastAsia="MS PMincho" w:hAnsi="MS PMincho"/>
          <w:b/>
          <w:color w:val="0000FF"/>
          <w:lang w:val="fr-FR"/>
        </w:rPr>
        <w:t>Ⓒ.</w:t>
      </w:r>
      <w:r w:rsidR="00091194" w:rsidRPr="002A7114">
        <w:rPr>
          <w:b/>
          <w:color w:val="0000FF"/>
          <w:lang w:val="fr-FR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position w:val="-10"/>
        </w:rPr>
        <w:object w:dxaOrig="1575" w:dyaOrig="330" w14:anchorId="37949464">
          <v:shape id="_x0000_i1759" type="#_x0000_t75" style="width:78.75pt;height:16.5pt" o:ole="">
            <v:imagedata r:id="rId1467" o:title=""/>
          </v:shape>
          <o:OLEObject Type="Embed" ProgID="Equation.DSMT4" ShapeID="_x0000_i1759" DrawAspect="Content" ObjectID="_1686896004" r:id="rId1468"/>
        </w:object>
      </w:r>
      <w:r w:rsidR="00091194" w:rsidRPr="002A7114">
        <w:rPr>
          <w:lang w:val="fr-FR"/>
        </w:rPr>
        <w:t>.</w:t>
      </w:r>
      <w:r w:rsidR="00091194" w:rsidRPr="002A7114">
        <w:rPr>
          <w:b/>
          <w:color w:val="0000FF"/>
          <w:lang w:val="fr-FR"/>
        </w:rPr>
        <w:tab/>
      </w:r>
      <w:r w:rsidRPr="002A7114">
        <w:rPr>
          <w:rFonts w:ascii="MS PMincho" w:eastAsia="MS PMincho" w:hAnsi="MS PMincho"/>
          <w:b/>
          <w:color w:val="0000FF"/>
          <w:lang w:val="fr-FR"/>
        </w:rPr>
        <w:t>Ⓓ.</w:t>
      </w:r>
      <w:r w:rsidR="00091194" w:rsidRPr="002A7114">
        <w:rPr>
          <w:b/>
          <w:color w:val="0000FF"/>
          <w:lang w:val="fr-FR"/>
        </w:rPr>
        <w:t xml:space="preserve"> </w:t>
      </w:r>
      <w:r w:rsidR="00091194" w:rsidRPr="002A7114">
        <w:rPr>
          <w:rFonts w:ascii="Times New Roman" w:eastAsia="Times New Roman" w:hAnsi="Times New Roman" w:cs="Times New Roman"/>
          <w:position w:val="-10"/>
        </w:rPr>
        <w:object w:dxaOrig="1605" w:dyaOrig="330" w14:anchorId="5A0D8CAE">
          <v:shape id="_x0000_i1760" type="#_x0000_t75" style="width:80.25pt;height:16.5pt" o:ole="">
            <v:imagedata r:id="rId1469" o:title=""/>
          </v:shape>
          <o:OLEObject Type="Embed" ProgID="Equation.DSMT4" ShapeID="_x0000_i1760" DrawAspect="Content" ObjectID="_1686896005" r:id="rId1470"/>
        </w:object>
      </w:r>
      <w:r w:rsidR="00091194" w:rsidRPr="002A7114">
        <w:rPr>
          <w:lang w:val="fr-FR"/>
        </w:rPr>
        <w:t>.</w:t>
      </w:r>
    </w:p>
    <w:p w14:paraId="20906505" w14:textId="28355D88" w:rsidR="00091194" w:rsidRPr="002A7114" w:rsidRDefault="00BC1311" w:rsidP="00091194">
      <w:pPr>
        <w:pStyle w:val="ListParagraph"/>
        <w:spacing w:after="0"/>
        <w:ind w:left="992"/>
        <w:jc w:val="center"/>
        <w:rPr>
          <w:lang w:val="fr-FR"/>
        </w:rPr>
      </w:pPr>
      <w:r w:rsidRPr="002A7114">
        <w:rPr>
          <w:b/>
          <w:color w:val="0000CC"/>
          <w:lang w:val="fr-FR"/>
        </w:rPr>
        <w:t>Lời giải</w:t>
      </w:r>
    </w:p>
    <w:p w14:paraId="5E8043B0" w14:textId="77777777" w:rsidR="00091194" w:rsidRPr="002A711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lang w:val="fr-FR"/>
        </w:rPr>
      </w:pPr>
      <w:r w:rsidRPr="002A7114">
        <w:rPr>
          <w:rFonts w:eastAsia="Calibri"/>
          <w:b/>
          <w:lang w:val="fr-FR"/>
        </w:rPr>
        <w:t>Chọn D</w:t>
      </w:r>
    </w:p>
    <w:p w14:paraId="79B18CBA" w14:textId="77777777" w:rsidR="00091194" w:rsidRPr="002A7114" w:rsidRDefault="00091194" w:rsidP="00091194">
      <w:pPr>
        <w:spacing w:line="276" w:lineRule="auto"/>
        <w:ind w:left="992"/>
        <w:contextualSpacing/>
        <w:jc w:val="both"/>
        <w:rPr>
          <w:rFonts w:eastAsia="Times New Roman"/>
          <w:lang w:val="fr-FR"/>
        </w:rPr>
      </w:pPr>
      <w:r w:rsidRPr="002A7114">
        <w:rPr>
          <w:lang w:val="fr-FR"/>
        </w:rPr>
        <w:t xml:space="preserve">Gọi </w:t>
      </w:r>
      <w:r w:rsidRPr="002A7114">
        <w:rPr>
          <w:rFonts w:ascii="Times New Roman" w:eastAsia="Times New Roman" w:hAnsi="Times New Roman" w:cs="Times New Roman"/>
          <w:position w:val="-14"/>
        </w:rPr>
        <w:object w:dxaOrig="870" w:dyaOrig="405" w14:anchorId="54DACC92">
          <v:shape id="_x0000_i1761" type="#_x0000_t75" style="width:43.5pt;height:20.25pt" o:ole="">
            <v:imagedata r:id="rId1471" o:title=""/>
          </v:shape>
          <o:OLEObject Type="Embed" ProgID="Equation.DSMT4" ShapeID="_x0000_i1761" DrawAspect="Content" ObjectID="_1686896006" r:id="rId1472"/>
        </w:object>
      </w:r>
      <w:r w:rsidRPr="002A7114">
        <w:rPr>
          <w:lang w:val="fr-FR"/>
        </w:rPr>
        <w:t xml:space="preserve"> là điểm bất kỳ thuộc đường thẳng </w:t>
      </w:r>
      <w:r w:rsidRPr="002A7114">
        <w:rPr>
          <w:rFonts w:ascii="Times New Roman" w:eastAsia="Times New Roman" w:hAnsi="Times New Roman" w:cs="Times New Roman"/>
          <w:position w:val="-6"/>
        </w:rPr>
        <w:object w:dxaOrig="225" w:dyaOrig="270" w14:anchorId="68E6E350">
          <v:shape id="_x0000_i1762" type="#_x0000_t75" style="width:11.25pt;height:13.5pt" o:ole="">
            <v:imagedata r:id="rId1473" o:title=""/>
          </v:shape>
          <o:OLEObject Type="Embed" ProgID="Equation.DSMT4" ShapeID="_x0000_i1762" DrawAspect="Content" ObjectID="_1686896007" r:id="rId1474"/>
        </w:object>
      </w:r>
      <w:r w:rsidRPr="002A7114">
        <w:rPr>
          <w:lang w:val="fr-FR"/>
        </w:rPr>
        <w:t xml:space="preserve">,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35" w:dyaOrig="405" w14:anchorId="7CAB71F0">
          <v:shape id="_x0000_i1763" type="#_x0000_t75" style="width:51.75pt;height:20.25pt" o:ole="">
            <v:imagedata r:id="rId1475" o:title=""/>
          </v:shape>
          <o:OLEObject Type="Embed" ProgID="Equation.DSMT4" ShapeID="_x0000_i1763" DrawAspect="Content" ObjectID="_1686896008" r:id="rId1476"/>
        </w:object>
      </w:r>
      <w:r w:rsidRPr="002A7114">
        <w:rPr>
          <w:lang w:val="fr-FR"/>
        </w:rPr>
        <w:t xml:space="preserve"> là ảnh của điểm </w:t>
      </w:r>
      <w:r w:rsidRPr="002A7114">
        <w:rPr>
          <w:rFonts w:ascii="Times New Roman" w:eastAsia="Times New Roman" w:hAnsi="Times New Roman" w:cs="Times New Roman"/>
          <w:position w:val="-4"/>
        </w:rPr>
        <w:object w:dxaOrig="330" w:dyaOrig="270" w14:anchorId="583F0A62">
          <v:shape id="_x0000_i1764" type="#_x0000_t75" style="width:16.5pt;height:13.5pt" o:ole="">
            <v:imagedata r:id="rId1477" o:title=""/>
          </v:shape>
          <o:OLEObject Type="Embed" ProgID="Equation.DSMT4" ShapeID="_x0000_i1764" DrawAspect="Content" ObjectID="_1686896009" r:id="rId1478"/>
        </w:object>
      </w:r>
      <w:r w:rsidRPr="002A7114">
        <w:rPr>
          <w:lang w:val="fr-FR"/>
        </w:rPr>
        <w:t xml:space="preserve"> qua phép tịnh tiến theo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65" w:dyaOrig="420" w14:anchorId="057E37BC">
          <v:shape id="_x0000_i1765" type="#_x0000_t75" style="width:53.25pt;height:21pt" o:ole="">
            <v:imagedata r:id="rId1479" o:title=""/>
          </v:shape>
          <o:OLEObject Type="Embed" ProgID="Equation.DSMT4" ShapeID="_x0000_i1765" DrawAspect="Content" ObjectID="_1686896010" r:id="rId1480"/>
        </w:object>
      </w:r>
      <w:r w:rsidRPr="002A7114">
        <w:rPr>
          <w:lang w:val="fr-FR"/>
        </w:rPr>
        <w:t xml:space="preserve">. Khi đó: </w:t>
      </w:r>
      <w:r w:rsidRPr="002A7114">
        <w:rPr>
          <w:rFonts w:ascii="Times New Roman" w:eastAsia="Times New Roman" w:hAnsi="Times New Roman" w:cs="Times New Roman"/>
          <w:position w:val="-30"/>
        </w:rPr>
        <w:object w:dxaOrig="1095" w:dyaOrig="720" w14:anchorId="562CCA83">
          <v:shape id="_x0000_i1766" type="#_x0000_t75" style="width:54.75pt;height:36pt" o:ole="">
            <v:imagedata r:id="rId1481" o:title=""/>
          </v:shape>
          <o:OLEObject Type="Embed" ProgID="Equation.DSMT4" ShapeID="_x0000_i1766" DrawAspect="Content" ObjectID="_1686896011" r:id="rId1482"/>
        </w:object>
      </w:r>
      <w:r w:rsidRPr="002A7114">
        <w:rPr>
          <w:rFonts w:ascii="Times New Roman" w:eastAsia="Times New Roman" w:hAnsi="Times New Roman" w:cs="Times New Roman"/>
          <w:position w:val="-30"/>
        </w:rPr>
        <w:object w:dxaOrig="1410" w:dyaOrig="720" w14:anchorId="0F61EBAB">
          <v:shape id="_x0000_i1767" type="#_x0000_t75" style="width:70.5pt;height:36pt" o:ole="">
            <v:imagedata r:id="rId1483" o:title=""/>
          </v:shape>
          <o:OLEObject Type="Embed" ProgID="Equation.DSMT4" ShapeID="_x0000_i1767" DrawAspect="Content" ObjectID="_1686896012" r:id="rId1484"/>
        </w:object>
      </w:r>
      <w:r w:rsidRPr="002A7114">
        <w:rPr>
          <w:lang w:val="fr-FR"/>
        </w:rPr>
        <w:t>.</w:t>
      </w:r>
    </w:p>
    <w:p w14:paraId="2B70BAF3" w14:textId="77777777" w:rsidR="00091194" w:rsidRPr="002A7114" w:rsidRDefault="00091194" w:rsidP="00091194">
      <w:pPr>
        <w:spacing w:line="276" w:lineRule="auto"/>
        <w:ind w:left="992"/>
        <w:contextualSpacing/>
        <w:jc w:val="both"/>
        <w:rPr>
          <w:lang w:val="fr-FR"/>
        </w:rPr>
      </w:pPr>
      <w:r w:rsidRPr="002A7114">
        <w:rPr>
          <w:lang w:val="fr-FR"/>
        </w:rPr>
        <w:t xml:space="preserve">Do </w:t>
      </w:r>
      <w:r w:rsidRPr="002A7114">
        <w:rPr>
          <w:rFonts w:ascii="Times New Roman" w:eastAsia="Times New Roman" w:hAnsi="Times New Roman" w:cs="Times New Roman"/>
          <w:position w:val="-14"/>
        </w:rPr>
        <w:object w:dxaOrig="870" w:dyaOrig="405" w14:anchorId="3A9ABE10">
          <v:shape id="_x0000_i1768" type="#_x0000_t75" style="width:43.5pt;height:20.25pt" o:ole="">
            <v:imagedata r:id="rId1485" o:title=""/>
          </v:shape>
          <o:OLEObject Type="Embed" ProgID="Equation.DSMT4" ShapeID="_x0000_i1768" DrawAspect="Content" ObjectID="_1686896013" r:id="rId1486"/>
        </w:object>
      </w:r>
      <w:r w:rsidRPr="002A7114">
        <w:rPr>
          <w:lang w:val="fr-FR"/>
        </w:rPr>
        <w:t xml:space="preserve"> thuộc đường thẳng </w:t>
      </w:r>
      <w:r w:rsidRPr="002A7114">
        <w:rPr>
          <w:rFonts w:ascii="Times New Roman" w:eastAsia="Times New Roman" w:hAnsi="Times New Roman" w:cs="Times New Roman"/>
          <w:position w:val="-6"/>
        </w:rPr>
        <w:object w:dxaOrig="225" w:dyaOrig="270" w14:anchorId="5D7A3577">
          <v:shape id="_x0000_i1769" type="#_x0000_t75" style="width:11.25pt;height:13.5pt" o:ole="">
            <v:imagedata r:id="rId1487" o:title=""/>
          </v:shape>
          <o:OLEObject Type="Embed" ProgID="Equation.DSMT4" ShapeID="_x0000_i1769" DrawAspect="Content" ObjectID="_1686896014" r:id="rId1488"/>
        </w:object>
      </w:r>
      <w:r w:rsidRPr="002A7114">
        <w:rPr>
          <w:lang w:val="fr-FR"/>
        </w:rPr>
        <w:t>:</w:t>
      </w:r>
      <w:r w:rsidRPr="002A7114">
        <w:rPr>
          <w:rFonts w:ascii="Times New Roman" w:eastAsia="Times New Roman" w:hAnsi="Times New Roman" w:cs="Times New Roman"/>
          <w:position w:val="-10"/>
        </w:rPr>
        <w:object w:dxaOrig="1470" w:dyaOrig="330" w14:anchorId="34620546">
          <v:shape id="_x0000_i1770" type="#_x0000_t75" style="width:73.5pt;height:16.5pt" o:ole="">
            <v:imagedata r:id="rId1489" o:title=""/>
          </v:shape>
          <o:OLEObject Type="Embed" ProgID="Equation.DSMT4" ShapeID="_x0000_i1770" DrawAspect="Content" ObjectID="_1686896015" r:id="rId1490"/>
        </w:object>
      </w:r>
      <w:r w:rsidRPr="002A7114">
        <w:rPr>
          <w:lang w:val="fr-FR"/>
        </w:rPr>
        <w:t>, nên ta có:</w:t>
      </w:r>
    </w:p>
    <w:p w14:paraId="1EC0CE07" w14:textId="77777777" w:rsidR="00091194" w:rsidRPr="002A7114" w:rsidRDefault="00091194" w:rsidP="00091194">
      <w:pPr>
        <w:spacing w:line="276" w:lineRule="auto"/>
        <w:ind w:left="992"/>
        <w:contextualSpacing/>
        <w:jc w:val="both"/>
        <w:rPr>
          <w:lang w:val="fr-FR"/>
        </w:rPr>
      </w:pPr>
      <w:r w:rsidRPr="002A7114">
        <w:rPr>
          <w:rFonts w:ascii="Times New Roman" w:eastAsia="Times New Roman" w:hAnsi="Times New Roman" w:cs="Times New Roman"/>
          <w:position w:val="-14"/>
        </w:rPr>
        <w:object w:dxaOrig="2655" w:dyaOrig="405" w14:anchorId="2F712F9D">
          <v:shape id="_x0000_i1771" type="#_x0000_t75" style="width:132.75pt;height:20.25pt" o:ole="">
            <v:imagedata r:id="rId1491" o:title=""/>
          </v:shape>
          <o:OLEObject Type="Embed" ProgID="Equation.DSMT4" ShapeID="_x0000_i1771" DrawAspect="Content" ObjectID="_1686896016" r:id="rId1492"/>
        </w:object>
      </w:r>
      <w:r w:rsidRPr="002A7114">
        <w:rPr>
          <w:rFonts w:ascii="Times New Roman" w:eastAsia="Times New Roman" w:hAnsi="Times New Roman" w:cs="Times New Roman"/>
          <w:position w:val="-10"/>
        </w:rPr>
        <w:object w:dxaOrig="2010" w:dyaOrig="330" w14:anchorId="243C6411">
          <v:shape id="_x0000_i1772" type="#_x0000_t75" style="width:100.5pt;height:16.5pt" o:ole="">
            <v:imagedata r:id="rId1493" o:title=""/>
          </v:shape>
          <o:OLEObject Type="Embed" ProgID="Equation.DSMT4" ShapeID="_x0000_i1772" DrawAspect="Content" ObjectID="_1686896017" r:id="rId1494"/>
        </w:object>
      </w:r>
      <w:r w:rsidRPr="002A7114">
        <w:rPr>
          <w:lang w:val="fr-FR"/>
        </w:rPr>
        <w:t>.</w:t>
      </w:r>
    </w:p>
    <w:p w14:paraId="65AC9C89" w14:textId="77777777" w:rsidR="00091194" w:rsidRPr="002A7114" w:rsidRDefault="00091194" w:rsidP="00091194">
      <w:pPr>
        <w:spacing w:line="276" w:lineRule="auto"/>
        <w:ind w:left="992"/>
        <w:rPr>
          <w:b/>
          <w:lang w:val="fr-FR"/>
        </w:rPr>
      </w:pPr>
      <w:r w:rsidRPr="002A7114">
        <w:rPr>
          <w:lang w:val="fr-FR"/>
        </w:rPr>
        <w:t xml:space="preserve">Vậy ảnh của đường thẳng </w:t>
      </w:r>
      <w:r w:rsidRPr="002A7114">
        <w:rPr>
          <w:rFonts w:ascii="Times New Roman" w:eastAsia="Times New Roman" w:hAnsi="Times New Roman" w:cs="Times New Roman"/>
          <w:position w:val="-6"/>
        </w:rPr>
        <w:object w:dxaOrig="225" w:dyaOrig="270" w14:anchorId="3BD7A556">
          <v:shape id="_x0000_i1773" type="#_x0000_t75" style="width:11.25pt;height:13.5pt" o:ole="">
            <v:imagedata r:id="rId1495" o:title=""/>
          </v:shape>
          <o:OLEObject Type="Embed" ProgID="Equation.DSMT4" ShapeID="_x0000_i1773" DrawAspect="Content" ObjectID="_1686896018" r:id="rId1496"/>
        </w:object>
      </w:r>
      <w:r w:rsidRPr="002A7114">
        <w:rPr>
          <w:lang w:val="fr-FR"/>
        </w:rPr>
        <w:t>:</w:t>
      </w:r>
      <w:r w:rsidRPr="002A7114">
        <w:rPr>
          <w:rFonts w:ascii="Times New Roman" w:eastAsia="Times New Roman" w:hAnsi="Times New Roman" w:cs="Times New Roman"/>
          <w:position w:val="-10"/>
        </w:rPr>
        <w:object w:dxaOrig="1470" w:dyaOrig="330" w14:anchorId="5AEEA0D1">
          <v:shape id="_x0000_i1774" type="#_x0000_t75" style="width:73.5pt;height:16.5pt" o:ole="">
            <v:imagedata r:id="rId1497" o:title=""/>
          </v:shape>
          <o:OLEObject Type="Embed" ProgID="Equation.DSMT4" ShapeID="_x0000_i1774" DrawAspect="Content" ObjectID="_1686896019" r:id="rId1498"/>
        </w:object>
      </w:r>
      <w:r w:rsidRPr="002A7114">
        <w:rPr>
          <w:lang w:val="fr-FR"/>
        </w:rPr>
        <w:t xml:space="preserve"> qua phép tịnh tiến theo </w:t>
      </w:r>
      <w:r w:rsidRPr="002A7114">
        <w:rPr>
          <w:rFonts w:ascii="Times New Roman" w:eastAsia="Times New Roman" w:hAnsi="Times New Roman" w:cs="Times New Roman"/>
          <w:position w:val="-14"/>
        </w:rPr>
        <w:object w:dxaOrig="1065" w:dyaOrig="420" w14:anchorId="0F9C6432">
          <v:shape id="_x0000_i1775" type="#_x0000_t75" style="width:53.25pt;height:21pt" o:ole="">
            <v:imagedata r:id="rId1499" o:title=""/>
          </v:shape>
          <o:OLEObject Type="Embed" ProgID="Equation.DSMT4" ShapeID="_x0000_i1775" DrawAspect="Content" ObjectID="_1686896020" r:id="rId1500"/>
        </w:object>
      </w:r>
      <w:r w:rsidRPr="002A7114">
        <w:rPr>
          <w:lang w:val="fr-FR"/>
        </w:rPr>
        <w:t xml:space="preserve"> là </w:t>
      </w:r>
      <w:r w:rsidRPr="002A7114">
        <w:rPr>
          <w:rFonts w:ascii="Times New Roman" w:eastAsia="Times New Roman" w:hAnsi="Times New Roman" w:cs="Times New Roman"/>
          <w:position w:val="-10"/>
        </w:rPr>
        <w:object w:dxaOrig="1605" w:dyaOrig="330" w14:anchorId="7DBC85B6">
          <v:shape id="_x0000_i1776" type="#_x0000_t75" style="width:80.25pt;height:16.5pt" o:ole="">
            <v:imagedata r:id="rId1501" o:title=""/>
          </v:shape>
          <o:OLEObject Type="Embed" ProgID="Equation.DSMT4" ShapeID="_x0000_i1776" DrawAspect="Content" ObjectID="_1686896021" r:id="rId1502"/>
        </w:object>
      </w:r>
      <w:r w:rsidRPr="002A7114">
        <w:rPr>
          <w:lang w:val="fr-FR"/>
        </w:rPr>
        <w:t>.</w:t>
      </w:r>
    </w:p>
    <w:p w14:paraId="29FE243D" w14:textId="77777777" w:rsidR="00091194" w:rsidRPr="002A7114" w:rsidRDefault="00091194" w:rsidP="00F95BF0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 w:rsidRPr="002A7114">
        <w:rPr>
          <w:lang w:val="nl-NL"/>
        </w:rPr>
        <w:lastRenderedPageBreak/>
        <w:t xml:space="preserve">Trong mặt phẳng </w:t>
      </w:r>
      <w:r w:rsidRPr="002A7114">
        <w:rPr>
          <w:rFonts w:ascii="Times New Roman" w:eastAsia="Arial" w:hAnsi="Times New Roman" w:cs="Times New Roman"/>
          <w:position w:val="-10"/>
          <w:lang w:val="nl-NL"/>
        </w:rPr>
        <w:object w:dxaOrig="465" w:dyaOrig="330" w14:anchorId="4462961F">
          <v:shape id="_x0000_i1777" type="#_x0000_t75" style="width:23.25pt;height:16.5pt" o:ole="">
            <v:imagedata r:id="rId1503" o:title=""/>
          </v:shape>
          <o:OLEObject Type="Embed" ProgID="Equation.DSMT4" ShapeID="_x0000_i1777" DrawAspect="Content" ObjectID="_1686896022" r:id="rId1504"/>
        </w:object>
      </w:r>
      <w:r w:rsidRPr="002A7114">
        <w:rPr>
          <w:lang w:val="nl-NL"/>
        </w:rPr>
        <w:t xml:space="preserve">, ảnh của đường tròn </w:t>
      </w:r>
      <w:r w:rsidRPr="002A7114">
        <w:rPr>
          <w:rFonts w:ascii="Times New Roman" w:eastAsia="Arial" w:hAnsi="Times New Roman" w:cs="Times New Roman"/>
          <w:position w:val="-14"/>
          <w:lang w:val="nl-NL"/>
        </w:rPr>
        <w:object w:dxaOrig="2550" w:dyaOrig="435" w14:anchorId="1525F89C">
          <v:shape id="_x0000_i1778" type="#_x0000_t75" style="width:127.5pt;height:21.75pt" o:ole="">
            <v:imagedata r:id="rId1505" o:title=""/>
          </v:shape>
          <o:OLEObject Type="Embed" ProgID="Equation.DSMT4" ShapeID="_x0000_i1778" DrawAspect="Content" ObjectID="_1686896023" r:id="rId1506"/>
        </w:object>
      </w:r>
      <w:r w:rsidRPr="002A7114">
        <w:rPr>
          <w:lang w:val="nl-NL"/>
        </w:rPr>
        <w:t xml:space="preserve"> qua phép tịnh tiến theo vectơ </w:t>
      </w:r>
      <w:r w:rsidRPr="002A7114">
        <w:rPr>
          <w:rFonts w:ascii="Times New Roman" w:eastAsia="Arial" w:hAnsi="Times New Roman" w:cs="Times New Roman"/>
          <w:position w:val="-14"/>
          <w:lang w:val="nl-NL"/>
        </w:rPr>
        <w:object w:dxaOrig="915" w:dyaOrig="420" w14:anchorId="6CBF27E0">
          <v:shape id="_x0000_i1779" type="#_x0000_t75" style="width:45.75pt;height:21pt" o:ole="">
            <v:imagedata r:id="rId1507" o:title=""/>
          </v:shape>
          <o:OLEObject Type="Embed" ProgID="Equation.DSMT4" ShapeID="_x0000_i1779" DrawAspect="Content" ObjectID="_1686896024" r:id="rId1508"/>
        </w:object>
      </w:r>
      <w:r w:rsidRPr="002A7114">
        <w:rPr>
          <w:lang w:val="nl-NL"/>
        </w:rPr>
        <w:t xml:space="preserve"> là đường tròn có phương trình</w:t>
      </w:r>
    </w:p>
    <w:p w14:paraId="15C1044A" w14:textId="595F2E1C" w:rsidR="00091194" w:rsidRPr="002A7114" w:rsidRDefault="002A711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 w:rsidRPr="002A7114">
        <w:rPr>
          <w:rFonts w:ascii="MS PMincho" w:eastAsia="MS PMincho" w:hAnsi="MS PMincho"/>
          <w:b/>
          <w:color w:val="0000FF"/>
          <w:lang w:val="sv-SE"/>
        </w:rPr>
        <w:t>Ⓐ.</w:t>
      </w:r>
      <w:r w:rsidR="00091194" w:rsidRPr="002A7114">
        <w:rPr>
          <w:rFonts w:eastAsia="Times New Roman"/>
          <w:b/>
          <w:color w:val="0000FF"/>
          <w:lang w:val="sv-SE"/>
        </w:rPr>
        <w:t xml:space="preserve"> </w:t>
      </w:r>
      <w:r w:rsidR="00091194" w:rsidRPr="002A7114"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35" w:dyaOrig="435" w14:anchorId="7C69A6D8">
          <v:shape id="_x0000_i1780" type="#_x0000_t75" style="width:111.75pt;height:21.75pt" o:ole="">
            <v:imagedata r:id="rId1509" o:title=""/>
          </v:shape>
          <o:OLEObject Type="Embed" ProgID="Equation.DSMT4" ShapeID="_x0000_i1780" DrawAspect="Content" ObjectID="_1686896025" r:id="rId1510"/>
        </w:object>
      </w:r>
      <w:r w:rsidR="00091194" w:rsidRPr="002A7114">
        <w:rPr>
          <w:color w:val="000000"/>
          <w:lang w:val="sv-SE"/>
        </w:rPr>
        <w:t>.</w:t>
      </w:r>
      <w:r w:rsidR="00091194" w:rsidRPr="002A7114">
        <w:rPr>
          <w:rFonts w:eastAsia="Times New Roman"/>
          <w:b/>
          <w:color w:val="0000FF"/>
          <w:lang w:val="sv-SE"/>
        </w:rPr>
        <w:tab/>
      </w:r>
      <w:r w:rsidRPr="002A7114">
        <w:rPr>
          <w:rFonts w:ascii="MS PMincho" w:eastAsia="MS PMincho" w:hAnsi="MS PMincho"/>
          <w:b/>
          <w:color w:val="0000FF"/>
          <w:lang w:val="sv-SE"/>
        </w:rPr>
        <w:t>Ⓑ.</w:t>
      </w:r>
      <w:r w:rsidR="00091194" w:rsidRPr="002A7114">
        <w:rPr>
          <w:rFonts w:eastAsia="Times New Roman"/>
          <w:b/>
          <w:color w:val="0000FF"/>
          <w:lang w:val="sv-SE"/>
        </w:rPr>
        <w:t xml:space="preserve"> </w:t>
      </w:r>
      <w:r w:rsidR="00091194" w:rsidRPr="002A7114"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C32B103">
          <v:shape id="_x0000_i1781" type="#_x0000_t75" style="width:111pt;height:21.75pt" o:ole="">
            <v:imagedata r:id="rId1511" o:title=""/>
          </v:shape>
          <o:OLEObject Type="Embed" ProgID="Equation.DSMT4" ShapeID="_x0000_i1781" DrawAspect="Content" ObjectID="_1686896026" r:id="rId1512"/>
        </w:object>
      </w:r>
      <w:r w:rsidR="00091194" w:rsidRPr="002A7114">
        <w:rPr>
          <w:color w:val="000000"/>
          <w:lang w:val="sv-SE"/>
        </w:rPr>
        <w:t>.</w:t>
      </w:r>
    </w:p>
    <w:p w14:paraId="28CE5357" w14:textId="37257FF7" w:rsidR="00091194" w:rsidRPr="002A7114" w:rsidRDefault="002A711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 w:rsidRPr="002A7114">
        <w:rPr>
          <w:rFonts w:ascii="MS PMincho" w:eastAsia="MS PMincho" w:hAnsi="MS PMincho"/>
          <w:b/>
          <w:color w:val="0000FF"/>
          <w:lang w:val="sv-SE"/>
        </w:rPr>
        <w:t>Ⓒ.</w:t>
      </w:r>
      <w:r w:rsidR="00091194" w:rsidRPr="002A7114">
        <w:rPr>
          <w:rFonts w:eastAsia="Times New Roman"/>
          <w:b/>
          <w:color w:val="0000FF"/>
          <w:lang w:val="sv-SE"/>
        </w:rPr>
        <w:t xml:space="preserve"> </w:t>
      </w:r>
      <w:r w:rsidR="00091194" w:rsidRPr="002A7114"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175" w:dyaOrig="435" w14:anchorId="3FBDCCBB">
          <v:shape id="_x0000_i1782" type="#_x0000_t75" style="width:108.75pt;height:21.75pt" o:ole="">
            <v:imagedata r:id="rId1513" o:title=""/>
          </v:shape>
          <o:OLEObject Type="Embed" ProgID="Equation.DSMT4" ShapeID="_x0000_i1782" DrawAspect="Content" ObjectID="_1686896027" r:id="rId1514"/>
        </w:object>
      </w:r>
      <w:r w:rsidR="00091194" w:rsidRPr="002A7114">
        <w:rPr>
          <w:color w:val="000000"/>
          <w:lang w:val="sv-SE"/>
        </w:rPr>
        <w:t>.</w:t>
      </w:r>
      <w:r w:rsidR="00091194" w:rsidRPr="002A7114">
        <w:rPr>
          <w:rFonts w:eastAsia="Times New Roman"/>
          <w:b/>
          <w:color w:val="0000FF"/>
          <w:lang w:val="sv-SE"/>
        </w:rPr>
        <w:tab/>
      </w:r>
      <w:r w:rsidRPr="002A7114">
        <w:rPr>
          <w:rFonts w:ascii="MS PMincho" w:eastAsia="MS PMincho" w:hAnsi="MS PMincho"/>
          <w:b/>
          <w:color w:val="0000FF"/>
          <w:lang w:val="sv-SE"/>
        </w:rPr>
        <w:t>Ⓓ.</w:t>
      </w:r>
      <w:r w:rsidR="00091194" w:rsidRPr="002A7114">
        <w:rPr>
          <w:rFonts w:eastAsia="Times New Roman"/>
          <w:b/>
          <w:color w:val="0000FF"/>
          <w:lang w:val="sv-SE"/>
        </w:rPr>
        <w:t xml:space="preserve"> </w:t>
      </w:r>
      <w:r w:rsidR="00091194" w:rsidRPr="002A7114"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6F63F986">
          <v:shape id="_x0000_i1783" type="#_x0000_t75" style="width:111pt;height:21.75pt" o:ole="">
            <v:imagedata r:id="rId1511" o:title=""/>
          </v:shape>
          <o:OLEObject Type="Embed" ProgID="Equation.DSMT4" ShapeID="_x0000_i1783" DrawAspect="Content" ObjectID="_1686896028" r:id="rId1515"/>
        </w:object>
      </w:r>
      <w:r w:rsidR="00091194" w:rsidRPr="002A7114">
        <w:rPr>
          <w:color w:val="000000"/>
          <w:lang w:val="sv-SE"/>
        </w:rPr>
        <w:t>.</w:t>
      </w:r>
    </w:p>
    <w:p w14:paraId="0E5FFCE3" w14:textId="3D65EE7C" w:rsidR="00091194" w:rsidRPr="002A7114" w:rsidRDefault="00BC1311" w:rsidP="00091194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 w:rsidRPr="002A7114">
        <w:rPr>
          <w:b/>
          <w:color w:val="0000CC"/>
        </w:rPr>
        <w:t>Lời giải</w:t>
      </w:r>
    </w:p>
    <w:p w14:paraId="1375407F" w14:textId="77777777" w:rsidR="00091194" w:rsidRPr="002A7114" w:rsidRDefault="00091194" w:rsidP="00091194">
      <w:pPr>
        <w:spacing w:line="276" w:lineRule="auto"/>
        <w:ind w:left="992"/>
        <w:jc w:val="both"/>
        <w:rPr>
          <w:rFonts w:eastAsia="Calibri"/>
          <w:b/>
          <w:color w:val="0000FF"/>
          <w:lang w:val="fr-FR"/>
        </w:rPr>
      </w:pPr>
      <w:r w:rsidRPr="002A7114">
        <w:rPr>
          <w:rFonts w:eastAsia="Calibri"/>
          <w:b/>
          <w:lang w:val="fr-FR"/>
        </w:rPr>
        <w:t>Chọn B</w:t>
      </w:r>
    </w:p>
    <w:p w14:paraId="14380C2D" w14:textId="77777777" w:rsidR="00091194" w:rsidRPr="002A711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 w:rsidRPr="002A7114">
        <w:rPr>
          <w:rFonts w:ascii="Times New Roman" w:eastAsia="Calibri" w:hAnsi="Times New Roman" w:cs="Times New Roman"/>
          <w:noProof/>
          <w:position w:val="-14"/>
        </w:rPr>
        <w:object w:dxaOrig="420" w:dyaOrig="405" w14:anchorId="6968707B">
          <v:shape id="_x0000_i1784" type="#_x0000_t75" style="width:21pt;height:20.25pt" o:ole="">
            <v:imagedata r:id="rId1516" o:title=""/>
          </v:shape>
          <o:OLEObject Type="Embed" ProgID="Equation.DSMT4" ShapeID="_x0000_i1784" DrawAspect="Content" ObjectID="_1686896029" r:id="rId1517"/>
        </w:object>
      </w:r>
      <w:r w:rsidRPr="002A7114">
        <w:rPr>
          <w:rFonts w:eastAsia="Calibri"/>
          <w:noProof/>
          <w:lang w:val="fr-FR"/>
        </w:rPr>
        <w:t xml:space="preserve"> có tâm </w:t>
      </w:r>
      <w:r w:rsidRPr="002A7114">
        <w:rPr>
          <w:rFonts w:ascii="Times New Roman" w:eastAsia="Calibri" w:hAnsi="Times New Roman" w:cs="Times New Roman"/>
          <w:noProof/>
          <w:position w:val="-14"/>
        </w:rPr>
        <w:object w:dxaOrig="810" w:dyaOrig="405" w14:anchorId="66B0009D">
          <v:shape id="_x0000_i1785" type="#_x0000_t75" style="width:40.5pt;height:20.25pt" o:ole="">
            <v:imagedata r:id="rId1518" o:title=""/>
          </v:shape>
          <o:OLEObject Type="Embed" ProgID="Equation.DSMT4" ShapeID="_x0000_i1785" DrawAspect="Content" ObjectID="_1686896030" r:id="rId1519"/>
        </w:object>
      </w:r>
      <w:r w:rsidRPr="002A7114">
        <w:rPr>
          <w:rFonts w:eastAsia="Calibri"/>
          <w:noProof/>
          <w:lang w:val="fr-FR"/>
        </w:rPr>
        <w:t>.</w:t>
      </w:r>
    </w:p>
    <w:p w14:paraId="4537CB20" w14:textId="77777777" w:rsidR="00091194" w:rsidRPr="002A711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 w:rsidRPr="002A7114">
        <w:rPr>
          <w:rFonts w:ascii="Times New Roman" w:eastAsia="Calibri" w:hAnsi="Times New Roman" w:cs="Times New Roman"/>
          <w:noProof/>
          <w:position w:val="-14"/>
        </w:rPr>
        <w:object w:dxaOrig="1545" w:dyaOrig="405" w14:anchorId="09147063">
          <v:shape id="_x0000_i1786" type="#_x0000_t75" style="width:77.25pt;height:20.25pt" o:ole="">
            <v:imagedata r:id="rId1520" o:title=""/>
          </v:shape>
          <o:OLEObject Type="Embed" ProgID="Equation.DSMT4" ShapeID="_x0000_i1786" DrawAspect="Content" ObjectID="_1686896031" r:id="rId1521"/>
        </w:object>
      </w:r>
      <w:r w:rsidRPr="002A7114">
        <w:rPr>
          <w:rFonts w:eastAsia="Calibri"/>
          <w:noProof/>
          <w:lang w:val="fr-FR"/>
        </w:rPr>
        <w:t>.</w:t>
      </w:r>
    </w:p>
    <w:p w14:paraId="08786DFC" w14:textId="77777777" w:rsidR="00091194" w:rsidRPr="002A711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 w:rsidRPr="002A7114">
        <w:rPr>
          <w:rFonts w:eastAsia="Calibri"/>
          <w:noProof/>
          <w:lang w:val="fr-FR"/>
        </w:rPr>
        <w:t xml:space="preserve">Ảnh của </w:t>
      </w:r>
      <w:r w:rsidRPr="002A7114">
        <w:rPr>
          <w:rFonts w:ascii="Times New Roman" w:eastAsia="Calibri" w:hAnsi="Times New Roman" w:cs="Times New Roman"/>
          <w:noProof/>
          <w:position w:val="-14"/>
        </w:rPr>
        <w:object w:dxaOrig="420" w:dyaOrig="405" w14:anchorId="70284846">
          <v:shape id="_x0000_i1787" type="#_x0000_t75" style="width:21pt;height:20.25pt" o:ole="">
            <v:imagedata r:id="rId1522" o:title=""/>
          </v:shape>
          <o:OLEObject Type="Embed" ProgID="Equation.DSMT4" ShapeID="_x0000_i1787" DrawAspect="Content" ObjectID="_1686896032" r:id="rId1523"/>
        </w:object>
      </w:r>
      <w:r w:rsidRPr="002A7114">
        <w:rPr>
          <w:rFonts w:eastAsia="Calibri"/>
          <w:noProof/>
          <w:lang w:val="fr-FR"/>
        </w:rPr>
        <w:t xml:space="preserve"> là đường tròn </w:t>
      </w:r>
      <w:r w:rsidRPr="002A7114">
        <w:rPr>
          <w:rFonts w:ascii="Times New Roman" w:eastAsia="Calibri" w:hAnsi="Times New Roman" w:cs="Times New Roman"/>
          <w:noProof/>
          <w:position w:val="-14"/>
        </w:rPr>
        <w:object w:dxaOrig="480" w:dyaOrig="405" w14:anchorId="54699C1D">
          <v:shape id="_x0000_i1788" type="#_x0000_t75" style="width:24pt;height:20.25pt" o:ole="">
            <v:imagedata r:id="rId1524" o:title=""/>
          </v:shape>
          <o:OLEObject Type="Embed" ProgID="Equation.DSMT4" ShapeID="_x0000_i1788" DrawAspect="Content" ObjectID="_1686896033" r:id="rId1525"/>
        </w:object>
      </w:r>
      <w:r w:rsidRPr="002A7114">
        <w:rPr>
          <w:rFonts w:eastAsia="Calibri"/>
          <w:noProof/>
          <w:lang w:val="fr-FR"/>
        </w:rPr>
        <w:t xml:space="preserve"> có tâm </w:t>
      </w:r>
      <w:r w:rsidRPr="002A7114">
        <w:rPr>
          <w:rFonts w:ascii="Times New Roman" w:eastAsia="Calibri" w:hAnsi="Times New Roman" w:cs="Times New Roman"/>
          <w:noProof/>
          <w:position w:val="-4"/>
        </w:rPr>
        <w:object w:dxaOrig="240" w:dyaOrig="270" w14:anchorId="7296F9F2">
          <v:shape id="_x0000_i1789" type="#_x0000_t75" style="width:12pt;height:13.5pt" o:ole="">
            <v:imagedata r:id="rId1526" o:title=""/>
          </v:shape>
          <o:OLEObject Type="Embed" ProgID="Equation.DSMT4" ShapeID="_x0000_i1789" DrawAspect="Content" ObjectID="_1686896034" r:id="rId1527"/>
        </w:object>
      </w:r>
      <w:r w:rsidRPr="002A7114">
        <w:rPr>
          <w:rFonts w:eastAsia="Calibri"/>
          <w:noProof/>
          <w:lang w:val="fr-FR"/>
        </w:rPr>
        <w:t xml:space="preserve"> và bán kính </w:t>
      </w:r>
      <w:r w:rsidRPr="002A7114">
        <w:rPr>
          <w:rFonts w:ascii="Times New Roman" w:eastAsia="Calibri" w:hAnsi="Times New Roman" w:cs="Times New Roman"/>
          <w:noProof/>
          <w:position w:val="-4"/>
        </w:rPr>
        <w:object w:dxaOrig="1035" w:dyaOrig="270" w14:anchorId="24FFAAF5">
          <v:shape id="_x0000_i1790" type="#_x0000_t75" style="width:51.75pt;height:13.5pt" o:ole="">
            <v:imagedata r:id="rId1528" o:title=""/>
          </v:shape>
          <o:OLEObject Type="Embed" ProgID="Equation.DSMT4" ShapeID="_x0000_i1790" DrawAspect="Content" ObjectID="_1686896035" r:id="rId1529"/>
        </w:object>
      </w:r>
      <w:r w:rsidRPr="002A7114">
        <w:rPr>
          <w:rFonts w:eastAsia="Calibri"/>
          <w:noProof/>
          <w:lang w:val="fr-FR"/>
        </w:rPr>
        <w:t xml:space="preserve">. Suy ra phương trình </w:t>
      </w:r>
      <w:r w:rsidRPr="002A7114">
        <w:rPr>
          <w:rFonts w:ascii="Times New Roman" w:eastAsia="Calibri" w:hAnsi="Times New Roman" w:cs="Times New Roman"/>
          <w:noProof/>
          <w:position w:val="-14"/>
        </w:rPr>
        <w:object w:dxaOrig="480" w:dyaOrig="405" w14:anchorId="7F4E3E29">
          <v:shape id="_x0000_i1791" type="#_x0000_t75" style="width:24pt;height:20.25pt" o:ole="">
            <v:imagedata r:id="rId1524" o:title=""/>
          </v:shape>
          <o:OLEObject Type="Embed" ProgID="Equation.DSMT4" ShapeID="_x0000_i1791" DrawAspect="Content" ObjectID="_1686896036" r:id="rId1530"/>
        </w:object>
      </w:r>
      <w:r w:rsidRPr="002A7114">
        <w:rPr>
          <w:rFonts w:eastAsia="Calibri"/>
          <w:noProof/>
          <w:lang w:val="fr-FR"/>
        </w:rPr>
        <w:t>:</w:t>
      </w:r>
    </w:p>
    <w:p w14:paraId="0F200A7B" w14:textId="77777777" w:rsidR="00091194" w:rsidRPr="002A7114" w:rsidRDefault="00091194" w:rsidP="00091194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 w:rsidRPr="002A7114"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7B39DD5">
          <v:shape id="_x0000_i1792" type="#_x0000_t75" style="width:111pt;height:21.75pt" o:ole="">
            <v:imagedata r:id="rId1511" o:title=""/>
          </v:shape>
          <o:OLEObject Type="Embed" ProgID="Equation.DSMT4" ShapeID="_x0000_i1792" DrawAspect="Content" ObjectID="_1686896037" r:id="rId1531"/>
        </w:object>
      </w:r>
      <w:r w:rsidRPr="002A7114">
        <w:t>.</w:t>
      </w:r>
    </w:p>
    <w:p w14:paraId="6FB5259C" w14:textId="7E9DEA70" w:rsidR="00EC5D1C" w:rsidRPr="002A7114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2A7114">
        <w:rPr>
          <w:b/>
          <w:bCs/>
          <w:color w:val="0000CC"/>
          <w:shd w:val="clear" w:color="auto" w:fill="F9FFE5"/>
        </w:rPr>
        <w:sym w:font="Wingdings" w:char="F031"/>
      </w:r>
      <w:r w:rsidRPr="002A7114">
        <w:rPr>
          <w:b/>
          <w:bCs/>
          <w:color w:val="FF0000"/>
          <w:shd w:val="clear" w:color="auto" w:fill="F9FFE5"/>
        </w:rPr>
        <w:t>_Bài tập rèn luyện</w:t>
      </w:r>
      <w:r w:rsidRPr="002A7114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691FDD" w:rsidRPr="002A7114" w14:paraId="6DE6949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C78213" w14:textId="77777777" w:rsidR="00691FDD" w:rsidRPr="002A7114" w:rsidRDefault="00691FDD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Câu 1:</w:t>
            </w:r>
            <w:r w:rsidRPr="002A7114">
              <w:rPr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60B89D45">
                <v:shape id="_x0000_i1793" type="#_x0000_t75" style="width:23.25pt;height:15.75pt" o:ole="">
                  <v:imagedata r:id="rId1532" o:title=""/>
                </v:shape>
                <o:OLEObject Type="Embed" ProgID="Equation.DSMT4" ShapeID="_x0000_i1793" DrawAspect="Content" ObjectID="_1686896038" r:id="rId1533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, cho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30" w:dyaOrig="405" w14:anchorId="257657A7">
                <v:shape id="_x0000_i1794" type="#_x0000_t75" style="width:46.5pt;height:20.25pt" o:ole="">
                  <v:imagedata r:id="rId1534" o:title=""/>
                </v:shape>
                <o:OLEObject Type="Embed" ProgID="Equation.DSMT4" ShapeID="_x0000_i1794" DrawAspect="Content" ObjectID="_1686896039" r:id="rId1535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.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855" w:dyaOrig="420" w14:anchorId="480D779C">
                <v:shape id="_x0000_i1795" type="#_x0000_t75" style="width:42.75pt;height:21pt" o:ole="">
                  <v:imagedata r:id="rId1536" o:title=""/>
                </v:shape>
                <o:OLEObject Type="Embed" ProgID="Equation.DSMT4" ShapeID="_x0000_i1795" DrawAspect="Content" ObjectID="_1686896040" r:id="rId1537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 biến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15" w:dyaOrig="255" w14:anchorId="47B282A0">
                <v:shape id="_x0000_i1796" type="#_x0000_t75" style="width:15.75pt;height:12.75pt" o:ole="">
                  <v:imagedata r:id="rId1538" o:title=""/>
                </v:shape>
                <o:OLEObject Type="Embed" ProgID="Equation.DSMT4" ShapeID="_x0000_i1796" DrawAspect="Content" ObjectID="_1686896041" r:id="rId1539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 thành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75" w:dyaOrig="255" w14:anchorId="2649FDA2">
                <v:shape id="_x0000_i1797" type="#_x0000_t75" style="width:18.75pt;height:12.75pt" o:ole="">
                  <v:imagedata r:id="rId1540" o:title=""/>
                </v:shape>
                <o:OLEObject Type="Embed" ProgID="Equation.DSMT4" ShapeID="_x0000_i1797" DrawAspect="Content" ObjectID="_1686896042" r:id="rId1541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 có tọa độ là</w:t>
            </w:r>
          </w:p>
          <w:p w14:paraId="71D5C793" w14:textId="3F4C89FF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fr-FR"/>
              </w:rPr>
              <w:object w:dxaOrig="1035" w:dyaOrig="405" w14:anchorId="7F93EA97">
                <v:shape id="_x0000_i1798" type="#_x0000_t75" style="width:51.75pt;height:20.25pt" o:ole="">
                  <v:imagedata r:id="rId1542" o:title=""/>
                </v:shape>
                <o:OLEObject Type="Embed" ProgID="Equation.DSMT4" ShapeID="_x0000_i1798" DrawAspect="Content" ObjectID="_1686896043" r:id="rId1543"/>
              </w:objec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bookmarkStart w:id="186" w:name="MTBlankEqn"/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689BB2A4">
                <v:shape id="_x0000_i1799" type="#_x0000_t75" style="width:51pt;height:20.25pt" o:ole="">
                  <v:imagedata r:id="rId1544" o:title=""/>
                </v:shape>
                <o:OLEObject Type="Embed" ProgID="Equation.DSMT4" ShapeID="_x0000_i1799" DrawAspect="Content" ObjectID="_1686896044" r:id="rId1545"/>
              </w:object>
            </w:r>
            <w:bookmarkEnd w:id="186"/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</w:p>
          <w:p w14:paraId="315646D8" w14:textId="1D72E789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fr-FR"/>
              </w:rPr>
              <w:object w:dxaOrig="1125" w:dyaOrig="405" w14:anchorId="38212D4C">
                <v:shape id="_x0000_i1800" type="#_x0000_t75" style="width:56.25pt;height:20.25pt" o:ole="">
                  <v:imagedata r:id="rId1546" o:title=""/>
                </v:shape>
                <o:OLEObject Type="Embed" ProgID="Equation.DSMT4" ShapeID="_x0000_i1800" DrawAspect="Content" ObjectID="_1686896045" r:id="rId1547"/>
              </w:objec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6BD38FC7">
                <v:shape id="_x0000_i1801" type="#_x0000_t75" style="width:48.75pt;height:20.25pt" o:ole="">
                  <v:imagedata r:id="rId1548" o:title=""/>
                </v:shape>
                <o:OLEObject Type="Embed" ProgID="Equation.DSMT4" ShapeID="_x0000_i1801" DrawAspect="Content" ObjectID="_1686896046" r:id="rId1549"/>
              </w:objec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</w:p>
          <w:p w14:paraId="55E88A6F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13A67B" w14:textId="77777777" w:rsidR="00691FDD" w:rsidRPr="002A7114" w:rsidRDefault="00691FDD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691FDD" w:rsidRPr="002A7114" w14:paraId="6D10EB7D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DEA7B7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00"/>
                <w:lang w:val="vi-VN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2:</w: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  <w:lang w:val="vi-VN"/>
              </w:rPr>
              <w:object w:dxaOrig="465" w:dyaOrig="315" w14:anchorId="2E3FB6F6">
                <v:shape id="_x0000_i1802" type="#_x0000_t75" style="width:23.25pt;height:15.75pt" o:ole="">
                  <v:imagedata r:id="rId1550" o:title=""/>
                </v:shape>
                <o:OLEObject Type="Embed" ProgID="Equation.DSMT4" ShapeID="_x0000_i1802" DrawAspect="Content" ObjectID="_1686896047" r:id="rId1551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, phép tịnh tiến theo véc tơ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vi-VN"/>
              </w:rPr>
              <w:object w:dxaOrig="885" w:dyaOrig="420" w14:anchorId="5D5AC3F9">
                <v:shape id="_x0000_i1803" type="#_x0000_t75" style="width:44.25pt;height:21pt" o:ole="">
                  <v:imagedata r:id="rId1552" o:title=""/>
                </v:shape>
                <o:OLEObject Type="Embed" ProgID="Equation.DSMT4" ShapeID="_x0000_i1803" DrawAspect="Content" ObjectID="_1686896048" r:id="rId1553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vi-VN"/>
              </w:rPr>
              <w:object w:dxaOrig="735" w:dyaOrig="405" w14:anchorId="7E1D01AB">
                <v:shape id="_x0000_i1804" type="#_x0000_t75" style="width:36.75pt;height:20.25pt" o:ole="">
                  <v:imagedata r:id="rId1554" o:title=""/>
                </v:shape>
                <o:OLEObject Type="Embed" ProgID="Equation.DSMT4" ShapeID="_x0000_i1804" DrawAspect="Content" ObjectID="_1686896049" r:id="rId1555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thành điểm nào trong các điểm sau?</w:t>
            </w:r>
          </w:p>
          <w:p w14:paraId="15D4E8EE" w14:textId="334DDDCF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00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vi-VN"/>
              </w:rPr>
              <w:object w:dxaOrig="825" w:dyaOrig="405" w14:anchorId="39D5F1A3">
                <v:shape id="_x0000_i1805" type="#_x0000_t75" style="width:41.25pt;height:20.25pt" o:ole="">
                  <v:imagedata r:id="rId1556" o:title=""/>
                </v:shape>
                <o:OLEObject Type="Embed" ProgID="Equation.DSMT4" ShapeID="_x0000_i1805" DrawAspect="Content" ObjectID="_1686896050" r:id="rId1557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vi-VN"/>
              </w:rPr>
              <w:object w:dxaOrig="705" w:dyaOrig="405" w14:anchorId="5FA3BF13">
                <v:shape id="_x0000_i1806" type="#_x0000_t75" style="width:35.25pt;height:20.25pt" o:ole="">
                  <v:imagedata r:id="rId1558" o:title=""/>
                </v:shape>
                <o:OLEObject Type="Embed" ProgID="Equation.DSMT4" ShapeID="_x0000_i1806" DrawAspect="Content" ObjectID="_1686896051" r:id="rId1559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vi-VN"/>
              </w:rPr>
              <w:object w:dxaOrig="780" w:dyaOrig="405" w14:anchorId="27E612F9">
                <v:shape id="_x0000_i1807" type="#_x0000_t75" style="width:39pt;height:20.25pt" o:ole="">
                  <v:imagedata r:id="rId1560" o:title=""/>
                </v:shape>
                <o:OLEObject Type="Embed" ProgID="Equation.DSMT4" ShapeID="_x0000_i1807" DrawAspect="Content" ObjectID="_1686896052" r:id="rId1561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vi-VN"/>
              </w:rPr>
              <w:object w:dxaOrig="1095" w:dyaOrig="405" w14:anchorId="4072907B">
                <v:shape id="_x0000_i1808" type="#_x0000_t75" style="width:54.75pt;height:20.25pt" o:ole="">
                  <v:imagedata r:id="rId1562" o:title=""/>
                </v:shape>
                <o:OLEObject Type="Embed" ProgID="Equation.DSMT4" ShapeID="_x0000_i1808" DrawAspect="Content" ObjectID="_1686896053" r:id="rId1563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23F8B6F3" w14:textId="77777777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8F3C81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02BD7FD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271751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61D971A">
                <v:shape id="_x0000_i1809" type="#_x0000_t75" style="width:23.25pt;height:15.75pt" o:ole="">
                  <v:imagedata r:id="rId1564" o:title=""/>
                </v:shape>
                <o:OLEObject Type="Embed" ProgID="Equation.DSMT4" ShapeID="_x0000_i1809" DrawAspect="Content" ObjectID="_1686896054" r:id="rId1565"/>
              </w:object>
            </w:r>
            <w:r w:rsidRPr="002A7114">
              <w:rPr>
                <w:rFonts w:ascii="Chu Van An" w:hAnsi="Chu Van An" w:cs="Chu Van An"/>
              </w:rPr>
              <w:t xml:space="preserve">, cho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383A80CF">
                <v:shape id="_x0000_i1810" type="#_x0000_t75" style="width:36pt;height:20.25pt" o:ole="">
                  <v:imagedata r:id="rId1566" o:title=""/>
                </v:shape>
                <o:OLEObject Type="Embed" ProgID="Equation.DSMT4" ShapeID="_x0000_i1810" DrawAspect="Content" ObjectID="_1686896055" r:id="rId1567"/>
              </w:object>
            </w:r>
            <w:r w:rsidRPr="002A7114">
              <w:rPr>
                <w:rFonts w:ascii="Chu Van An" w:hAnsi="Chu Van An" w:cs="Chu Van An"/>
              </w:rPr>
              <w:t xml:space="preserve">.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376C602A">
                <v:shape id="_x0000_i1811" type="#_x0000_t75" style="width:14.25pt;height:12.75pt" o:ole="">
                  <v:imagedata r:id="rId1568" o:title=""/>
                </v:shape>
                <o:OLEObject Type="Embed" ProgID="Equation.DSMT4" ShapeID="_x0000_i1811" DrawAspect="Content" ObjectID="_1686896056" r:id="rId1569"/>
              </w:object>
            </w:r>
            <w:r w:rsidRPr="002A7114">
              <w:rPr>
                <w:rFonts w:ascii="Chu Van An" w:hAnsi="Chu Van An" w:cs="Chu Van An"/>
              </w:rPr>
              <w:t xml:space="preserve">là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3B1F25D">
                <v:shape id="_x0000_i1812" type="#_x0000_t75" style="width:12pt;height:12.75pt" o:ole="">
                  <v:imagedata r:id="rId1570" o:title=""/>
                </v:shape>
                <o:OLEObject Type="Embed" ProgID="Equation.DSMT4" ShapeID="_x0000_i1812" DrawAspect="Content" ObjectID="_1686896057" r:id="rId1571"/>
              </w:object>
            </w:r>
            <w:r w:rsidRPr="002A7114">
              <w:rPr>
                <w:rFonts w:ascii="Chu Van An" w:hAnsi="Chu Van An" w:cs="Chu Van An"/>
              </w:rPr>
              <w:t xml:space="preserve">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6CABC215">
                <v:shape id="_x0000_i1813" type="#_x0000_t75" style="width:53.25pt;height:21pt" o:ole="">
                  <v:imagedata r:id="rId1572" o:title=""/>
                </v:shape>
                <o:OLEObject Type="Embed" ProgID="Equation.DSMT4" ShapeID="_x0000_i1813" DrawAspect="Content" ObjectID="_1686896058" r:id="rId1573"/>
              </w:object>
            </w:r>
            <w:r w:rsidRPr="002A7114">
              <w:rPr>
                <w:rFonts w:ascii="Chu Van An" w:hAnsi="Chu Van An" w:cs="Chu Van An"/>
              </w:rPr>
              <w:t>có tọa độ là</w:t>
            </w:r>
          </w:p>
          <w:p w14:paraId="1FB65079" w14:textId="2102A03C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15" w:dyaOrig="405" w14:anchorId="144199D7">
                <v:shape id="_x0000_i1814" type="#_x0000_t75" style="width:45.75pt;height:20.25pt" o:ole="">
                  <v:imagedata r:id="rId1574" o:title=""/>
                </v:shape>
                <o:OLEObject Type="Embed" ProgID="Equation.DSMT4" ShapeID="_x0000_i1814" DrawAspect="Content" ObjectID="_1686896059" r:id="rId1575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45" w:dyaOrig="405" w14:anchorId="33B78A79">
                <v:shape id="_x0000_i1815" type="#_x0000_t75" style="width:47.25pt;height:20.25pt" o:ole="">
                  <v:imagedata r:id="rId1576" o:title=""/>
                </v:shape>
                <o:OLEObject Type="Embed" ProgID="Equation.DSMT4" ShapeID="_x0000_i1815" DrawAspect="Content" ObjectID="_1686896060" r:id="rId1577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60" w:dyaOrig="405" w14:anchorId="234814BB">
                <v:shape id="_x0000_i1816" type="#_x0000_t75" style="width:48pt;height:20.25pt" o:ole="">
                  <v:imagedata r:id="rId1578" o:title=""/>
                </v:shape>
                <o:OLEObject Type="Embed" ProgID="Equation.DSMT4" ShapeID="_x0000_i1816" DrawAspect="Content" ObjectID="_1686896061" r:id="rId1579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15" w:dyaOrig="405" w14:anchorId="1F501C6F">
                <v:shape id="_x0000_i1817" type="#_x0000_t75" style="width:45.75pt;height:20.25pt" o:ole="">
                  <v:imagedata r:id="rId1580" o:title=""/>
                </v:shape>
                <o:OLEObject Type="Embed" ProgID="Equation.DSMT4" ShapeID="_x0000_i1817" DrawAspect="Content" ObjectID="_1686896062" r:id="rId158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303A07D3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4B09A3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E8948B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DE3BD7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5F5F8146">
                <v:shape id="_x0000_i1818" type="#_x0000_t75" style="width:23.25pt;height:16.5pt" o:ole="">
                  <v:imagedata r:id="rId1582" o:title=""/>
                </v:shape>
                <o:OLEObject Type="Embed" ProgID="Equation.DSMT4" ShapeID="_x0000_i1818" DrawAspect="Content" ObjectID="_1686896063" r:id="rId1583"/>
              </w:object>
            </w:r>
            <w:r w:rsidRPr="002A7114">
              <w:rPr>
                <w:rFonts w:ascii="Chu Van An" w:hAnsi="Chu Van An" w:cs="Chu Van An"/>
              </w:rPr>
              <w:t xml:space="preserve">, cho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6DEF480C">
                <v:shape id="_x0000_i1819" type="#_x0000_t75" style="width:45pt;height:20.25pt" o:ole="">
                  <v:imagedata r:id="rId1584" o:title=""/>
                </v:shape>
                <o:OLEObject Type="Embed" ProgID="Equation.DSMT4" ShapeID="_x0000_i1819" DrawAspect="Content" ObjectID="_1686896064" r:id="rId1585"/>
              </w:object>
            </w:r>
            <w:r w:rsidRPr="002A7114">
              <w:rPr>
                <w:rFonts w:ascii="Chu Van An" w:hAnsi="Chu Van An" w:cs="Chu Van An"/>
              </w:rPr>
              <w:t xml:space="preserve"> và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65" w:dyaOrig="420" w14:anchorId="0FABEA99">
                <v:shape id="_x0000_i1820" type="#_x0000_t75" style="width:53.25pt;height:21pt" o:ole="">
                  <v:imagedata r:id="rId1586" o:title=""/>
                </v:shape>
                <o:OLEObject Type="Embed" ProgID="Equation.DSMT4" ShapeID="_x0000_i1820" DrawAspect="Content" ObjectID="_1686896065" r:id="rId1587"/>
              </w:object>
            </w:r>
            <w:r w:rsidRPr="002A7114">
              <w:rPr>
                <w:rFonts w:ascii="Chu Van An" w:hAnsi="Chu Van An" w:cs="Chu Van An"/>
              </w:rPr>
              <w:t xml:space="preserve">, biết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10" w:dyaOrig="405" w14:anchorId="5153BB55">
                <v:shape id="_x0000_i1821" type="#_x0000_t75" style="width:55.5pt;height:20.25pt" o:ole="">
                  <v:imagedata r:id="rId1588" o:title=""/>
                </v:shape>
                <o:OLEObject Type="Embed" ProgID="Equation.DSMT4" ShapeID="_x0000_i1821" DrawAspect="Content" ObjectID="_1686896066" r:id="rId1589"/>
              </w:object>
            </w:r>
            <w:r w:rsidRPr="002A7114">
              <w:rPr>
                <w:rFonts w:ascii="Chu Van An" w:hAnsi="Chu Van An" w:cs="Chu Van An"/>
              </w:rPr>
              <w:t xml:space="preserve"> thì</w:t>
            </w:r>
          </w:p>
          <w:p w14:paraId="7AAA6DB0" w14:textId="674886C3" w:rsidR="00691FDD" w:rsidRPr="002A7114" w:rsidRDefault="00691FDD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825" w:dyaOrig="405" w14:anchorId="14469E39">
                <v:shape id="_x0000_i1822" type="#_x0000_t75" style="width:41.25pt;height:20.25pt" o:ole="">
                  <v:imagedata r:id="rId1590" o:title=""/>
                </v:shape>
                <o:OLEObject Type="Embed" ProgID="Equation.DSMT4" ShapeID="_x0000_i1822" DrawAspect="Content" ObjectID="_1686896067" r:id="rId1591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7430AB39">
                <v:shape id="_x0000_i1823" type="#_x0000_t75" style="width:48pt;height:20.25pt" o:ole="">
                  <v:imagedata r:id="rId1592" o:title=""/>
                </v:shape>
                <o:OLEObject Type="Embed" ProgID="Equation.DSMT4" ShapeID="_x0000_i1823" DrawAspect="Content" ObjectID="_1686896068" r:id="rId1593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0A25A498">
                <v:shape id="_x0000_i1824" type="#_x0000_t75" style="width:48pt;height:20.25pt" o:ole="">
                  <v:imagedata r:id="rId1594" o:title=""/>
                </v:shape>
                <o:OLEObject Type="Embed" ProgID="Equation.DSMT4" ShapeID="_x0000_i1824" DrawAspect="Content" ObjectID="_1686896069" r:id="rId1595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61280A7F">
                <v:shape id="_x0000_i1825" type="#_x0000_t75" style="width:48pt;height:20.25pt" o:ole="">
                  <v:imagedata r:id="rId1596" o:title=""/>
                </v:shape>
                <o:OLEObject Type="Embed" ProgID="Equation.DSMT4" ShapeID="_x0000_i1825" DrawAspect="Content" ObjectID="_1686896070" r:id="rId159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73EEDD3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369F47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5E05E70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B7CA8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2A7114">
              <w:rPr>
                <w:rFonts w:ascii="Chu Van An" w:hAnsi="Chu Van An" w:cs="Chu Van An"/>
                <w:bCs/>
              </w:rPr>
              <w:t xml:space="preserve">Trong mặt phẳng với hệ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58279B94">
                <v:shape id="_x0000_i1826" type="#_x0000_t75" style="width:26.25pt;height:15.75pt" o:ole="">
                  <v:imagedata r:id="rId1598" o:title=""/>
                </v:shape>
                <o:OLEObject Type="Embed" ProgID="Equation.DSMT4" ShapeID="_x0000_i1826" DrawAspect="Content" ObjectID="_1686896071" r:id="rId1599"/>
              </w:object>
            </w:r>
            <w:r w:rsidRPr="002A7114">
              <w:rPr>
                <w:rFonts w:ascii="Chu Van An" w:hAnsi="Chu Van An" w:cs="Chu Van An"/>
                <w:bCs/>
              </w:rPr>
              <w:t xml:space="preserve">cho điểm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95" w:dyaOrig="315" w14:anchorId="028856C2">
                <v:shape id="_x0000_i1827" type="#_x0000_t75" style="width:39.75pt;height:15.75pt" o:ole="">
                  <v:imagedata r:id="rId1600" o:title=""/>
                </v:shape>
                <o:OLEObject Type="Embed" ProgID="Equation.DSMT4" ShapeID="_x0000_i1827" DrawAspect="Content" ObjectID="_1686896072" r:id="rId1601"/>
              </w:object>
            </w:r>
            <w:r w:rsidRPr="002A7114">
              <w:rPr>
                <w:rFonts w:ascii="Chu Van An" w:hAnsi="Chu Van An" w:cs="Chu Van An"/>
              </w:rPr>
              <w:t xml:space="preserve">. Phép tịnh tiến theo véctơ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85" w:dyaOrig="360" w14:anchorId="437509B9">
                <v:shape id="_x0000_i1828" type="#_x0000_t75" style="width:44.25pt;height:18pt" o:ole="">
                  <v:imagedata r:id="rId1602" o:title=""/>
                </v:shape>
                <o:OLEObject Type="Embed" ProgID="Equation.DSMT4" ShapeID="_x0000_i1828" DrawAspect="Content" ObjectID="_1686896073" r:id="rId1603"/>
              </w:object>
            </w:r>
            <w:r w:rsidRPr="002A7114">
              <w:rPr>
                <w:rFonts w:ascii="Chu Van An" w:hAnsi="Chu Van An" w:cs="Chu Van An"/>
              </w:rPr>
              <w:t xml:space="preserve">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7C02CF5A">
                <v:shape id="_x0000_i1829" type="#_x0000_t75" style="width:15.75pt;height:12.75pt" o:ole="">
                  <v:imagedata r:id="rId1604" o:title=""/>
                </v:shape>
                <o:OLEObject Type="Embed" ProgID="Equation.DSMT4" ShapeID="_x0000_i1829" DrawAspect="Content" ObjectID="_1686896074" r:id="rId1605"/>
              </w:object>
            </w:r>
            <w:r w:rsidRPr="002A7114">
              <w:rPr>
                <w:rFonts w:ascii="Chu Van An" w:hAnsi="Chu Van An" w:cs="Chu Van An"/>
              </w:rPr>
              <w:t xml:space="preserve">thành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60" w:dyaOrig="255" w14:anchorId="12D9BC0A">
                <v:shape id="_x0000_i1830" type="#_x0000_t75" style="width:18pt;height:12.75pt" o:ole="">
                  <v:imagedata r:id="rId1606" o:title=""/>
                </v:shape>
                <o:OLEObject Type="Embed" ProgID="Equation.DSMT4" ShapeID="_x0000_i1830" DrawAspect="Content" ObjectID="_1686896075" r:id="rId1607"/>
              </w:object>
            </w:r>
            <w:r w:rsidRPr="002A7114">
              <w:rPr>
                <w:rFonts w:ascii="Chu Van An" w:hAnsi="Chu Van An" w:cs="Chu Van An"/>
              </w:rPr>
              <w:t xml:space="preserve">. Tọa độ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460F875A">
                <v:shape id="_x0000_i1831" type="#_x0000_t75" style="width:46.5pt;height:19.5pt" o:ole="">
                  <v:imagedata r:id="rId1608" o:title=""/>
                </v:shape>
                <o:OLEObject Type="Embed" ProgID="Equation.DSMT4" ShapeID="_x0000_i1831" DrawAspect="Content" ObjectID="_1686896076" r:id="rId1609"/>
              </w:object>
            </w:r>
            <w:r w:rsidRPr="002A7114">
              <w:rPr>
                <w:rFonts w:ascii="Chu Van An" w:hAnsi="Chu Van An" w:cs="Chu Van An"/>
              </w:rPr>
              <w:t>là</w:t>
            </w:r>
          </w:p>
          <w:p w14:paraId="6CE29269" w14:textId="5681934B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15" w14:anchorId="5CC8589E">
                <v:shape id="_x0000_i1832" type="#_x0000_t75" style="width:42.75pt;height:15.75pt" o:ole="">
                  <v:imagedata r:id="rId1610" o:title=""/>
                </v:shape>
                <o:OLEObject Type="Embed" ProgID="Equation.DSMT4" ShapeID="_x0000_i1832" DrawAspect="Content" ObjectID="_1686896077" r:id="rId1611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95" w:dyaOrig="315" w14:anchorId="0CFC85D6">
                <v:shape id="_x0000_i1833" type="#_x0000_t75" style="width:39.75pt;height:15.75pt" o:ole="">
                  <v:imagedata r:id="rId1612" o:title=""/>
                </v:shape>
                <o:OLEObject Type="Embed" ProgID="Equation.DSMT4" ShapeID="_x0000_i1833" DrawAspect="Content" ObjectID="_1686896078" r:id="rId1613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95" w:dyaOrig="315" w14:anchorId="4EA70D73">
                <v:shape id="_x0000_i1834" type="#_x0000_t75" style="width:39.75pt;height:15.75pt" o:ole="">
                  <v:imagedata r:id="rId1614" o:title=""/>
                </v:shape>
                <o:OLEObject Type="Embed" ProgID="Equation.DSMT4" ShapeID="_x0000_i1834" DrawAspect="Content" ObjectID="_1686896079" r:id="rId161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15" w14:anchorId="79BBE325">
                <v:shape id="_x0000_i1835" type="#_x0000_t75" style="width:42.75pt;height:15.75pt" o:ole="">
                  <v:imagedata r:id="rId1616" o:title=""/>
                </v:shape>
                <o:OLEObject Type="Embed" ProgID="Equation.DSMT4" ShapeID="_x0000_i1835" DrawAspect="Content" ObjectID="_1686896080" r:id="rId161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4B17A47B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0DD088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2A7114" w14:paraId="3A5A4A7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7D7195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3805F1A3">
                <v:shape id="_x0000_i1836" type="#_x0000_t75" style="width:23.25pt;height:16.5pt" o:ole="">
                  <v:imagedata r:id="rId1618" o:title=""/>
                </v:shape>
                <o:OLEObject Type="Embed" ProgID="Equation.DSMT4" ShapeID="_x0000_i1836" DrawAspect="Content" ObjectID="_1686896081" r:id="rId1619"/>
              </w:object>
            </w:r>
            <w:r w:rsidRPr="002A7114">
              <w:rPr>
                <w:rFonts w:ascii="Chu Van An" w:hAnsi="Chu Van An" w:cs="Chu Van An"/>
              </w:rPr>
              <w:t xml:space="preserve">, cho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5713C2F8">
                <v:shape id="_x0000_i1837" type="#_x0000_t75" style="width:51.75pt;height:20.25pt" o:ole="">
                  <v:imagedata r:id="rId1620" o:title=""/>
                </v:shape>
                <o:OLEObject Type="Embed" ProgID="Equation.DSMT4" ShapeID="_x0000_i1837" DrawAspect="Content" ObjectID="_1686896082" r:id="rId1621"/>
              </w:object>
            </w:r>
            <w:r w:rsidRPr="002A7114">
              <w:rPr>
                <w:rFonts w:ascii="Chu Van An" w:hAnsi="Chu Van An" w:cs="Chu Van An"/>
              </w:rPr>
              <w:t xml:space="preserve">, biết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60" w:dyaOrig="255" w14:anchorId="2C2B8C3F">
                <v:shape id="_x0000_i1838" type="#_x0000_t75" style="width:18pt;height:12.75pt" o:ole="">
                  <v:imagedata r:id="rId1622" o:title=""/>
                </v:shape>
                <o:OLEObject Type="Embed" ProgID="Equation.DSMT4" ShapeID="_x0000_i1838" DrawAspect="Content" ObjectID="_1686896083" r:id="rId1623"/>
              </w:object>
            </w:r>
            <w:r w:rsidRPr="002A7114">
              <w:rPr>
                <w:rFonts w:ascii="Chu Van An" w:hAnsi="Chu Van An" w:cs="Chu Van An"/>
              </w:rPr>
              <w:t xml:space="preserve"> là ảnh của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1DB012CC">
                <v:shape id="_x0000_i1839" type="#_x0000_t75" style="width:16.5pt;height:12.75pt" o:ole="">
                  <v:imagedata r:id="rId1624" o:title=""/>
                </v:shape>
                <o:OLEObject Type="Embed" ProgID="Equation.DSMT4" ShapeID="_x0000_i1839" DrawAspect="Content" ObjectID="_1686896084" r:id="rId1625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20" w14:anchorId="06CDE1A6">
                <v:shape id="_x0000_i1840" type="#_x0000_t75" style="width:51pt;height:21pt" o:ole="">
                  <v:imagedata r:id="rId1626" o:title=""/>
                </v:shape>
                <o:OLEObject Type="Embed" ProgID="Equation.DSMT4" ShapeID="_x0000_i1840" DrawAspect="Content" ObjectID="_1686896085" r:id="rId1627"/>
              </w:object>
            </w:r>
            <w:r w:rsidRPr="002A7114">
              <w:rPr>
                <w:rFonts w:ascii="Chu Van An" w:hAnsi="Chu Van An" w:cs="Chu Van An"/>
              </w:rPr>
              <w:t xml:space="preserve">. Tìm tọa độ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23564000">
                <v:shape id="_x0000_i1841" type="#_x0000_t75" style="width:16.5pt;height:12.75pt" o:ole="">
                  <v:imagedata r:id="rId1628" o:title=""/>
                </v:shape>
                <o:OLEObject Type="Embed" ProgID="Equation.DSMT4" ShapeID="_x0000_i1841" DrawAspect="Content" ObjectID="_1686896086" r:id="rId1629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1E7B19C7" w14:textId="6E7F4062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05" w14:anchorId="3EE1F74C">
                <v:shape id="_x0000_i1842" type="#_x0000_t75" style="width:54.75pt;height:20.25pt" o:ole="">
                  <v:imagedata r:id="rId1630" o:title=""/>
                </v:shape>
                <o:OLEObject Type="Embed" ProgID="Equation.DSMT4" ShapeID="_x0000_i1842" DrawAspect="Content" ObjectID="_1686896087" r:id="rId1631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7DD8FA65">
                <v:shape id="_x0000_i1843" type="#_x0000_t75" style="width:48.75pt;height:20.25pt" o:ole="">
                  <v:imagedata r:id="rId1632" o:title=""/>
                </v:shape>
                <o:OLEObject Type="Embed" ProgID="Equation.DSMT4" ShapeID="_x0000_i1843" DrawAspect="Content" ObjectID="_1686896088" r:id="rId1633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398A70E" w14:textId="4AAB8A93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color w:val="000000"/>
                <w:lang w:val="sv-FI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05" w14:anchorId="080AE217">
                <v:shape id="_x0000_i1844" type="#_x0000_t75" style="width:49.5pt;height:20.25pt" o:ole="">
                  <v:imagedata r:id="rId1634" o:title=""/>
                </v:shape>
                <o:OLEObject Type="Embed" ProgID="Equation.DSMT4" ShapeID="_x0000_i1844" DrawAspect="Content" ObjectID="_1686896089" r:id="rId163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24904753">
                <v:shape id="_x0000_i1845" type="#_x0000_t75" style="width:42.75pt;height:20.25pt" o:ole="">
                  <v:imagedata r:id="rId1636" o:title=""/>
                </v:shape>
                <o:OLEObject Type="Embed" ProgID="Equation.DSMT4" ShapeID="_x0000_i1845" DrawAspect="Content" ObjectID="_1686896090" r:id="rId163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424DB407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0058C5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1AC36A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E6B8D4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7:</w:t>
            </w:r>
            <w:r w:rsidRPr="002A7114">
              <w:rPr>
                <w:rFonts w:ascii="Chu Van An" w:hAnsi="Chu Van An" w:cs="Chu Van An"/>
                <w:noProof/>
                <w:lang w:val="vi-VN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E0D131E">
                <v:shape id="_x0000_i1846" type="#_x0000_t75" style="width:23.25pt;height:15.75pt" o:ole="">
                  <v:imagedata r:id="rId1638" o:title=""/>
                </v:shape>
                <o:OLEObject Type="Embed" ProgID="Equation.DSMT4" ShapeID="_x0000_i1846" DrawAspect="Content" ObjectID="_1686896091" r:id="rId1639"/>
              </w:object>
            </w:r>
            <w:r w:rsidRPr="002A7114">
              <w:rPr>
                <w:rFonts w:ascii="Chu Van An" w:hAnsi="Chu Van An" w:cs="Chu Van An"/>
                <w:noProof/>
                <w:lang w:val="vi-VN"/>
              </w:rPr>
              <w:t xml:space="preserve">cho vectơ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65" w:dyaOrig="405" w14:anchorId="66A3492D">
                <v:shape id="_x0000_i1847" type="#_x0000_t75" style="width:53.25pt;height:20.25pt" o:ole="">
                  <v:imagedata r:id="rId1640" o:title=""/>
                </v:shape>
                <o:OLEObject Type="Embed" ProgID="Equation.DSMT4" ShapeID="_x0000_i1847" DrawAspect="Content" ObjectID="_1686896092" r:id="rId1641"/>
              </w:object>
            </w:r>
            <w:r w:rsidRPr="002A7114">
              <w:rPr>
                <w:rFonts w:ascii="Chu Van An" w:hAnsi="Chu Van An" w:cs="Chu Van An"/>
                <w:noProof/>
                <w:lang w:val="vi-VN"/>
              </w:rPr>
              <w:t xml:space="preserve">. Phép tịnh tiến theo vectơ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85" w14:anchorId="213B370A">
                <v:shape id="_x0000_i1848" type="#_x0000_t75" style="width:9.75pt;height:14.25pt" o:ole="">
                  <v:imagedata r:id="rId1642" o:title=""/>
                </v:shape>
                <o:OLEObject Type="Embed" ProgID="Equation.DSMT4" ShapeID="_x0000_i1848" DrawAspect="Content" ObjectID="_1686896093" r:id="rId1643"/>
              </w:object>
            </w:r>
            <w:r w:rsidRPr="002A7114">
              <w:rPr>
                <w:rFonts w:ascii="Chu Van An" w:hAnsi="Chu Van An" w:cs="Chu Van An"/>
                <w:noProof/>
                <w:lang w:val="vi-VN"/>
              </w:rPr>
              <w:t xml:space="preserve">biến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45" w:dyaOrig="405" w14:anchorId="77BB3F7D">
                <v:shape id="_x0000_i1849" type="#_x0000_t75" style="width:47.25pt;height:20.25pt" o:ole="">
                  <v:imagedata r:id="rId1644" o:title=""/>
                </v:shape>
                <o:OLEObject Type="Embed" ProgID="Equation.DSMT4" ShapeID="_x0000_i1849" DrawAspect="Content" ObjectID="_1686896094" r:id="rId1645"/>
              </w:object>
            </w:r>
            <w:r w:rsidRPr="002A7114">
              <w:rPr>
                <w:rFonts w:ascii="Chu Van An" w:hAnsi="Chu Van An" w:cs="Chu Van An"/>
                <w:noProof/>
                <w:lang w:val="vi-VN"/>
              </w:rPr>
              <w:t>thành</w:t>
            </w:r>
          </w:p>
          <w:p w14:paraId="124D6673" w14:textId="00B18DCD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Ⓐ.</w:t>
            </w:r>
            <w:r w:rsidRPr="002A7114">
              <w:rPr>
                <w:rFonts w:ascii="Chu Van An" w:hAnsi="Chu Van An" w:cs="Chu Van A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657F9BD7">
                <v:shape id="_x0000_i1850" type="#_x0000_t75" style="width:51.75pt;height:20.25pt" o:ole="">
                  <v:imagedata r:id="rId1646" o:title=""/>
                </v:shape>
                <o:OLEObject Type="Embed" ProgID="Equation.DSMT4" ShapeID="_x0000_i1850" DrawAspect="Content" ObjectID="_1686896095" r:id="rId1647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405" w14:anchorId="6B8A63A4">
                <v:shape id="_x0000_i1851" type="#_x0000_t75" style="width:57.75pt;height:20.25pt" o:ole="">
                  <v:imagedata r:id="rId1648" o:title=""/>
                </v:shape>
                <o:OLEObject Type="Embed" ProgID="Equation.DSMT4" ShapeID="_x0000_i1851" DrawAspect="Content" ObjectID="_1686896096" r:id="rId1649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</w:p>
          <w:p w14:paraId="3E5FFD8E" w14:textId="6093A95D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Ⓒ.</w:t>
            </w:r>
            <w:r w:rsidRPr="002A7114">
              <w:rPr>
                <w:rFonts w:ascii="Chu Van An" w:hAnsi="Chu Van An" w:cs="Chu Van An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371D70EE">
                <v:shape id="_x0000_i1852" type="#_x0000_t75" style="width:51pt;height:20.25pt" o:ole="">
                  <v:imagedata r:id="rId1650" o:title=""/>
                </v:shape>
                <o:OLEObject Type="Embed" ProgID="Equation.DSMT4" ShapeID="_x0000_i1852" DrawAspect="Content" ObjectID="_1686896097" r:id="rId1651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hAnsi="Chu Van An" w:cs="Chu Van An"/>
                <w:lang w:val="vi-VN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7F823918">
                <v:shape id="_x0000_i1853" type="#_x0000_t75" style="width:45pt;height:20.25pt" o:ole="">
                  <v:imagedata r:id="rId1652" o:title=""/>
                </v:shape>
                <o:OLEObject Type="Embed" ProgID="Equation.DSMT4" ShapeID="_x0000_i1853" DrawAspect="Content" ObjectID="_1686896098" r:id="rId1653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</w:p>
          <w:p w14:paraId="038EF7C6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C40979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224797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BA953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41D5375E">
                <v:shape id="_x0000_i1854" type="#_x0000_t75" style="width:26.25pt;height:15.75pt" o:ole="">
                  <v:imagedata r:id="rId1654" o:title=""/>
                </v:shape>
                <o:OLEObject Type="Embed" ProgID="Equation.DSMT4" ShapeID="_x0000_i1854" DrawAspect="Content" ObjectID="_1686896099" r:id="rId1655"/>
              </w:object>
            </w:r>
            <w:r w:rsidRPr="002A7114">
              <w:rPr>
                <w:rFonts w:ascii="Chu Van An" w:hAnsi="Chu Van An" w:cs="Chu Van An"/>
              </w:rPr>
              <w:t xml:space="preserve"> cho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2BB9EF7C">
                <v:shape id="_x0000_i1855" type="#_x0000_t75" style="width:41.25pt;height:20.25pt" o:ole="">
                  <v:imagedata r:id="rId1656" o:title=""/>
                </v:shape>
                <o:OLEObject Type="Embed" ProgID="Equation.DSMT4" ShapeID="_x0000_i1855" DrawAspect="Content" ObjectID="_1686896100" r:id="rId1657"/>
              </w:object>
            </w:r>
            <w:r w:rsidRPr="002A7114">
              <w:rPr>
                <w:rFonts w:ascii="Chu Van An" w:hAnsi="Chu Van An" w:cs="Chu Van An"/>
              </w:rPr>
              <w:t xml:space="preserve"> Phép tịnh tiến theo vec 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172535D3">
                <v:shape id="_x0000_i1856" type="#_x0000_t75" style="width:45pt;height:21pt" o:ole="">
                  <v:imagedata r:id="rId1658" o:title=""/>
                </v:shape>
                <o:OLEObject Type="Embed" ProgID="Equation.DSMT4" ShapeID="_x0000_i1856" DrawAspect="Content" ObjectID="_1686896101" r:id="rId1659"/>
              </w:object>
            </w:r>
            <w:r w:rsidRPr="002A7114">
              <w:rPr>
                <w:rFonts w:ascii="Chu Van An" w:hAnsi="Chu Van An" w:cs="Chu Van An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98EA7F6">
                <v:shape id="_x0000_i1857" type="#_x0000_t75" style="width:12pt;height:12.75pt" o:ole="">
                  <v:imagedata r:id="rId1660" o:title=""/>
                </v:shape>
                <o:OLEObject Type="Embed" ProgID="Equation.DSMT4" ShapeID="_x0000_i1857" DrawAspect="Content" ObjectID="_1686896102" r:id="rId1661"/>
              </w:object>
            </w:r>
            <w:r w:rsidRPr="002A7114">
              <w:rPr>
                <w:rFonts w:ascii="Chu Van An" w:hAnsi="Chu Van An" w:cs="Chu Van An"/>
              </w:rPr>
              <w:t xml:space="preserve"> thành điểm</w:t>
            </w:r>
          </w:p>
          <w:p w14:paraId="5EFC31CE" w14:textId="61278B38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40CE46B5">
                <v:shape id="_x0000_i1858" type="#_x0000_t75" style="width:38.25pt;height:20.25pt" o:ole="">
                  <v:imagedata r:id="rId1662" o:title=""/>
                </v:shape>
                <o:OLEObject Type="Embed" ProgID="Equation.DSMT4" ShapeID="_x0000_i1858" DrawAspect="Content" ObjectID="_1686896103" r:id="rId1663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447B6C63">
                <v:shape id="_x0000_i1859" type="#_x0000_t75" style="width:39pt;height:20.25pt" o:ole="">
                  <v:imagedata r:id="rId1664" o:title=""/>
                </v:shape>
                <o:OLEObject Type="Embed" ProgID="Equation.DSMT4" ShapeID="_x0000_i1859" DrawAspect="Content" ObjectID="_1686896104" r:id="rId166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4DF9FB9D">
                <v:shape id="_x0000_i1860" type="#_x0000_t75" style="width:41.25pt;height:20.25pt" o:ole="">
                  <v:imagedata r:id="rId1666" o:title=""/>
                </v:shape>
                <o:OLEObject Type="Embed" ProgID="Equation.DSMT4" ShapeID="_x0000_i1860" DrawAspect="Content" ObjectID="_1686896105" r:id="rId1667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0A369439">
                <v:shape id="_x0000_i1861" type="#_x0000_t75" style="width:41.25pt;height:20.25pt" o:ole="">
                  <v:imagedata r:id="rId1668" o:title=""/>
                </v:shape>
                <o:OLEObject Type="Embed" ProgID="Equation.DSMT4" ShapeID="_x0000_i1861" DrawAspect="Content" ObjectID="_1686896106" r:id="rId1669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0C0F9437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B5B66E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13236A3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55C750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2A7114">
              <w:rPr>
                <w:rFonts w:ascii="Chu Van An" w:eastAsiaTheme="minorEastAsia" w:hAnsi="Chu Van An" w:cs="Chu Van An"/>
                <w:b/>
                <w:bCs/>
                <w:color w:val="0000FF"/>
                <w:szCs w:val="24"/>
              </w:rPr>
              <w:t>Câu 9:</w:t>
            </w:r>
            <w:r w:rsidRPr="002A7114">
              <w:rPr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6AE10E8B">
                <v:shape id="_x0000_i1862" type="#_x0000_t75" style="width:23.25pt;height:15.75pt" o:ole="">
                  <v:imagedata r:id="rId1670" o:title=""/>
                </v:shape>
                <o:OLEObject Type="Embed" ProgID="Equation.DSMT4" ShapeID="_x0000_i1862" DrawAspect="Content" ObjectID="_1686896107" r:id="rId1671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, cho véctơ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80" w:dyaOrig="420" w14:anchorId="56F7E168">
                <v:shape id="_x0000_i1863" type="#_x0000_t75" style="width:54pt;height:21pt" o:ole="">
                  <v:imagedata r:id="rId1672" o:title=""/>
                </v:shape>
                <o:OLEObject Type="Embed" ProgID="Equation.DSMT4" ShapeID="_x0000_i1863" DrawAspect="Content" ObjectID="_1686896108" r:id="rId1673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. Tìm ảnh của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7E8F36CF">
                <v:shape id="_x0000_i1864" type="#_x0000_t75" style="width:38.25pt;height:20.25pt" o:ole="">
                  <v:imagedata r:id="rId1674" o:title=""/>
                </v:shape>
                <o:OLEObject Type="Embed" ProgID="Equation.DSMT4" ShapeID="_x0000_i1864" DrawAspect="Content" ObjectID="_1686896109" r:id="rId1675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 qua phép tịnh tiến theo véctơ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57368FD8">
                <v:shape id="_x0000_i1865" type="#_x0000_t75" style="width:9pt;height:17.25pt" o:ole="">
                  <v:imagedata r:id="rId1676" o:title=""/>
                </v:shape>
                <o:OLEObject Type="Embed" ProgID="Equation.DSMT4" ShapeID="_x0000_i1865" DrawAspect="Content" ObjectID="_1686896110" r:id="rId1677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</w:p>
          <w:p w14:paraId="01CC41AD" w14:textId="0CA29487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05" w:dyaOrig="405" w14:anchorId="633939FE">
                <v:shape id="_x0000_i1866" type="#_x0000_t75" style="width:50.25pt;height:20.25pt" o:ole="">
                  <v:imagedata r:id="rId1678" o:title=""/>
                </v:shape>
                <o:OLEObject Type="Embed" ProgID="Equation.DSMT4" ShapeID="_x0000_i1866" DrawAspect="Content" ObjectID="_1686896111" r:id="rId167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2572AE06">
                <v:shape id="_x0000_i1867" type="#_x0000_t75" style="width:48pt;height:20.25pt" o:ole="">
                  <v:imagedata r:id="rId1680" o:title=""/>
                </v:shape>
                <o:OLEObject Type="Embed" ProgID="Equation.DSMT4" ShapeID="_x0000_i1867" DrawAspect="Content" ObjectID="_1686896112" r:id="rId1681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140035D5" w14:textId="4B705A4B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3B8AF379">
                <v:shape id="_x0000_i1868" type="#_x0000_t75" style="width:48pt;height:20.25pt" o:ole="">
                  <v:imagedata r:id="rId1682" o:title=""/>
                </v:shape>
                <o:OLEObject Type="Embed" ProgID="Equation.DSMT4" ShapeID="_x0000_i1868" DrawAspect="Content" ObjectID="_1686896113" r:id="rId1683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75" w:dyaOrig="405" w14:anchorId="5CAB33E2">
                <v:shape id="_x0000_i1869" type="#_x0000_t75" style="width:48.75pt;height:20.25pt" o:ole="">
                  <v:imagedata r:id="rId1684" o:title=""/>
                </v:shape>
                <o:OLEObject Type="Embed" ProgID="Equation.DSMT4" ShapeID="_x0000_i1869" DrawAspect="Content" ObjectID="_1686896114" r:id="rId168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71DF7C2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B6B3FC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2A63094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AF9FFE" w14:textId="77777777" w:rsidR="00691FDD" w:rsidRPr="002A7114" w:rsidRDefault="00691FDD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EF25785">
                <v:shape id="_x0000_i1870" type="#_x0000_t75" style="width:23.25pt;height:15.75pt" o:ole="">
                  <v:imagedata r:id="rId1686" o:title=""/>
                </v:shape>
                <o:OLEObject Type="Embed" ProgID="Equation.DSMT4" ShapeID="_x0000_i1870" DrawAspect="Content" ObjectID="_1686896115" r:id="rId1687"/>
              </w:object>
            </w:r>
            <w:r w:rsidRPr="002A7114">
              <w:rPr>
                <w:rFonts w:ascii="Chu Van An" w:hAnsi="Chu Van An" w:cs="Chu Van An"/>
              </w:rPr>
              <w:t xml:space="preserve">, cho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35" w14:anchorId="22144ACE">
                <v:shape id="_x0000_i1871" type="#_x0000_t75" style="width:36pt;height:21.75pt" o:ole="">
                  <v:imagedata r:id="rId1688" o:title=""/>
                </v:shape>
                <o:OLEObject Type="Embed" ProgID="Equation.DSMT4" ShapeID="_x0000_i1871" DrawAspect="Content" ObjectID="_1686896116" r:id="rId1689"/>
              </w:object>
            </w:r>
            <w:r w:rsidRPr="002A7114">
              <w:rPr>
                <w:rFonts w:ascii="Chu Van An" w:hAnsi="Chu Van An" w:cs="Chu Van An"/>
              </w:rPr>
              <w:t xml:space="preserve"> và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390" w14:anchorId="7F86913B">
                <v:shape id="_x0000_i1872" type="#_x0000_t75" style="width:45.75pt;height:19.5pt" o:ole="">
                  <v:imagedata r:id="rId1690" o:title=""/>
                </v:shape>
                <o:OLEObject Type="Embed" ProgID="Equation.DSMT4" ShapeID="_x0000_i1872" DrawAspect="Content" ObjectID="_1686896117" r:id="rId1691"/>
              </w:object>
            </w:r>
            <w:r w:rsidRPr="002A7114">
              <w:rPr>
                <w:rFonts w:ascii="Chu Van An" w:hAnsi="Chu Van An" w:cs="Chu Van An"/>
              </w:rPr>
              <w:t xml:space="preserve">.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687E80D0">
                <v:shape id="_x0000_i1873" type="#_x0000_t75" style="width:18.75pt;height:12.75pt" o:ole="">
                  <v:imagedata r:id="rId1692" o:title=""/>
                </v:shape>
                <o:OLEObject Type="Embed" ProgID="Equation.DSMT4" ShapeID="_x0000_i1873" DrawAspect="Content" ObjectID="_1686896118" r:id="rId1693"/>
              </w:object>
            </w:r>
            <w:r w:rsidRPr="002A7114">
              <w:rPr>
                <w:rFonts w:ascii="Chu Van An" w:hAnsi="Chu Van An" w:cs="Chu Van An"/>
              </w:rPr>
              <w:t xml:space="preserve">nào là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5820997B">
                <v:shape id="_x0000_i1874" type="#_x0000_t75" style="width:15.75pt;height:12.75pt" o:ole="">
                  <v:imagedata r:id="rId1694" o:title=""/>
                </v:shape>
                <o:OLEObject Type="Embed" ProgID="Equation.DSMT4" ShapeID="_x0000_i1874" DrawAspect="Content" ObjectID="_1686896119" r:id="rId1695"/>
              </w:object>
            </w:r>
            <w:r w:rsidRPr="002A7114">
              <w:rPr>
                <w:rFonts w:ascii="Chu Van An" w:hAnsi="Chu Van An" w:cs="Chu Van An"/>
              </w:rPr>
              <w:t xml:space="preserve">qua phép tịnh tiến theo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30" w14:anchorId="75ACEF6D">
                <v:shape id="_x0000_i1875" type="#_x0000_t75" style="width:9pt;height:16.5pt" o:ole="">
                  <v:imagedata r:id="rId1696" o:title=""/>
                </v:shape>
                <o:OLEObject Type="Embed" ProgID="Equation.DSMT4" ShapeID="_x0000_i1875" DrawAspect="Content" ObjectID="_1686896120" r:id="rId1697"/>
              </w:object>
            </w:r>
            <w:r w:rsidRPr="002A7114">
              <w:rPr>
                <w:rFonts w:ascii="Chu Van An" w:hAnsi="Chu Van An" w:cs="Chu Van An"/>
              </w:rPr>
              <w:t>?</w:t>
            </w:r>
          </w:p>
          <w:p w14:paraId="7C99BA72" w14:textId="5947E9A5" w:rsidR="00691FDD" w:rsidRPr="002A7114" w:rsidRDefault="00691FDD" w:rsidP="005434D1">
            <w:pPr>
              <w:shd w:val="clear" w:color="auto" w:fill="FFFFFF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390" w14:anchorId="066A3072">
                <v:shape id="_x0000_i1876" type="#_x0000_t75" style="width:41.25pt;height:19.5pt" o:ole="">
                  <v:imagedata r:id="rId1698" o:title=""/>
                </v:shape>
                <o:OLEObject Type="Embed" ProgID="Equation.DSMT4" ShapeID="_x0000_i1876" DrawAspect="Content" ObjectID="_1686896121" r:id="rId169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390" w14:anchorId="32D14508">
                <v:shape id="_x0000_i1877" type="#_x0000_t75" style="width:48.75pt;height:19.5pt" o:ole="">
                  <v:imagedata r:id="rId1700" o:title=""/>
                </v:shape>
                <o:OLEObject Type="Embed" ProgID="Equation.DSMT4" ShapeID="_x0000_i1877" DrawAspect="Content" ObjectID="_1686896122" r:id="rId1701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390" w14:anchorId="2151FF8D">
                <v:shape id="_x0000_i1878" type="#_x0000_t75" style="width:48.75pt;height:19.5pt" o:ole="">
                  <v:imagedata r:id="rId1702" o:title=""/>
                </v:shape>
                <o:OLEObject Type="Embed" ProgID="Equation.DSMT4" ShapeID="_x0000_i1878" DrawAspect="Content" ObjectID="_1686896123" r:id="rId1703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61C58E2D">
                <v:shape id="_x0000_i1879" type="#_x0000_t75" style="width:42.75pt;height:19.5pt" o:ole="">
                  <v:imagedata r:id="rId1704" o:title=""/>
                </v:shape>
                <o:OLEObject Type="Embed" ProgID="Equation.DSMT4" ShapeID="_x0000_i1879" DrawAspect="Content" ObjectID="_1686896124" r:id="rId170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3092AC30" w14:textId="77777777" w:rsidR="00691FDD" w:rsidRPr="002A7114" w:rsidRDefault="00691FDD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E4822F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5C0AAA5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670E0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>Câu 11:</w:t>
            </w:r>
            <w:r w:rsidRPr="002A7114">
              <w:rPr>
                <w:rFonts w:ascii="Chu Van An" w:hAnsi="Chu Van An" w:cs="Chu Van An"/>
                <w:bCs/>
                <w:lang w:val="vi-VN"/>
              </w:rPr>
              <w:t xml:space="preserve">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72EC38E6">
                <v:shape id="_x0000_i1880" type="#_x0000_t75" style="width:48.75pt;height:20.25pt" o:ole="">
                  <v:imagedata r:id="rId1706" o:title=""/>
                </v:shape>
                <o:OLEObject Type="Embed" ProgID="Equation.DSMT4" ShapeID="_x0000_i1880" DrawAspect="Content" ObjectID="_1686896125" r:id="rId1707"/>
              </w:object>
            </w:r>
            <w:r w:rsidRPr="002A7114">
              <w:rPr>
                <w:rFonts w:ascii="Chu Van An" w:hAnsi="Chu Van An" w:cs="Chu Van An"/>
                <w:bCs/>
                <w:lang w:val="vi-VN"/>
              </w:rPr>
              <w:t xml:space="preserve"> là ảnh của điểm nào sau đây qua phép tịnh tiến theo véctơ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20" w14:anchorId="6B4FC69D">
                <v:shape id="_x0000_i1881" type="#_x0000_t75" style="width:54.75pt;height:21pt" o:ole="">
                  <v:imagedata r:id="rId1708" o:title=""/>
                </v:shape>
                <o:OLEObject Type="Embed" ProgID="Equation.DSMT4" ShapeID="_x0000_i1881" DrawAspect="Content" ObjectID="_1686896126" r:id="rId1709"/>
              </w:object>
            </w:r>
            <w:r w:rsidRPr="002A7114">
              <w:rPr>
                <w:rFonts w:ascii="Chu Van An" w:hAnsi="Chu Van An" w:cs="Chu Van An"/>
                <w:bCs/>
                <w:lang w:val="vi-VN"/>
              </w:rPr>
              <w:t>.</w:t>
            </w:r>
          </w:p>
          <w:p w14:paraId="70930A32" w14:textId="34AC897D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Ⓐ.</w:t>
            </w:r>
            <w:r w:rsidRPr="002A7114">
              <w:rPr>
                <w:rFonts w:ascii="Chu Van An" w:hAnsi="Chu Van An" w:cs="Chu Van An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6E836700">
                <v:shape id="_x0000_i1882" type="#_x0000_t75" style="width:51.75pt;height:20.25pt" o:ole="">
                  <v:imagedata r:id="rId1710" o:title=""/>
                </v:shape>
                <o:OLEObject Type="Embed" ProgID="Equation.DSMT4" ShapeID="_x0000_i1882" DrawAspect="Content" ObjectID="_1686896127" r:id="rId1711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42134F7B">
                <v:shape id="_x0000_i1883" type="#_x0000_t75" style="width:48.75pt;height:20.25pt" o:ole="">
                  <v:imagedata r:id="rId1712" o:title=""/>
                </v:shape>
                <o:OLEObject Type="Embed" ProgID="Equation.DSMT4" ShapeID="_x0000_i1883" DrawAspect="Content" ObjectID="_1686896128" r:id="rId1713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</w:p>
          <w:p w14:paraId="53FB1B92" w14:textId="17A76E15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79DCEB7C">
                <v:shape id="_x0000_i1884" type="#_x0000_t75" style="width:36pt;height:20.25pt" o:ole="">
                  <v:imagedata r:id="rId1714" o:title=""/>
                </v:shape>
                <o:OLEObject Type="Embed" ProgID="Equation.DSMT4" ShapeID="_x0000_i1884" DrawAspect="Content" ObjectID="_1686896129" r:id="rId1715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2B42F107">
                <v:shape id="_x0000_i1885" type="#_x0000_t75" style="width:36pt;height:20.25pt" o:ole="">
                  <v:imagedata r:id="rId1716" o:title=""/>
                </v:shape>
                <o:OLEObject Type="Embed" ProgID="Equation.DSMT4" ShapeID="_x0000_i1885" DrawAspect="Content" ObjectID="_1686896130" r:id="rId1717"/>
              </w:object>
            </w:r>
            <w:r w:rsidRPr="002A7114">
              <w:rPr>
                <w:rFonts w:ascii="Chu Van An" w:eastAsia="Arial" w:hAnsi="Chu Van An" w:cs="Chu Van An"/>
                <w:lang w:val="vi-VN"/>
              </w:rPr>
              <w:t>.</w:t>
            </w:r>
          </w:p>
          <w:p w14:paraId="635D902C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70C38D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8CDA96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360608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i/>
                <w:lang w:val="fi-FI"/>
              </w:rPr>
            </w:pPr>
            <w:r w:rsidRPr="002A7114">
              <w:rPr>
                <w:rFonts w:ascii="Chu Van An" w:hAnsi="Chu Van An" w:cs="Chu Van An"/>
                <w:b/>
                <w:i/>
                <w:color w:val="0000FF"/>
                <w:lang w:val="fi-FI"/>
              </w:rPr>
              <w:t>Câu 12:</w:t>
            </w:r>
            <w:r w:rsidRPr="002A7114">
              <w:rPr>
                <w:rFonts w:ascii="Chu Van An" w:hAnsi="Chu Van An" w:cs="Chu Van An"/>
                <w:lang w:val="fi-FI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i-FI"/>
              </w:rPr>
              <w:object w:dxaOrig="480" w:dyaOrig="315" w14:anchorId="4225727C">
                <v:shape id="_x0000_i1886" type="#_x0000_t75" style="width:24pt;height:15.75pt" o:ole="">
                  <v:imagedata r:id="rId1718" o:title=""/>
                </v:shape>
                <o:OLEObject Type="Embed" ProgID="Equation.DSMT4" ShapeID="_x0000_i1886" DrawAspect="Content" ObjectID="_1686896131" r:id="rId1719"/>
              </w:object>
            </w:r>
            <w:r w:rsidRPr="002A7114">
              <w:rPr>
                <w:rFonts w:ascii="Chu Van An" w:hAnsi="Chu Van An" w:cs="Chu Van An"/>
                <w:lang w:val="fi-FI"/>
              </w:rPr>
              <w:t xml:space="preserve">, cho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fi-FI"/>
              </w:rPr>
              <w:object w:dxaOrig="900" w:dyaOrig="420" w14:anchorId="31A5C9D4">
                <v:shape id="_x0000_i1887" type="#_x0000_t75" style="width:45pt;height:21pt" o:ole="">
                  <v:imagedata r:id="rId1720" o:title=""/>
                </v:shape>
                <o:OLEObject Type="Embed" ProgID="Equation.DSMT4" ShapeID="_x0000_i1887" DrawAspect="Content" ObjectID="_1686896132" r:id="rId1721"/>
              </w:object>
            </w:r>
            <w:r w:rsidRPr="002A7114">
              <w:rPr>
                <w:rFonts w:ascii="Chu Van An" w:hAnsi="Chu Van An" w:cs="Chu Van An"/>
                <w:lang w:val="fi-FI"/>
              </w:rPr>
              <w:t xml:space="preserve">,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fi-FI"/>
              </w:rPr>
              <w:object w:dxaOrig="840" w:dyaOrig="405" w14:anchorId="403C8822">
                <v:shape id="_x0000_i1888" type="#_x0000_t75" style="width:42pt;height:20.25pt" o:ole="">
                  <v:imagedata r:id="rId1722" o:title=""/>
                </v:shape>
                <o:OLEObject Type="Embed" ProgID="Equation.DSMT4" ShapeID="_x0000_i1888" DrawAspect="Content" ObjectID="_1686896133" r:id="rId1723"/>
              </w:object>
            </w:r>
            <w:r w:rsidRPr="002A7114">
              <w:rPr>
                <w:rFonts w:ascii="Chu Van An" w:hAnsi="Chu Van An" w:cs="Chu Van An"/>
                <w:lang w:val="fi-FI"/>
              </w:rPr>
              <w:t xml:space="preserve">. Tìm tọa độ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  <w:lang w:val="fi-FI"/>
              </w:rPr>
              <w:object w:dxaOrig="315" w:dyaOrig="255" w14:anchorId="6D3F4A14">
                <v:shape id="_x0000_i1889" type="#_x0000_t75" style="width:15.75pt;height:12.75pt" o:ole="">
                  <v:imagedata r:id="rId1724" o:title=""/>
                </v:shape>
                <o:OLEObject Type="Embed" ProgID="Equation.DSMT4" ShapeID="_x0000_i1889" DrawAspect="Content" ObjectID="_1686896134" r:id="rId1725"/>
              </w:object>
            </w:r>
            <w:r w:rsidRPr="002A7114">
              <w:rPr>
                <w:rFonts w:ascii="Chu Van An" w:hAnsi="Chu Van An" w:cs="Chu Van An"/>
                <w:lang w:val="fi-FI"/>
              </w:rPr>
              <w:t xml:space="preserve"> qua phép tịnh tiến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fi-FI"/>
              </w:rPr>
              <w:object w:dxaOrig="180" w:dyaOrig="345" w14:anchorId="3009D747">
                <v:shape id="_x0000_i1890" type="#_x0000_t75" style="width:9pt;height:17.25pt" o:ole="">
                  <v:imagedata r:id="rId1726" o:title=""/>
                </v:shape>
                <o:OLEObject Type="Embed" ProgID="Equation.DSMT4" ShapeID="_x0000_i1890" DrawAspect="Content" ObjectID="_1686896135" r:id="rId1727"/>
              </w:object>
            </w:r>
            <w:r w:rsidRPr="002A7114">
              <w:rPr>
                <w:rFonts w:ascii="Chu Van An" w:hAnsi="Chu Van An" w:cs="Chu Van An"/>
                <w:lang w:val="fi-FI"/>
              </w:rPr>
              <w:t>.</w:t>
            </w:r>
          </w:p>
          <w:p w14:paraId="53921162" w14:textId="0E18296D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i-FI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i-FI"/>
              </w:rPr>
              <w:t>Ⓐ.</w:t>
            </w:r>
            <w:r w:rsidRPr="002A7114">
              <w:rPr>
                <w:rFonts w:ascii="Chu Van An" w:hAnsi="Chu Van An" w:cs="Chu Van An"/>
                <w:i/>
                <w:lang w:val="fi-FI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4"/>
              </w:rPr>
              <w:object w:dxaOrig="540" w:dyaOrig="405" w14:anchorId="04949BEF">
                <v:shape id="_x0000_i1891" type="#_x0000_t75" style="width:27pt;height:20.25pt" o:ole="">
                  <v:imagedata r:id="rId1728" o:title=""/>
                </v:shape>
                <o:OLEObject Type="Embed" ProgID="Equation.DSMT4" ShapeID="_x0000_i1891" DrawAspect="Content" ObjectID="_1686896136" r:id="rId1729"/>
              </w:object>
            </w:r>
            <w:r w:rsidRPr="002A7114">
              <w:rPr>
                <w:rFonts w:ascii="Chu Van An" w:hAnsi="Chu Van An" w:cs="Chu Van An"/>
                <w:lang w:val="fi-FI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i-FI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4"/>
              </w:rPr>
              <w:object w:dxaOrig="555" w:dyaOrig="405" w14:anchorId="542ECAD5">
                <v:shape id="_x0000_i1892" type="#_x0000_t75" style="width:27.75pt;height:20.25pt" o:ole="">
                  <v:imagedata r:id="rId1730" o:title=""/>
                </v:shape>
                <o:OLEObject Type="Embed" ProgID="Equation.DSMT4" ShapeID="_x0000_i1892" DrawAspect="Content" ObjectID="_1686896137" r:id="rId1731"/>
              </w:object>
            </w:r>
            <w:r w:rsidRPr="002A7114">
              <w:rPr>
                <w:rFonts w:ascii="Chu Van An" w:hAnsi="Chu Van An" w:cs="Chu Van An"/>
                <w:lang w:val="fi-FI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i-FI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4"/>
              </w:rPr>
              <w:object w:dxaOrig="585" w:dyaOrig="405" w14:anchorId="22283143">
                <v:shape id="_x0000_i1893" type="#_x0000_t75" style="width:29.25pt;height:20.25pt" o:ole="">
                  <v:imagedata r:id="rId1732" o:title=""/>
                </v:shape>
                <o:OLEObject Type="Embed" ProgID="Equation.DSMT4" ShapeID="_x0000_i1893" DrawAspect="Content" ObjectID="_1686896138" r:id="rId1733"/>
              </w:object>
            </w:r>
            <w:r w:rsidRPr="002A7114">
              <w:rPr>
                <w:rFonts w:ascii="Chu Van An" w:hAnsi="Chu Van An" w:cs="Chu Van An"/>
                <w:lang w:val="fi-FI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i-FI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fi-FI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CC"/>
                <w:position w:val="-14"/>
                <w:szCs w:val="24"/>
              </w:rPr>
              <w:object w:dxaOrig="525" w:dyaOrig="405" w14:anchorId="7AF68FAF">
                <v:shape id="_x0000_i1894" type="#_x0000_t75" style="width:26.25pt;height:20.25pt" o:ole="">
                  <v:imagedata r:id="rId1734" o:title=""/>
                </v:shape>
                <o:OLEObject Type="Embed" ProgID="Equation.DSMT4" ShapeID="_x0000_i1894" DrawAspect="Content" ObjectID="_1686896139" r:id="rId1735"/>
              </w:object>
            </w:r>
            <w:r w:rsidRPr="002A7114">
              <w:rPr>
                <w:rFonts w:ascii="Chu Van An" w:hAnsi="Chu Van An" w:cs="Chu Van An"/>
                <w:lang w:val="fi-FI"/>
              </w:rPr>
              <w:t>.</w:t>
            </w:r>
          </w:p>
          <w:p w14:paraId="25B1CA73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B05C32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D1B108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E8B9F3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lastRenderedPageBreak/>
              <w:t>Câu 13:</w:t>
            </w:r>
            <w:r w:rsidRPr="002A7114">
              <w:rPr>
                <w:rFonts w:ascii="Chu Van An" w:hAnsi="Chu Van An" w:cs="Chu Van An"/>
              </w:rPr>
              <w:t xml:space="preserve">Một phép tịnh tiến biến gốc tọa độ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FF31D31">
                <v:shape id="_x0000_i1895" type="#_x0000_t75" style="width:12pt;height:14.25pt" o:ole="">
                  <v:imagedata r:id="rId1736" o:title=""/>
                </v:shape>
                <o:OLEObject Type="Embed" ProgID="Equation.DSMT4" ShapeID="_x0000_i1895" DrawAspect="Content" ObjectID="_1686896140" r:id="rId1737"/>
              </w:object>
            </w:r>
            <w:r w:rsidRPr="002A7114">
              <w:rPr>
                <w:rFonts w:ascii="Chu Van An" w:hAnsi="Chu Van An" w:cs="Chu Van An"/>
                <w:position w:val="-10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thành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0CB3BAF1">
                <v:shape id="_x0000_i1896" type="#_x0000_t75" style="width:36.75pt;height:20.25pt" o:ole="">
                  <v:imagedata r:id="rId1738" o:title=""/>
                </v:shape>
                <o:OLEObject Type="Embed" ProgID="Equation.DSMT4" ShapeID="_x0000_i1896" DrawAspect="Content" ObjectID="_1686896141" r:id="rId1739"/>
              </w:object>
            </w:r>
            <w:r w:rsidRPr="002A7114">
              <w:rPr>
                <w:rFonts w:ascii="Chu Van An" w:hAnsi="Chu Van An" w:cs="Chu Van An"/>
                <w:position w:val="-10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thì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61776BB">
                <v:shape id="_x0000_i1897" type="#_x0000_t75" style="width:12pt;height:12.75pt" o:ole="">
                  <v:imagedata r:id="rId1740" o:title=""/>
                </v:shape>
                <o:OLEObject Type="Embed" ProgID="Equation.DSMT4" ShapeID="_x0000_i1897" DrawAspect="Content" ObjectID="_1686896142" r:id="rId1741"/>
              </w:object>
            </w:r>
            <w:r w:rsidRPr="002A7114">
              <w:rPr>
                <w:rFonts w:ascii="Chu Van An" w:hAnsi="Chu Van An" w:cs="Chu Van An"/>
                <w:position w:val="-10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thành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55" w14:anchorId="2D32D334">
                <v:shape id="_x0000_i1898" type="#_x0000_t75" style="width:15pt;height:12.75pt" o:ole="">
                  <v:imagedata r:id="rId1742" o:title=""/>
                </v:shape>
                <o:OLEObject Type="Embed" ProgID="Equation.DSMT4" ShapeID="_x0000_i1898" DrawAspect="Content" ObjectID="_1686896143" r:id="rId1743"/>
              </w:object>
            </w:r>
            <w:r w:rsidRPr="002A7114">
              <w:rPr>
                <w:rFonts w:ascii="Chu Van An" w:hAnsi="Chu Van An" w:cs="Chu Van An"/>
                <w:position w:val="-10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>có tọa độ là</w:t>
            </w:r>
          </w:p>
          <w:p w14:paraId="6F32578C" w14:textId="28394436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11DD419E">
                <v:shape id="_x0000_i1899" type="#_x0000_t75" style="width:42pt;height:20.25pt" o:ole="">
                  <v:imagedata r:id="rId1744" o:title=""/>
                </v:shape>
                <o:OLEObject Type="Embed" ProgID="Equation.DSMT4" ShapeID="_x0000_i1899" DrawAspect="Content" ObjectID="_1686896144" r:id="rId1745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05" w14:anchorId="702B0810">
                <v:shape id="_x0000_i1900" type="#_x0000_t75" style="width:56.25pt;height:20.25pt" o:ole="">
                  <v:imagedata r:id="rId1746" o:title=""/>
                </v:shape>
                <o:OLEObject Type="Embed" ProgID="Equation.DSMT4" ShapeID="_x0000_i1900" DrawAspect="Content" ObjectID="_1686896145" r:id="rId1747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79557F81" w14:textId="4553FC5D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3DE13A76">
                <v:shape id="_x0000_i1901" type="#_x0000_t75" style="width:42pt;height:20.25pt" o:ole="">
                  <v:imagedata r:id="rId1748" o:title=""/>
                </v:shape>
                <o:OLEObject Type="Embed" ProgID="Equation.DSMT4" ShapeID="_x0000_i1901" DrawAspect="Content" ObjectID="_1686896146" r:id="rId1749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048C8308">
                <v:shape id="_x0000_i1902" type="#_x0000_t75" style="width:39.75pt;height:20.25pt" o:ole="">
                  <v:imagedata r:id="rId1750" o:title=""/>
                </v:shape>
                <o:OLEObject Type="Embed" ProgID="Equation.DSMT4" ShapeID="_x0000_i1902" DrawAspect="Content" ObjectID="_1686896147" r:id="rId1751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60097C8F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FC6E29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E51DD8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5611F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2A7114">
              <w:rPr>
                <w:rFonts w:ascii="Chu Van An" w:hAnsi="Chu Van An" w:cs="Chu Van An"/>
              </w:rPr>
              <w:t xml:space="preserve">Ảnh của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20" w14:anchorId="1D8B8C4C">
                <v:shape id="_x0000_i1903" type="#_x0000_t75" style="width:39.75pt;height:21pt" o:ole="">
                  <v:imagedata r:id="rId1752" o:title=""/>
                </v:shape>
                <o:OLEObject Type="Embed" ProgID="Equation.DSMT4" ShapeID="_x0000_i1903" DrawAspect="Content" ObjectID="_1686896148" r:id="rId1753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20" w14:anchorId="0D91F08A">
                <v:shape id="_x0000_i1904" type="#_x0000_t75" style="width:47.25pt;height:21pt" o:ole="">
                  <v:imagedata r:id="rId1754" o:title=""/>
                </v:shape>
                <o:OLEObject Type="Embed" ProgID="Equation.DSMT4" ShapeID="_x0000_i1904" DrawAspect="Content" ObjectID="_1686896149" r:id="rId1755"/>
              </w:object>
            </w:r>
            <w:r w:rsidRPr="002A7114">
              <w:rPr>
                <w:rFonts w:ascii="Chu Van An" w:hAnsi="Chu Van An" w:cs="Chu Van An"/>
              </w:rPr>
              <w:t xml:space="preserve"> là điểm nào?</w:t>
            </w:r>
          </w:p>
          <w:p w14:paraId="0AFCF5FF" w14:textId="612E72BE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20" w14:anchorId="32C5A910">
                <v:shape id="_x0000_i1905" type="#_x0000_t75" style="width:47.25pt;height:21pt" o:ole="">
                  <v:imagedata r:id="rId1756" o:title=""/>
                </v:shape>
                <o:OLEObject Type="Embed" ProgID="Equation.DSMT4" ShapeID="_x0000_i1905" DrawAspect="Content" ObjectID="_1686896150" r:id="rId1757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20" w14:anchorId="63F396DD">
                <v:shape id="_x0000_i1906" type="#_x0000_t75" style="width:45.75pt;height:21pt" o:ole="">
                  <v:imagedata r:id="rId1758" o:title=""/>
                </v:shape>
                <o:OLEObject Type="Embed" ProgID="Equation.DSMT4" ShapeID="_x0000_i1906" DrawAspect="Content" ObjectID="_1686896151" r:id="rId175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20" w14:anchorId="12EF8424">
                <v:shape id="_x0000_i1907" type="#_x0000_t75" style="width:43.5pt;height:21pt" o:ole="">
                  <v:imagedata r:id="rId1760" o:title=""/>
                </v:shape>
                <o:OLEObject Type="Embed" ProgID="Equation.DSMT4" ShapeID="_x0000_i1907" DrawAspect="Content" ObjectID="_1686896152" r:id="rId1761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40" w:dyaOrig="420" w14:anchorId="09AD031E">
                <v:shape id="_x0000_i1908" type="#_x0000_t75" style="width:57pt;height:21pt" o:ole="">
                  <v:imagedata r:id="rId1762" o:title=""/>
                </v:shape>
                <o:OLEObject Type="Embed" ProgID="Equation.DSMT4" ShapeID="_x0000_i1908" DrawAspect="Content" ObjectID="_1686896153" r:id="rId1763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2575FE5F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AC47F9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378F82F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ACFF48" w14:textId="77777777" w:rsidR="00691FDD" w:rsidRPr="002A7114" w:rsidRDefault="00691FDD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Câu 15: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4D5D458D">
                <v:shape id="_x0000_i1909" type="#_x0000_t75" style="width:24pt;height:15.75pt" o:ole="">
                  <v:imagedata r:id="rId1764" o:title=""/>
                </v:shape>
                <o:OLEObject Type="Embed" ProgID="Equation.DSMT4" ShapeID="_x0000_i1909" DrawAspect="Content" ObjectID="_1686896154" r:id="rId1765"/>
              </w:object>
            </w:r>
            <w:r w:rsidRPr="002A7114">
              <w:rPr>
                <w:rFonts w:ascii="Chu Van An" w:hAnsi="Chu Van An" w:cs="Chu Van An"/>
              </w:rPr>
              <w:t xml:space="preserve">, cho phép biến hình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0E422025">
                <v:shape id="_x0000_i1910" type="#_x0000_t75" style="width:12.75pt;height:12.75pt" o:ole="">
                  <v:imagedata r:id="rId1766" o:title=""/>
                </v:shape>
                <o:OLEObject Type="Embed" ProgID="Equation.DSMT4" ShapeID="_x0000_i1910" DrawAspect="Content" ObjectID="_1686896155" r:id="rId1767"/>
              </w:object>
            </w:r>
            <w:r w:rsidRPr="002A7114">
              <w:rPr>
                <w:rFonts w:ascii="Chu Van An" w:hAnsi="Chu Van An" w:cs="Chu Van An"/>
              </w:rPr>
              <w:t xml:space="preserve"> có biểu thức tọa độ </w:t>
            </w:r>
            <w:r w:rsidRPr="002A7114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320" w:dyaOrig="720" w14:anchorId="19D7F0D4">
                <v:shape id="_x0000_i1911" type="#_x0000_t75" style="width:66pt;height:36pt" o:ole="">
                  <v:imagedata r:id="rId1768" o:title=""/>
                </v:shape>
                <o:OLEObject Type="Embed" ProgID="Equation.DSMT4" ShapeID="_x0000_i1911" DrawAspect="Content" ObjectID="_1686896156" r:id="rId1769"/>
              </w:object>
            </w:r>
            <w:r w:rsidRPr="002A7114">
              <w:rPr>
                <w:rFonts w:ascii="Chu Van An" w:hAnsi="Chu Van An" w:cs="Chu Van An"/>
              </w:rPr>
              <w:t xml:space="preserve">. Ảnh của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15" w:dyaOrig="315" w14:anchorId="0C3EB023">
                <v:shape id="_x0000_i1912" type="#_x0000_t75" style="width:60.75pt;height:15.75pt" o:ole="">
                  <v:imagedata r:id="rId1770" o:title=""/>
                </v:shape>
                <o:OLEObject Type="Embed" ProgID="Equation.DSMT4" ShapeID="_x0000_i1912" DrawAspect="Content" ObjectID="_1686896157" r:id="rId1771"/>
              </w:object>
            </w:r>
            <w:r w:rsidRPr="002A7114">
              <w:rPr>
                <w:rFonts w:ascii="Chu Van An" w:hAnsi="Chu Van An" w:cs="Chu Van An"/>
              </w:rPr>
              <w:t xml:space="preserve"> qua phép biến hình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5BF7EE41">
                <v:shape id="_x0000_i1913" type="#_x0000_t75" style="width:12.75pt;height:12.75pt" o:ole="">
                  <v:imagedata r:id="rId1772" o:title=""/>
                </v:shape>
                <o:OLEObject Type="Embed" ProgID="Equation.DSMT4" ShapeID="_x0000_i1913" DrawAspect="Content" ObjectID="_1686896158" r:id="rId1773"/>
              </w:object>
            </w:r>
            <w:r w:rsidRPr="002A7114">
              <w:rPr>
                <w:rFonts w:ascii="Chu Van An" w:hAnsi="Chu Van An" w:cs="Chu Van An"/>
              </w:rPr>
              <w:t xml:space="preserve"> là</w:t>
            </w:r>
          </w:p>
          <w:p w14:paraId="78CA2247" w14:textId="49BCB24C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140" w:dyaOrig="315" w14:anchorId="517C0EA7">
                <v:shape id="_x0000_i1914" type="#_x0000_t75" style="width:57pt;height:15.75pt" o:ole="">
                  <v:imagedata r:id="rId1774" o:title=""/>
                </v:shape>
                <o:OLEObject Type="Embed" ProgID="Equation.DSMT4" ShapeID="_x0000_i1914" DrawAspect="Content" ObjectID="_1686896159" r:id="rId1775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140" w:dyaOrig="315" w14:anchorId="1F4AEABF">
                <v:shape id="_x0000_i1915" type="#_x0000_t75" style="width:57pt;height:15.75pt" o:ole="">
                  <v:imagedata r:id="rId1776" o:title=""/>
                </v:shape>
                <o:OLEObject Type="Embed" ProgID="Equation.DSMT4" ShapeID="_x0000_i1915" DrawAspect="Content" ObjectID="_1686896160" r:id="rId1777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7D91F5AD" w14:textId="46567E66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140" w:dyaOrig="315" w14:anchorId="181C5F35">
                <v:shape id="_x0000_i1916" type="#_x0000_t75" style="width:57pt;height:15.75pt" o:ole="">
                  <v:imagedata r:id="rId1778" o:title=""/>
                </v:shape>
                <o:OLEObject Type="Embed" ProgID="Equation.DSMT4" ShapeID="_x0000_i1916" DrawAspect="Content" ObjectID="_1686896161" r:id="rId177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140" w:dyaOrig="315" w14:anchorId="137D221D">
                <v:shape id="_x0000_i1917" type="#_x0000_t75" style="width:57pt;height:15.75pt" o:ole="">
                  <v:imagedata r:id="rId1780" o:title=""/>
                </v:shape>
                <o:OLEObject Type="Embed" ProgID="Equation.DSMT4" ShapeID="_x0000_i1917" DrawAspect="Content" ObjectID="_1686896162" r:id="rId178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638ADFA9" w14:textId="77777777" w:rsidR="00691FDD" w:rsidRPr="002A7114" w:rsidRDefault="00691FDD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1B3534C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1C2DC65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9F4CD1" w14:textId="77777777" w:rsidR="00691FDD" w:rsidRPr="002A7114" w:rsidRDefault="00691FDD" w:rsidP="005434D1">
            <w:pPr>
              <w:spacing w:line="276" w:lineRule="auto"/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  <w:t>Câu 16: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42926C4E">
                <v:shape id="_x0000_i1918" type="#_x0000_t75" style="width:23.25pt;height:16.5pt" o:ole="">
                  <v:imagedata r:id="rId1782" o:title=""/>
                </v:shape>
                <o:OLEObject Type="Embed" ProgID="Equation.DSMT4" ShapeID="_x0000_i1918" DrawAspect="Content" ObjectID="_1686896163" r:id="rId1783"/>
              </w:object>
            </w:r>
            <w:r w:rsidRPr="002A7114">
              <w:rPr>
                <w:rFonts w:ascii="Chu Van An" w:hAnsi="Chu Van An" w:cs="Chu Van An"/>
              </w:rPr>
              <w:t xml:space="preserve">, cho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15" w14:anchorId="0651C7E7">
                <v:shape id="_x0000_i1919" type="#_x0000_t75" style="width:75pt;height:15.75pt" o:ole="">
                  <v:imagedata r:id="rId1784" o:title=""/>
                </v:shape>
                <o:OLEObject Type="Embed" ProgID="Equation.DSMT4" ShapeID="_x0000_i1919" DrawAspect="Content" ObjectID="_1686896164" r:id="rId1785"/>
              </w:object>
            </w:r>
            <w:r w:rsidRPr="002A7114">
              <w:rPr>
                <w:rFonts w:ascii="Chu Van An" w:hAnsi="Chu Van An" w:cs="Chu Van An"/>
              </w:rPr>
              <w:t xml:space="preserve">. Phép tịnh tiến theo vec 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0A6E9B0C">
                <v:shape id="_x0000_i1920" type="#_x0000_t75" style="width:47.25pt;height:20.25pt" o:ole="">
                  <v:imagedata r:id="rId1786" o:title=""/>
                </v:shape>
                <o:OLEObject Type="Embed" ProgID="Equation.DSMT4" ShapeID="_x0000_i1920" DrawAspect="Content" ObjectID="_1686896165" r:id="rId1787"/>
              </w:object>
            </w:r>
            <w:r w:rsidRPr="002A7114">
              <w:rPr>
                <w:rFonts w:ascii="Chu Van An" w:hAnsi="Chu Van An" w:cs="Chu Van An"/>
              </w:rPr>
              <w:t xml:space="preserve"> biến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03EE2B1">
                <v:shape id="_x0000_i1921" type="#_x0000_t75" style="width:11.25pt;height:14.25pt" o:ole="">
                  <v:imagedata r:id="rId1788" o:title=""/>
                </v:shape>
                <o:OLEObject Type="Embed" ProgID="Equation.DSMT4" ShapeID="_x0000_i1921" DrawAspect="Content" ObjectID="_1686896166" r:id="rId1789"/>
              </w:object>
            </w:r>
            <w:r w:rsidRPr="002A7114">
              <w:rPr>
                <w:rFonts w:ascii="Chu Van An" w:hAnsi="Chu Van An" w:cs="Chu Van An"/>
              </w:rPr>
              <w:t xml:space="preserve"> thành đường thẳng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78B7725">
                <v:shape id="_x0000_i1922" type="#_x0000_t75" style="width:14.25pt;height:14.25pt" o:ole="">
                  <v:imagedata r:id="rId1790" o:title=""/>
                </v:shape>
                <o:OLEObject Type="Embed" ProgID="Equation.DSMT4" ShapeID="_x0000_i1922" DrawAspect="Content" ObjectID="_1686896167" r:id="rId1791"/>
              </w:object>
            </w:r>
            <w:r w:rsidRPr="002A7114">
              <w:rPr>
                <w:rFonts w:ascii="Chu Van An" w:hAnsi="Chu Van An" w:cs="Chu Van An"/>
              </w:rPr>
              <w:t xml:space="preserve"> có phương trình là</w:t>
            </w:r>
          </w:p>
          <w:p w14:paraId="5552ABAA" w14:textId="0C1C3484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5C668DEC">
                <v:shape id="_x0000_i1923" type="#_x0000_t75" style="width:83.25pt;height:15.75pt" o:ole="">
                  <v:imagedata r:id="rId1792" o:title=""/>
                </v:shape>
                <o:OLEObject Type="Embed" ProgID="Equation.DSMT4" ShapeID="_x0000_i1923" DrawAspect="Content" ObjectID="_1686896168" r:id="rId1793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655F7B83">
                <v:shape id="_x0000_i1924" type="#_x0000_t75" style="width:83.25pt;height:15.75pt" o:ole="">
                  <v:imagedata r:id="rId1794" o:title=""/>
                </v:shape>
                <o:OLEObject Type="Embed" ProgID="Equation.DSMT4" ShapeID="_x0000_i1924" DrawAspect="Content" ObjectID="_1686896169" r:id="rId179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5F908C5F" w14:textId="378DB46F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1B123632">
                <v:shape id="_x0000_i1925" type="#_x0000_t75" style="width:78.75pt;height:15.75pt" o:ole="">
                  <v:imagedata r:id="rId1796" o:title=""/>
                </v:shape>
                <o:OLEObject Type="Embed" ProgID="Equation.DSMT4" ShapeID="_x0000_i1925" DrawAspect="Content" ObjectID="_1686896170" r:id="rId1797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24B5DB55">
                <v:shape id="_x0000_i1926" type="#_x0000_t75" style="width:78.75pt;height:15.75pt" o:ole="">
                  <v:imagedata r:id="rId1798" o:title=""/>
                </v:shape>
                <o:OLEObject Type="Embed" ProgID="Equation.DSMT4" ShapeID="_x0000_i1926" DrawAspect="Content" ObjectID="_1686896171" r:id="rId1799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4765FCC4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E9EC664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039C98F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1ED38B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6FAC0413">
                <v:shape id="_x0000_i1927" type="#_x0000_t75" style="width:23.25pt;height:15.75pt" o:ole="">
                  <v:imagedata r:id="rId1800" o:title=""/>
                </v:shape>
                <o:OLEObject Type="Embed" ProgID="Equation.DSMT4" ShapeID="_x0000_i1927" DrawAspect="Content" ObjectID="_1686896172" r:id="rId1801"/>
              </w:object>
            </w:r>
            <w:r w:rsidRPr="002A7114">
              <w:rPr>
                <w:rFonts w:ascii="Chu Van An" w:hAnsi="Chu Van An" w:cs="Chu Van An"/>
              </w:rPr>
              <w:t xml:space="preserve">, phương trình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35252F95">
                <v:shape id="_x0000_i1928" type="#_x0000_t75" style="width:24pt;height:20.25pt" o:ole="">
                  <v:imagedata r:id="rId1802" o:title=""/>
                </v:shape>
                <o:OLEObject Type="Embed" ProgID="Equation.DSMT4" ShapeID="_x0000_i1928" DrawAspect="Content" ObjectID="_1686896173" r:id="rId1803"/>
              </w:object>
            </w:r>
            <w:r w:rsidRPr="002A7114">
              <w:rPr>
                <w:rFonts w:ascii="Chu Van An" w:hAnsi="Chu Van An" w:cs="Chu Van An"/>
              </w:rPr>
              <w:t xml:space="preserve">là ảnh của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65" w:dyaOrig="405" w14:anchorId="6E9F4982">
                <v:shape id="_x0000_i1929" type="#_x0000_t75" style="width:143.25pt;height:20.25pt" o:ole="">
                  <v:imagedata r:id="rId1804" o:title=""/>
                </v:shape>
                <o:OLEObject Type="Embed" ProgID="Equation.DSMT4" ShapeID="_x0000_i1929" DrawAspect="Content" ObjectID="_1686896174" r:id="rId1805"/>
              </w:object>
            </w:r>
            <w:r w:rsidRPr="002A7114">
              <w:rPr>
                <w:rFonts w:ascii="Chu Van An" w:hAnsi="Chu Van An" w:cs="Chu Van An"/>
              </w:rPr>
              <w:t xml:space="preserve">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20" w14:anchorId="6FD3ED05">
                <v:shape id="_x0000_i1930" type="#_x0000_t75" style="width:45.75pt;height:21pt" o:ole="">
                  <v:imagedata r:id="rId1806" o:title=""/>
                </v:shape>
                <o:OLEObject Type="Embed" ProgID="Equation.DSMT4" ShapeID="_x0000_i1930" DrawAspect="Content" ObjectID="_1686896175" r:id="rId1807"/>
              </w:object>
            </w:r>
            <w:r w:rsidRPr="002A7114">
              <w:rPr>
                <w:rFonts w:ascii="Chu Van An" w:hAnsi="Chu Van An" w:cs="Chu Van An"/>
              </w:rPr>
              <w:t xml:space="preserve">. Điểm nào sau đây thuộc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3038CF21">
                <v:shape id="_x0000_i1931" type="#_x0000_t75" style="width:24pt;height:20.25pt" o:ole="">
                  <v:imagedata r:id="rId1808" o:title=""/>
                </v:shape>
                <o:OLEObject Type="Embed" ProgID="Equation.DSMT4" ShapeID="_x0000_i1931" DrawAspect="Content" ObjectID="_1686896176" r:id="rId1809"/>
              </w:object>
            </w:r>
            <w:r w:rsidRPr="002A7114">
              <w:rPr>
                <w:rFonts w:ascii="Chu Van An" w:hAnsi="Chu Van An" w:cs="Chu Van An"/>
              </w:rPr>
              <w:t>?</w:t>
            </w:r>
          </w:p>
          <w:p w14:paraId="70A65076" w14:textId="5CFB8111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85" w:dyaOrig="390" w14:anchorId="0E6EF7A3">
                <v:shape id="_x0000_i1932" type="#_x0000_t75" style="width:44.25pt;height:19.5pt" o:ole="">
                  <v:imagedata r:id="rId1810" o:title=""/>
                </v:shape>
                <o:OLEObject Type="Embed" ProgID="Equation.DSMT4" ShapeID="_x0000_i1932" DrawAspect="Content" ObjectID="_1686896177" r:id="rId181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40" w:dyaOrig="390" w14:anchorId="521EE91A">
                <v:shape id="_x0000_i1933" type="#_x0000_t75" style="width:42pt;height:19.5pt" o:ole="">
                  <v:imagedata r:id="rId1812" o:title=""/>
                </v:shape>
                <o:OLEObject Type="Embed" ProgID="Equation.DSMT4" ShapeID="_x0000_i1933" DrawAspect="Content" ObjectID="_1686896178" r:id="rId1813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35" w:dyaOrig="390" w14:anchorId="06E16FD4">
                <v:shape id="_x0000_i1934" type="#_x0000_t75" style="width:36.75pt;height:19.5pt" o:ole="">
                  <v:imagedata r:id="rId1814" o:title=""/>
                </v:shape>
                <o:OLEObject Type="Embed" ProgID="Equation.DSMT4" ShapeID="_x0000_i1934" DrawAspect="Content" ObjectID="_1686896179" r:id="rId1815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118BC247">
                <v:shape id="_x0000_i1935" type="#_x0000_t75" style="width:45pt;height:19.5pt" o:ole="">
                  <v:imagedata r:id="rId1816" o:title=""/>
                </v:shape>
                <o:OLEObject Type="Embed" ProgID="Equation.DSMT4" ShapeID="_x0000_i1935" DrawAspect="Content" ObjectID="_1686896180" r:id="rId1817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3769BE52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B72894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373D1B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A54ED1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Câu 18:</w:t>
            </w:r>
            <w:r w:rsidRPr="002A7114">
              <w:rPr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9A8E25A">
                <v:shape id="_x0000_i1936" type="#_x0000_t75" style="width:23.25pt;height:15.75pt" o:ole="">
                  <v:imagedata r:id="rId1818" o:title=""/>
                </v:shape>
                <o:OLEObject Type="Embed" ProgID="Equation.DSMT4" ShapeID="_x0000_i1936" DrawAspect="Content" ObjectID="_1686896181" r:id="rId1819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, cho đường thẳng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905" w:dyaOrig="405" w14:anchorId="1F007841">
                <v:shape id="_x0000_i1937" type="#_x0000_t75" style="width:95.25pt;height:20.25pt" o:ole="">
                  <v:imagedata r:id="rId1820" o:title=""/>
                </v:shape>
                <o:OLEObject Type="Embed" ProgID="Equation.DSMT4" ShapeID="_x0000_i1937" DrawAspect="Content" ObjectID="_1686896182" r:id="rId1821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70121C1E">
                <v:shape id="_x0000_i1938" type="#_x0000_t75" style="width:23.25pt;height:20.25pt" o:ole="">
                  <v:imagedata r:id="rId1822" o:title=""/>
                </v:shape>
                <o:OLEObject Type="Embed" ProgID="Equation.DSMT4" ShapeID="_x0000_i1938" DrawAspect="Content" ObjectID="_1686896183" r:id="rId1823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là ảnh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01CDA82F">
                <v:shape id="_x0000_i1939" type="#_x0000_t75" style="width:20.25pt;height:20.25pt" o:ole="">
                  <v:imagedata r:id="rId1824" o:title=""/>
                </v:shape>
                <o:OLEObject Type="Embed" ProgID="Equation.DSMT4" ShapeID="_x0000_i1939" DrawAspect="Content" ObjectID="_1686896184" r:id="rId1825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20" w14:anchorId="49B9BB29">
                <v:shape id="_x0000_i1940" type="#_x0000_t75" style="width:42.75pt;height:21pt" o:ole="">
                  <v:imagedata r:id="rId1826" o:title=""/>
                </v:shape>
                <o:OLEObject Type="Embed" ProgID="Equation.DSMT4" ShapeID="_x0000_i1940" DrawAspect="Content" ObjectID="_1686896185" r:id="rId1827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. Tìm phương trình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754DF48D">
                <v:shape id="_x0000_i1941" type="#_x0000_t75" style="width:23.25pt;height:20.25pt" o:ole="">
                  <v:imagedata r:id="rId1828" o:title=""/>
                </v:shape>
                <o:OLEObject Type="Embed" ProgID="Equation.DSMT4" ShapeID="_x0000_i1941" DrawAspect="Content" ObjectID="_1686896186" r:id="rId1829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</w:p>
          <w:p w14:paraId="45CD70E8" w14:textId="5675F7C5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2010" w:dyaOrig="405" w14:anchorId="4AABC234">
                <v:shape id="_x0000_i1942" type="#_x0000_t75" style="width:100.5pt;height:20.25pt" o:ole="">
                  <v:imagedata r:id="rId1830" o:title=""/>
                </v:shape>
                <o:OLEObject Type="Embed" ProgID="Equation.DSMT4" ShapeID="_x0000_i1942" DrawAspect="Content" ObjectID="_1686896187" r:id="rId1831"/>
              </w:object>
            </w:r>
            <w:r w:rsidRPr="002A7114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2010" w:dyaOrig="405" w14:anchorId="3A461DD5">
                <v:shape id="_x0000_i1943" type="#_x0000_t75" style="width:100.5pt;height:20.25pt" o:ole="">
                  <v:imagedata r:id="rId1832" o:title=""/>
                </v:shape>
                <o:OLEObject Type="Embed" ProgID="Equation.DSMT4" ShapeID="_x0000_i1943" DrawAspect="Content" ObjectID="_1686896188" r:id="rId1833"/>
              </w:object>
            </w:r>
            <w:r w:rsidRPr="002A7114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75714AF8" w14:textId="29F165EF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2010" w:dyaOrig="405" w14:anchorId="2EF33F29">
                <v:shape id="_x0000_i1944" type="#_x0000_t75" style="width:100.5pt;height:20.25pt" o:ole="">
                  <v:imagedata r:id="rId1834" o:title=""/>
                </v:shape>
                <o:OLEObject Type="Embed" ProgID="Equation.DSMT4" ShapeID="_x0000_i1944" DrawAspect="Content" ObjectID="_1686896189" r:id="rId1835"/>
              </w:object>
            </w:r>
            <w:r w:rsidRPr="002A7114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2010" w:dyaOrig="405" w14:anchorId="44CAC603">
                <v:shape id="_x0000_i1945" type="#_x0000_t75" style="width:100.5pt;height:20.25pt" o:ole="">
                  <v:imagedata r:id="rId1836" o:title=""/>
                </v:shape>
                <o:OLEObject Type="Embed" ProgID="Equation.DSMT4" ShapeID="_x0000_i1945" DrawAspect="Content" ObjectID="_1686896190" r:id="rId1837"/>
              </w:object>
            </w:r>
            <w:r w:rsidRPr="002A7114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1656125E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0B66CD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5F4E595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4039A9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2A7114">
              <w:rPr>
                <w:rFonts w:ascii="Chu Van An" w:hAnsi="Chu Van An" w:cs="Chu Van An"/>
              </w:rPr>
              <w:t xml:space="preserve">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321B2AD2">
                <v:shape id="_x0000_i1946" type="#_x0000_t75" style="width:45pt;height:21pt" o:ole="">
                  <v:imagedata r:id="rId1838" o:title=""/>
                </v:shape>
                <o:OLEObject Type="Embed" ProgID="Equation.DSMT4" ShapeID="_x0000_i1946" DrawAspect="Content" ObjectID="_1686896191" r:id="rId1839"/>
              </w:object>
            </w:r>
            <w:r w:rsidRPr="002A7114">
              <w:rPr>
                <w:rFonts w:ascii="Chu Van An" w:hAnsi="Chu Van An" w:cs="Chu Van An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574689F0">
                <v:shape id="_x0000_i1947" type="#_x0000_t75" style="width:38.25pt;height:20.25pt" o:ole="">
                  <v:imagedata r:id="rId1840" o:title=""/>
                </v:shape>
                <o:OLEObject Type="Embed" ProgID="Equation.DSMT4" ShapeID="_x0000_i1947" DrawAspect="Content" ObjectID="_1686896192" r:id="rId1841"/>
              </w:object>
            </w:r>
            <w:r w:rsidRPr="002A7114">
              <w:rPr>
                <w:rFonts w:ascii="Chu Van An" w:hAnsi="Chu Van An" w:cs="Chu Van An"/>
              </w:rPr>
              <w:t xml:space="preserve"> thành điểm nào sau đây?</w:t>
            </w:r>
          </w:p>
          <w:p w14:paraId="63F0D173" w14:textId="33B0F6E2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lastRenderedPageBreak/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48269940">
                <v:shape id="_x0000_i1948" type="#_x0000_t75" style="width:48pt;height:20.25pt" o:ole="">
                  <v:imagedata r:id="rId1842" o:title=""/>
                </v:shape>
                <o:OLEObject Type="Embed" ProgID="Equation.DSMT4" ShapeID="_x0000_i1948" DrawAspect="Content" ObjectID="_1686896193" r:id="rId1843"/>
              </w:objec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0BD1F6A8">
                <v:shape id="_x0000_i1949" type="#_x0000_t75" style="width:41.25pt;height:20.25pt" o:ole="">
                  <v:imagedata r:id="rId1844" o:title=""/>
                </v:shape>
                <o:OLEObject Type="Embed" ProgID="Equation.DSMT4" ShapeID="_x0000_i1949" DrawAspect="Content" ObjectID="_1686896194" r:id="rId1845"/>
              </w:objec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10F04CAC">
                <v:shape id="_x0000_i1950" type="#_x0000_t75" style="width:48pt;height:20.25pt" o:ole="">
                  <v:imagedata r:id="rId1846" o:title=""/>
                </v:shape>
                <o:OLEObject Type="Embed" ProgID="Equation.DSMT4" ShapeID="_x0000_i1950" DrawAspect="Content" ObjectID="_1686896195" r:id="rId1847"/>
              </w:objec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05" w14:anchorId="6DBA1A74">
                <v:shape id="_x0000_i1951" type="#_x0000_t75" style="width:54.75pt;height:20.25pt" o:ole="">
                  <v:imagedata r:id="rId1848" o:title=""/>
                </v:shape>
                <o:OLEObject Type="Embed" ProgID="Equation.DSMT4" ShapeID="_x0000_i1951" DrawAspect="Content" ObjectID="_1686896196" r:id="rId1849"/>
              </w:object>
            </w:r>
          </w:p>
          <w:p w14:paraId="28A00671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23D27A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2A7114" w14:paraId="2101795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C6B307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20: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795C848">
                <v:shape id="_x0000_i1952" type="#_x0000_t75" style="width:23.25pt;height:15.75pt" o:ole="">
                  <v:imagedata r:id="rId1850" o:title=""/>
                </v:shape>
                <o:OLEObject Type="Embed" ProgID="Equation.DSMT4" ShapeID="_x0000_i1952" DrawAspect="Content" ObjectID="_1686896197" r:id="rId1851"/>
              </w:object>
            </w:r>
            <w:r w:rsidRPr="002A7114">
              <w:rPr>
                <w:rFonts w:ascii="Chu Van An" w:hAnsi="Chu Van An" w:cs="Chu Van An"/>
              </w:rPr>
              <w:t xml:space="preserve">, cho đường thẳng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68313A9C">
                <v:shape id="_x0000_i1953" type="#_x0000_t75" style="width:11.25pt;height:14.25pt" o:ole="">
                  <v:imagedata r:id="rId1852" o:title=""/>
                </v:shape>
                <o:OLEObject Type="Embed" ProgID="Equation.DSMT4" ShapeID="_x0000_i1953" DrawAspect="Content" ObjectID="_1686896198" r:id="rId1853"/>
              </w:object>
            </w:r>
            <w:r w:rsidRPr="002A7114">
              <w:rPr>
                <w:rFonts w:ascii="Chu Van An" w:hAnsi="Chu Van An" w:cs="Chu Van An"/>
              </w:rPr>
              <w:t xml:space="preserve"> có phương trình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335" w:dyaOrig="315" w14:anchorId="43A26550">
                <v:shape id="_x0000_i1954" type="#_x0000_t75" style="width:66.75pt;height:15.75pt" o:ole="">
                  <v:imagedata r:id="rId1854" o:title=""/>
                </v:shape>
                <o:OLEObject Type="Embed" ProgID="Equation.DSMT4" ShapeID="_x0000_i1954" DrawAspect="Content" ObjectID="_1686896199" r:id="rId1855"/>
              </w:object>
            </w:r>
            <w:r w:rsidRPr="002A7114">
              <w:rPr>
                <w:rFonts w:ascii="Chu Van An" w:hAnsi="Chu Van An" w:cs="Chu Van An"/>
              </w:rPr>
              <w:t xml:space="preserve">. Gọi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48158474">
                <v:shape id="_x0000_i1955" type="#_x0000_t75" style="width:14.25pt;height:14.25pt" o:ole="">
                  <v:imagedata r:id="rId1856" o:title=""/>
                </v:shape>
                <o:OLEObject Type="Embed" ProgID="Equation.DSMT4" ShapeID="_x0000_i1955" DrawAspect="Content" ObjectID="_1686896200" r:id="rId1857"/>
              </w:object>
            </w:r>
            <w:r w:rsidRPr="002A7114">
              <w:rPr>
                <w:rFonts w:ascii="Chu Van An" w:hAnsi="Chu Van An" w:cs="Chu Van An"/>
              </w:rPr>
              <w:t xml:space="preserve"> là ảnh của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7C874089">
                <v:shape id="_x0000_i1956" type="#_x0000_t75" style="width:11.25pt;height:14.25pt" o:ole="">
                  <v:imagedata r:id="rId1852" o:title=""/>
                </v:shape>
                <o:OLEObject Type="Embed" ProgID="Equation.DSMT4" ShapeID="_x0000_i1956" DrawAspect="Content" ObjectID="_1686896201" r:id="rId1858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55" w:dyaOrig="420" w14:anchorId="6BC3C546">
                <v:shape id="_x0000_i1957" type="#_x0000_t75" style="width:42.75pt;height:21pt" o:ole="">
                  <v:imagedata r:id="rId1859" o:title=""/>
                </v:shape>
                <o:OLEObject Type="Embed" ProgID="Equation.DSMT4" ShapeID="_x0000_i1957" DrawAspect="Content" ObjectID="_1686896202" r:id="rId1860"/>
              </w:object>
            </w:r>
            <w:r w:rsidRPr="002A7114">
              <w:rPr>
                <w:rFonts w:ascii="Chu Van An" w:hAnsi="Chu Van An" w:cs="Chu Van An"/>
              </w:rPr>
              <w:t xml:space="preserve">. Tìm tọa độ giao điểm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5073F1DC">
                <v:shape id="_x0000_i1958" type="#_x0000_t75" style="width:12pt;height:12.75pt" o:ole="">
                  <v:imagedata r:id="rId1861" o:title=""/>
                </v:shape>
                <o:OLEObject Type="Embed" ProgID="Equation.DSMT4" ShapeID="_x0000_i1958" DrawAspect="Content" ObjectID="_1686896203" r:id="rId1862"/>
              </w:object>
            </w:r>
            <w:r w:rsidRPr="002A7114">
              <w:rPr>
                <w:rFonts w:ascii="Chu Van An" w:hAnsi="Chu Van An" w:cs="Chu Van An"/>
              </w:rPr>
              <w:t xml:space="preserve"> của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0B126043">
                <v:shape id="_x0000_i1959" type="#_x0000_t75" style="width:14.25pt;height:14.25pt" o:ole="">
                  <v:imagedata r:id="rId1856" o:title=""/>
                </v:shape>
                <o:OLEObject Type="Embed" ProgID="Equation.DSMT4" ShapeID="_x0000_i1959" DrawAspect="Content" ObjectID="_1686896204" r:id="rId1863"/>
              </w:object>
            </w:r>
            <w:r w:rsidRPr="002A7114">
              <w:rPr>
                <w:rFonts w:ascii="Chu Van An" w:hAnsi="Chu Van An" w:cs="Chu Van An"/>
              </w:rPr>
              <w:t xml:space="preserve">và trục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360" w:dyaOrig="315" w14:anchorId="5B03ADED">
                <v:shape id="_x0000_i1960" type="#_x0000_t75" style="width:18pt;height:15.75pt" o:ole="">
                  <v:imagedata r:id="rId1864" o:title=""/>
                </v:shape>
                <o:OLEObject Type="Embed" ProgID="Equation.DSMT4" ShapeID="_x0000_i1960" DrawAspect="Content" ObjectID="_1686896205" r:id="rId186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0CEEB82" w14:textId="2DB4E950" w:rsidR="00691FDD" w:rsidRPr="002A7114" w:rsidRDefault="00691FDD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720" w:dyaOrig="315" w14:anchorId="373430CB">
                <v:shape id="_x0000_i1961" type="#_x0000_t75" style="width:36pt;height:15.75pt" o:ole="">
                  <v:imagedata r:id="rId1866" o:title=""/>
                </v:shape>
                <o:OLEObject Type="Embed" ProgID="Equation.DSMT4" ShapeID="_x0000_i1961" DrawAspect="Content" ObjectID="_1686896206" r:id="rId1867"/>
              </w:object>
            </w:r>
            <w:r w:rsidRPr="002A7114">
              <w:rPr>
                <w:rFonts w:ascii="Chu Van An" w:hAnsi="Chu Van An" w:cs="Chu Van An"/>
                <w:color w:val="0000FF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675" w:dyaOrig="315" w14:anchorId="6840B176">
                <v:shape id="_x0000_i1962" type="#_x0000_t75" style="width:33.75pt;height:15.75pt" o:ole="">
                  <v:imagedata r:id="rId1868" o:title=""/>
                </v:shape>
                <o:OLEObject Type="Embed" ProgID="Equation.DSMT4" ShapeID="_x0000_i1962" DrawAspect="Content" ObjectID="_1686896207" r:id="rId1869"/>
              </w:object>
            </w:r>
            <w:r w:rsidRPr="002A7114">
              <w:rPr>
                <w:rFonts w:ascii="Chu Van An" w:hAnsi="Chu Van An" w:cs="Chu Van An"/>
                <w:color w:val="0000FF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720" w:dyaOrig="315" w14:anchorId="14E4F448">
                <v:shape id="_x0000_i1963" type="#_x0000_t75" style="width:36pt;height:15.75pt" o:ole="">
                  <v:imagedata r:id="rId1870" o:title=""/>
                </v:shape>
                <o:OLEObject Type="Embed" ProgID="Equation.DSMT4" ShapeID="_x0000_i1963" DrawAspect="Content" ObjectID="_1686896208" r:id="rId1871"/>
              </w:object>
            </w:r>
            <w:r w:rsidRPr="002A7114">
              <w:rPr>
                <w:rFonts w:ascii="Chu Van An" w:hAnsi="Chu Van An" w:cs="Chu Van An"/>
                <w:color w:val="0000FF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840" w:dyaOrig="315" w14:anchorId="2E7C1DAA">
                <v:shape id="_x0000_i1964" type="#_x0000_t75" style="width:42pt;height:15.75pt" o:ole="">
                  <v:imagedata r:id="rId1872" o:title=""/>
                </v:shape>
                <o:OLEObject Type="Embed" ProgID="Equation.DSMT4" ShapeID="_x0000_i1964" DrawAspect="Content" ObjectID="_1686896209" r:id="rId1873"/>
              </w:object>
            </w:r>
            <w:r w:rsidRPr="002A7114">
              <w:rPr>
                <w:rFonts w:ascii="Chu Van An" w:hAnsi="Chu Van An" w:cs="Chu Van An"/>
                <w:color w:val="0000FF"/>
              </w:rPr>
              <w:t>.</w:t>
            </w:r>
          </w:p>
          <w:p w14:paraId="4D2DBD82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CBF1A0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7AF8C7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97EB5F" w14:textId="77777777" w:rsidR="00691FDD" w:rsidRPr="002A7114" w:rsidRDefault="00691FDD" w:rsidP="005434D1">
            <w:pPr>
              <w:pStyle w:val="Vnbnnidung0"/>
              <w:widowControl/>
              <w:shd w:val="clear" w:color="auto" w:fill="auto"/>
              <w:spacing w:line="276" w:lineRule="auto"/>
              <w:mirrorIndents/>
              <w:jc w:val="left"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Câu 21:</w: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Trong mặt phẳng toạ độ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  <w:lang w:eastAsia="vi-VN" w:bidi="vi-VN"/>
              </w:rPr>
              <w:object w:dxaOrig="465" w:dyaOrig="330" w14:anchorId="6A8ABC60">
                <v:shape id="_x0000_i1965" type="#_x0000_t75" style="width:23.25pt;height:16.5pt" o:ole="">
                  <v:imagedata r:id="rId1874" o:title=""/>
                </v:shape>
                <o:OLEObject Type="Embed" ProgID="Equation.DSMT4" ShapeID="_x0000_i1965" DrawAspect="Content" ObjectID="_1686896210" r:id="rId1875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, cho hai điểm </w:t>
            </w:r>
            <w:r w:rsidRPr="002A7114">
              <w:rPr>
                <w:rFonts w:ascii="Chu Van An" w:hAnsi="Chu Van An" w:cs="Chu Van An"/>
                <w:position w:val="-14"/>
                <w:sz w:val="24"/>
                <w:szCs w:val="24"/>
                <w:lang w:eastAsia="vi-VN" w:bidi="vi-VN"/>
              </w:rPr>
              <w:object w:dxaOrig="765" w:dyaOrig="405" w14:anchorId="6769A2DD">
                <v:shape id="_x0000_i1966" type="#_x0000_t75" style="width:38.25pt;height:20.25pt" o:ole="">
                  <v:imagedata r:id="rId1876" o:title=""/>
                </v:shape>
                <o:OLEObject Type="Embed" ProgID="Equation.DSMT4" ShapeID="_x0000_i1966" DrawAspect="Content" ObjectID="_1686896211" r:id="rId1877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, </w:t>
            </w:r>
            <w:r w:rsidRPr="002A7114">
              <w:rPr>
                <w:rFonts w:ascii="Chu Van An" w:hAnsi="Chu Van An" w:cs="Chu Van An"/>
                <w:position w:val="-14"/>
                <w:sz w:val="24"/>
                <w:szCs w:val="24"/>
                <w:lang w:eastAsia="vi-VN" w:bidi="vi-VN"/>
              </w:rPr>
              <w:object w:dxaOrig="675" w:dyaOrig="405" w14:anchorId="5A99D904">
                <v:shape id="_x0000_i1967" type="#_x0000_t75" style="width:33.75pt;height:20.25pt" o:ole="">
                  <v:imagedata r:id="rId1878" o:title=""/>
                </v:shape>
                <o:OLEObject Type="Embed" ProgID="Equation.DSMT4" ShapeID="_x0000_i1967" DrawAspect="Content" ObjectID="_1686896212" r:id="rId1879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và đường thẳng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  <w:lang w:eastAsia="vi-VN" w:bidi="vi-VN"/>
              </w:rPr>
              <w:object w:dxaOrig="1635" w:dyaOrig="330" w14:anchorId="5B275B66">
                <v:shape id="_x0000_i1968" type="#_x0000_t75" style="width:81.75pt;height:16.5pt" o:ole="">
                  <v:imagedata r:id="rId1880" o:title=""/>
                </v:shape>
                <o:OLEObject Type="Embed" ProgID="Equation.DSMT4" ShapeID="_x0000_i1968" DrawAspect="Content" ObjectID="_1686896213" r:id="rId1881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. Viết phương trình đường thẳng </w:t>
            </w:r>
            <w:r w:rsidRPr="002A7114">
              <w:rPr>
                <w:rFonts w:ascii="Chu Van An" w:hAnsi="Chu Van An" w:cs="Chu Van An"/>
                <w:position w:val="-6"/>
                <w:sz w:val="24"/>
                <w:szCs w:val="24"/>
                <w:lang w:eastAsia="vi-VN" w:bidi="vi-VN"/>
              </w:rPr>
              <w:object w:dxaOrig="270" w:dyaOrig="270" w14:anchorId="0FEA35F1">
                <v:shape id="_x0000_i1969" type="#_x0000_t75" style="width:13.5pt;height:13.5pt" o:ole="">
                  <v:imagedata r:id="rId1882" o:title=""/>
                </v:shape>
                <o:OLEObject Type="Embed" ProgID="Equation.DSMT4" ShapeID="_x0000_i1969" DrawAspect="Content" ObjectID="_1686896214" r:id="rId1883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là ảnh của </w:t>
            </w:r>
            <w:r w:rsidRPr="002A7114">
              <w:rPr>
                <w:rFonts w:ascii="Chu Van An" w:hAnsi="Chu Van An" w:cs="Chu Van An"/>
                <w:position w:val="-6"/>
                <w:sz w:val="24"/>
                <w:szCs w:val="24"/>
                <w:lang w:eastAsia="vi-VN" w:bidi="vi-VN"/>
              </w:rPr>
              <w:object w:dxaOrig="210" w:dyaOrig="270" w14:anchorId="272428E2">
                <v:shape id="_x0000_i1970" type="#_x0000_t75" style="width:10.5pt;height:13.5pt" o:ole="">
                  <v:imagedata r:id="rId1884" o:title=""/>
                </v:shape>
                <o:OLEObject Type="Embed" ProgID="Equation.DSMT4" ShapeID="_x0000_i1970" DrawAspect="Content" ObjectID="_1686896215" r:id="rId1885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qua phép tịnh tiến theo </w:t>
            </w:r>
            <w:r w:rsidRPr="002A7114">
              <w:rPr>
                <w:rFonts w:ascii="Chu Van An" w:hAnsi="Chu Van An" w:cs="Chu Van An"/>
                <w:position w:val="-4"/>
                <w:sz w:val="24"/>
                <w:szCs w:val="24"/>
                <w:lang w:eastAsia="vi-VN" w:bidi="vi-VN"/>
              </w:rPr>
              <w:object w:dxaOrig="405" w:dyaOrig="330" w14:anchorId="314120C6">
                <v:shape id="_x0000_i1971" type="#_x0000_t75" style="width:20.25pt;height:16.5pt" o:ole="">
                  <v:imagedata r:id="rId1886" o:title=""/>
                </v:shape>
                <o:OLEObject Type="Embed" ProgID="Equation.DSMT4" ShapeID="_x0000_i1971" DrawAspect="Content" ObjectID="_1686896216" r:id="rId1887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</w:p>
          <w:p w14:paraId="6F2D7845" w14:textId="1FC87220" w:rsidR="00691FDD" w:rsidRPr="002A7114" w:rsidRDefault="00691FDD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76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 w:bidi="vi-VN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30" w14:anchorId="2A930806">
                <v:shape id="_x0000_i1972" type="#_x0000_t75" style="width:90.75pt;height:16.5pt" o:ole="">
                  <v:imagedata r:id="rId1888" o:title=""/>
                </v:shape>
                <o:OLEObject Type="Embed" ProgID="Equation.DSMT4" ShapeID="_x0000_i1972" DrawAspect="Content" ObjectID="_1686896217" r:id="rId1889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 w:bidi="vi-VN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710" w:dyaOrig="330" w14:anchorId="65A79B94">
                <v:shape id="_x0000_i1973" type="#_x0000_t75" style="width:85.5pt;height:16.5pt" o:ole="">
                  <v:imagedata r:id="rId1890" o:title=""/>
                </v:shape>
                <o:OLEObject Type="Embed" ProgID="Equation.DSMT4" ShapeID="_x0000_i1973" DrawAspect="Content" ObjectID="_1686896218" r:id="rId1891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</w:p>
          <w:p w14:paraId="3E6BEA53" w14:textId="6C0C29F8" w:rsidR="00691FDD" w:rsidRPr="002A7114" w:rsidRDefault="00691FDD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76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 w:bidi="vi-VN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710" w:dyaOrig="330" w14:anchorId="6A086EF4">
                <v:shape id="_x0000_i1974" type="#_x0000_t75" style="width:85.5pt;height:16.5pt" o:ole="">
                  <v:imagedata r:id="rId1892" o:title=""/>
                </v:shape>
                <o:OLEObject Type="Embed" ProgID="Equation.DSMT4" ShapeID="_x0000_i1974" DrawAspect="Content" ObjectID="_1686896219" r:id="rId1893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95" w:dyaOrig="330" w14:anchorId="60957FF3">
                <v:shape id="_x0000_i1975" type="#_x0000_t75" style="width:69.75pt;height:16.5pt" o:ole="">
                  <v:imagedata r:id="rId1894" o:title=""/>
                </v:shape>
                <o:OLEObject Type="Embed" ProgID="Equation.DSMT4" ShapeID="_x0000_i1975" DrawAspect="Content" ObjectID="_1686896220" r:id="rId1895"/>
              </w:object>
            </w:r>
            <w:r w:rsidRPr="002A7114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094459" w14:textId="77777777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8FEE22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7F8FC9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AC32F4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22: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625A6A09">
                <v:shape id="_x0000_i1976" type="#_x0000_t75" style="width:22.5pt;height:15.75pt" o:ole="">
                  <v:imagedata r:id="rId1896" o:title=""/>
                </v:shape>
                <o:OLEObject Type="Embed" ProgID="Equation.DSMT4" ShapeID="_x0000_i1976" DrawAspect="Content" ObjectID="_1686896221" r:id="rId1897"/>
              </w:object>
            </w:r>
            <w:r w:rsidRPr="002A7114">
              <w:rPr>
                <w:rFonts w:ascii="Chu Van An" w:hAnsi="Chu Van An" w:cs="Chu Van An"/>
              </w:rPr>
              <w:t xml:space="preserve">, cho đường thẳng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90" w:dyaOrig="405" w14:anchorId="41A2D687">
                <v:shape id="_x0000_i1977" type="#_x0000_t75" style="width:94.5pt;height:20.25pt" o:ole="">
                  <v:imagedata r:id="rId1898" o:title=""/>
                </v:shape>
                <o:OLEObject Type="Embed" ProgID="Equation.DSMT4" ShapeID="_x0000_i1977" DrawAspect="Content" ObjectID="_1686896222" r:id="rId1899"/>
              </w:object>
            </w:r>
            <w:r w:rsidRPr="002A7114">
              <w:rPr>
                <w:rFonts w:ascii="Chu Van An" w:hAnsi="Chu Van An" w:cs="Chu Van An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1F0CCB2B">
                <v:shape id="_x0000_i1978" type="#_x0000_t75" style="width:22.5pt;height:20.25pt" o:ole="">
                  <v:imagedata r:id="rId1900" o:title=""/>
                </v:shape>
                <o:OLEObject Type="Embed" ProgID="Equation.DSMT4" ShapeID="_x0000_i1978" DrawAspect="Content" ObjectID="_1686896223" r:id="rId1901"/>
              </w:object>
            </w:r>
            <w:r w:rsidRPr="002A7114">
              <w:rPr>
                <w:rFonts w:ascii="Chu Van An" w:hAnsi="Chu Van An" w:cs="Chu Van An"/>
              </w:rPr>
              <w:t xml:space="preserve"> là ảnh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48DAE718">
                <v:shape id="_x0000_i1979" type="#_x0000_t75" style="width:20.25pt;height:20.25pt" o:ole="">
                  <v:imagedata r:id="rId1902" o:title=""/>
                </v:shape>
                <o:OLEObject Type="Embed" ProgID="Equation.DSMT4" ShapeID="_x0000_i1979" DrawAspect="Content" ObjectID="_1686896224" r:id="rId1903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10E05F96">
                <v:shape id="_x0000_i1980" type="#_x0000_t75" style="width:53.25pt;height:21pt" o:ole="">
                  <v:imagedata r:id="rId1904" o:title=""/>
                </v:shape>
                <o:OLEObject Type="Embed" ProgID="Equation.DSMT4" ShapeID="_x0000_i1980" DrawAspect="Content" ObjectID="_1686896225" r:id="rId1905"/>
              </w:object>
            </w:r>
            <w:r w:rsidRPr="002A7114">
              <w:rPr>
                <w:rFonts w:ascii="Chu Van An" w:hAnsi="Chu Van An" w:cs="Chu Van An"/>
              </w:rPr>
              <w:t xml:space="preserve">. Tìm phương trình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0ABFA522">
                <v:shape id="_x0000_i1981" type="#_x0000_t75" style="width:22.5pt;height:20.25pt" o:ole="">
                  <v:imagedata r:id="rId1906" o:title=""/>
                </v:shape>
                <o:OLEObject Type="Embed" ProgID="Equation.DSMT4" ShapeID="_x0000_i1981" DrawAspect="Content" ObjectID="_1686896226" r:id="rId190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D2B9B4C" w14:textId="0CE1C1CB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995" w:dyaOrig="405" w14:anchorId="752EC032">
                <v:shape id="_x0000_i1982" type="#_x0000_t75" style="width:99.75pt;height:20.25pt" o:ole="">
                  <v:imagedata r:id="rId1908" o:title=""/>
                </v:shape>
                <o:OLEObject Type="Embed" ProgID="Equation.DSMT4" ShapeID="_x0000_i1982" DrawAspect="Content" ObjectID="_1686896227" r:id="rId1909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995" w:dyaOrig="405" w14:anchorId="1D903CDF">
                <v:shape id="_x0000_i1983" type="#_x0000_t75" style="width:99.75pt;height:20.25pt" o:ole="">
                  <v:imagedata r:id="rId1910" o:title=""/>
                </v:shape>
                <o:OLEObject Type="Embed" ProgID="Equation.DSMT4" ShapeID="_x0000_i1983" DrawAspect="Content" ObjectID="_1686896228" r:id="rId191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3CF19896" w14:textId="52288D58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995" w:dyaOrig="405" w14:anchorId="417BF07B">
                <v:shape id="_x0000_i1984" type="#_x0000_t75" style="width:99.75pt;height:20.25pt" o:ole="">
                  <v:imagedata r:id="rId1912" o:title=""/>
                </v:shape>
                <o:OLEObject Type="Embed" ProgID="Equation.DSMT4" ShapeID="_x0000_i1984" DrawAspect="Content" ObjectID="_1686896229" r:id="rId1913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995" w:dyaOrig="405" w14:anchorId="4AC584BC">
                <v:shape id="_x0000_i1985" type="#_x0000_t75" style="width:99.75pt;height:20.25pt" o:ole="">
                  <v:imagedata r:id="rId1914" o:title=""/>
                </v:shape>
                <o:OLEObject Type="Embed" ProgID="Equation.DSMT4" ShapeID="_x0000_i1985" DrawAspect="Content" ObjectID="_1686896230" r:id="rId1915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1B779493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8B9C53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1F197BA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FED790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23:</w:t>
            </w:r>
            <w:r w:rsidRPr="002A7114">
              <w:rPr>
                <w:rFonts w:ascii="Chu Van An" w:hAnsi="Chu Van An" w:cs="Chu Van An"/>
              </w:rPr>
              <w:t xml:space="preserve">Một phép tịnh tiến biến gốc tọa độ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6820946">
                <v:shape id="_x0000_i1986" type="#_x0000_t75" style="width:12pt;height:13.5pt" o:ole="">
                  <v:imagedata r:id="rId1916" o:title=""/>
                </v:shape>
                <o:OLEObject Type="Embed" ProgID="Equation.DSMT4" ShapeID="_x0000_i1986" DrawAspect="Content" ObjectID="_1686896231" r:id="rId1917"/>
              </w:object>
            </w:r>
            <w:r w:rsidRPr="002A7114">
              <w:rPr>
                <w:rFonts w:ascii="Chu Van An" w:hAnsi="Chu Van An" w:cs="Chu Van An"/>
              </w:rPr>
              <w:t xml:space="preserve">thành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390" w14:anchorId="15AA8844">
                <v:shape id="_x0000_i1987" type="#_x0000_t75" style="width:36pt;height:19.5pt" o:ole="">
                  <v:imagedata r:id="rId1918" o:title=""/>
                </v:shape>
                <o:OLEObject Type="Embed" ProgID="Equation.DSMT4" ShapeID="_x0000_i1987" DrawAspect="Content" ObjectID="_1686896232" r:id="rId1919"/>
              </w:object>
            </w:r>
            <w:r w:rsidRPr="002A7114">
              <w:rPr>
                <w:rFonts w:ascii="Chu Van An" w:hAnsi="Chu Van An" w:cs="Chu Van An"/>
              </w:rPr>
              <w:t xml:space="preserve">thì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A3A5745">
                <v:shape id="_x0000_i1988" type="#_x0000_t75" style="width:12pt;height:13.5pt" o:ole="">
                  <v:imagedata r:id="rId1920" o:title=""/>
                </v:shape>
                <o:OLEObject Type="Embed" ProgID="Equation.DSMT4" ShapeID="_x0000_i1988" DrawAspect="Content" ObjectID="_1686896233" r:id="rId1921"/>
              </w:object>
            </w:r>
            <w:r w:rsidRPr="002A7114">
              <w:rPr>
                <w:rFonts w:ascii="Chu Van An" w:hAnsi="Chu Van An" w:cs="Chu Van An"/>
              </w:rPr>
              <w:t xml:space="preserve">thành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70" w14:anchorId="3B32BF3E">
                <v:shape id="_x0000_i1989" type="#_x0000_t75" style="width:15pt;height:13.5pt" o:ole="">
                  <v:imagedata r:id="rId1922" o:title=""/>
                </v:shape>
                <o:OLEObject Type="Embed" ProgID="Equation.DSMT4" ShapeID="_x0000_i1989" DrawAspect="Content" ObjectID="_1686896234" r:id="rId1923"/>
              </w:object>
            </w:r>
            <w:r w:rsidRPr="002A7114">
              <w:rPr>
                <w:rFonts w:ascii="Chu Van An" w:hAnsi="Chu Van An" w:cs="Chu Van An"/>
              </w:rPr>
              <w:t>có tọa độ là</w:t>
            </w:r>
          </w:p>
          <w:p w14:paraId="2CA09DAF" w14:textId="2B33648F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390" w14:anchorId="24DF8AD0">
                <v:shape id="_x0000_i1990" type="#_x0000_t75" style="width:40.5pt;height:19.5pt" o:ole="">
                  <v:imagedata r:id="rId1924" o:title=""/>
                </v:shape>
                <o:OLEObject Type="Embed" ProgID="Equation.DSMT4" ShapeID="_x0000_i1990" DrawAspect="Content" ObjectID="_1686896235" r:id="rId1925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10" w:dyaOrig="390" w14:anchorId="2EDD0682">
                <v:shape id="_x0000_i1991" type="#_x0000_t75" style="width:55.5pt;height:19.5pt" o:ole="">
                  <v:imagedata r:id="rId1926" o:title=""/>
                </v:shape>
                <o:OLEObject Type="Embed" ProgID="Equation.DSMT4" ShapeID="_x0000_i1991" DrawAspect="Content" ObjectID="_1686896236" r:id="rId1927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28CE0B68" w14:textId="7548B7FB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390" w14:anchorId="704F84DC">
                <v:shape id="_x0000_i1992" type="#_x0000_t75" style="width:40.5pt;height:19.5pt" o:ole="">
                  <v:imagedata r:id="rId1928" o:title=""/>
                </v:shape>
                <o:OLEObject Type="Embed" ProgID="Equation.DSMT4" ShapeID="_x0000_i1992" DrawAspect="Content" ObjectID="_1686896237" r:id="rId1929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390" w14:anchorId="35A8F1BF">
                <v:shape id="_x0000_i1993" type="#_x0000_t75" style="width:40.5pt;height:19.5pt" o:ole="">
                  <v:imagedata r:id="rId1930" o:title=""/>
                </v:shape>
                <o:OLEObject Type="Embed" ProgID="Equation.DSMT4" ShapeID="_x0000_i1993" DrawAspect="Content" ObjectID="_1686896238" r:id="rId1931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03985D8A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4938EC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1C1E4EF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A92E7A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24:</w:t>
            </w:r>
            <w:r w:rsidRPr="002A7114">
              <w:rPr>
                <w:rFonts w:ascii="Chu Van An" w:hAnsi="Chu Van An" w:cs="Chu Van An"/>
                <w:lang w:val="nl-NL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30" w14:anchorId="2D4EEFC0">
                <v:shape id="_x0000_i1994" type="#_x0000_t75" style="width:23.25pt;height:16.5pt" o:ole="">
                  <v:imagedata r:id="rId1503" o:title=""/>
                </v:shape>
                <o:OLEObject Type="Embed" ProgID="Equation.DSMT4" ShapeID="_x0000_i1994" DrawAspect="Content" ObjectID="_1686896239" r:id="rId1932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, cho đường thẳng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nl-NL"/>
              </w:rPr>
              <w:object w:dxaOrig="225" w:dyaOrig="270" w14:anchorId="4850578A">
                <v:shape id="_x0000_i1995" type="#_x0000_t75" style="width:11.25pt;height:13.5pt" o:ole="">
                  <v:imagedata r:id="rId1933" o:title=""/>
                </v:shape>
                <o:OLEObject Type="Embed" ProgID="Equation.DSMT4" ShapeID="_x0000_i1995" DrawAspect="Content" ObjectID="_1686896240" r:id="rId1934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 có phương trình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1320" w:dyaOrig="330" w14:anchorId="4D3B2B37">
                <v:shape id="_x0000_i1996" type="#_x0000_t75" style="width:66pt;height:16.5pt" o:ole="">
                  <v:imagedata r:id="rId1935" o:title=""/>
                </v:shape>
                <o:OLEObject Type="Embed" ProgID="Equation.DSMT4" ShapeID="_x0000_i1996" DrawAspect="Content" ObjectID="_1686896241" r:id="rId1936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và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005" w:dyaOrig="420" w14:anchorId="71F5ADE6">
                <v:shape id="_x0000_i1997" type="#_x0000_t75" style="width:50.25pt;height:21pt" o:ole="">
                  <v:imagedata r:id="rId1937" o:title=""/>
                </v:shape>
                <o:OLEObject Type="Embed" ProgID="Equation.DSMT4" ShapeID="_x0000_i1997" DrawAspect="Content" ObjectID="_1686896242" r:id="rId1938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. Để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nl-NL"/>
              </w:rPr>
              <w:object w:dxaOrig="180" w:dyaOrig="345" w14:anchorId="791D5759">
                <v:shape id="_x0000_i1998" type="#_x0000_t75" style="width:9pt;height:17.25pt" o:ole="">
                  <v:imagedata r:id="rId1939" o:title=""/>
                </v:shape>
                <o:OLEObject Type="Embed" ProgID="Equation.DSMT4" ShapeID="_x0000_i1998" DrawAspect="Content" ObjectID="_1686896243" r:id="rId1940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 biến đường thẳng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nl-NL"/>
              </w:rPr>
              <w:object w:dxaOrig="225" w:dyaOrig="270" w14:anchorId="75ACE8D7">
                <v:shape id="_x0000_i1999" type="#_x0000_t75" style="width:11.25pt;height:13.5pt" o:ole="">
                  <v:imagedata r:id="rId1933" o:title=""/>
                </v:shape>
                <o:OLEObject Type="Embed" ProgID="Equation.DSMT4" ShapeID="_x0000_i1999" DrawAspect="Content" ObjectID="_1686896244" r:id="rId1941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 thành chính nó, ta phải chọn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nl-NL"/>
              </w:rPr>
              <w:object w:dxaOrig="270" w:dyaOrig="225" w14:anchorId="056D7586">
                <v:shape id="_x0000_i2000" type="#_x0000_t75" style="width:13.5pt;height:11.25pt" o:ole="">
                  <v:imagedata r:id="rId1942" o:title=""/>
                </v:shape>
                <o:OLEObject Type="Embed" ProgID="Equation.DSMT4" ShapeID="_x0000_i2000" DrawAspect="Content" ObjectID="_1686896245" r:id="rId1943"/>
              </w:object>
            </w:r>
            <w:r w:rsidRPr="002A7114">
              <w:rPr>
                <w:rFonts w:ascii="Chu Van An" w:hAnsi="Chu Van An" w:cs="Chu Van An"/>
                <w:lang w:val="nl-NL"/>
              </w:rPr>
              <w:t xml:space="preserve"> bằng</w:t>
            </w:r>
          </w:p>
          <w:p w14:paraId="0868C761" w14:textId="4D69E670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sv-SE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70" w14:anchorId="53423B11">
                <v:shape id="_x0000_i2001" type="#_x0000_t75" style="width:9.75pt;height:13.5pt" o:ole="">
                  <v:imagedata r:id="rId1944" o:title=""/>
                </v:shape>
                <o:OLEObject Type="Embed" ProgID="Equation.DSMT4" ShapeID="_x0000_i2001" DrawAspect="Content" ObjectID="_1686896246" r:id="rId1945"/>
              </w:object>
            </w:r>
            <w:r w:rsidRPr="002A7114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sv-SE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345" w:dyaOrig="270" w14:anchorId="2EE0ED85">
                <v:shape id="_x0000_i2002" type="#_x0000_t75" style="width:17.25pt;height:13.5pt" o:ole="">
                  <v:imagedata r:id="rId1946" o:title=""/>
                </v:shape>
                <o:OLEObject Type="Embed" ProgID="Equation.DSMT4" ShapeID="_x0000_i2002" DrawAspect="Content" ObjectID="_1686896247" r:id="rId1947"/>
              </w:object>
            </w:r>
            <w:r w:rsidRPr="002A7114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sv-SE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35" w:dyaOrig="270" w14:anchorId="0604C1D7">
                <v:shape id="_x0000_i2003" type="#_x0000_t75" style="width:6.75pt;height:13.5pt" o:ole="">
                  <v:imagedata r:id="rId1948" o:title=""/>
                </v:shape>
                <o:OLEObject Type="Embed" ProgID="Equation.DSMT4" ShapeID="_x0000_i2003" DrawAspect="Content" ObjectID="_1686896248" r:id="rId1949"/>
              </w:object>
            </w:r>
            <w:r w:rsidRPr="002A7114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sv-SE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70" w14:anchorId="7F8D0342">
                <v:shape id="_x0000_i2004" type="#_x0000_t75" style="width:9pt;height:13.5pt" o:ole="">
                  <v:imagedata r:id="rId1950" o:title=""/>
                </v:shape>
                <o:OLEObject Type="Embed" ProgID="Equation.DSMT4" ShapeID="_x0000_i2004" DrawAspect="Content" ObjectID="_1686896249" r:id="rId1951"/>
              </w:object>
            </w:r>
            <w:r w:rsidRPr="002A7114">
              <w:rPr>
                <w:rFonts w:ascii="Chu Van An" w:hAnsi="Chu Van An" w:cs="Chu Van An"/>
                <w:color w:val="000000"/>
                <w:lang w:val="sv-SE"/>
              </w:rPr>
              <w:t>.</w:t>
            </w:r>
          </w:p>
          <w:p w14:paraId="36B58B89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B6E28E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A553B7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C8D484" w14:textId="77777777" w:rsidR="00691FDD" w:rsidRPr="002A7114" w:rsidRDefault="00691FDD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>Câu 25: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FC2F6FB">
                <v:shape id="_x0000_i2005" type="#_x0000_t75" style="width:23.25pt;height:15.75pt" o:ole="">
                  <v:imagedata r:id="rId1952" o:title=""/>
                </v:shape>
                <o:OLEObject Type="Embed" ProgID="Equation.DSMT4" ShapeID="_x0000_i2005" DrawAspect="Content" ObjectID="_1686896250" r:id="rId1953"/>
              </w:object>
            </w:r>
            <w:r w:rsidRPr="002A7114">
              <w:rPr>
                <w:rFonts w:ascii="Chu Van An" w:hAnsi="Chu Van An" w:cs="Chu Van An"/>
              </w:rPr>
              <w:t xml:space="preserve">, cho ba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5589ECB3">
                <v:shape id="_x0000_i2006" type="#_x0000_t75" style="width:41.25pt;height:20.25pt" o:ole="">
                  <v:imagedata r:id="rId1954" o:title=""/>
                </v:shape>
                <o:OLEObject Type="Embed" ProgID="Equation.DSMT4" ShapeID="_x0000_i2006" DrawAspect="Content" ObjectID="_1686896251" r:id="rId1955"/>
              </w:object>
            </w:r>
            <w:r w:rsidRPr="002A7114">
              <w:rPr>
                <w:rFonts w:ascii="Chu Van An" w:hAnsi="Chu Van An" w:cs="Chu Van An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274A6FFD">
                <v:shape id="_x0000_i2007" type="#_x0000_t75" style="width:45.75pt;height:20.25pt" o:ole="">
                  <v:imagedata r:id="rId1956" o:title=""/>
                </v:shape>
                <o:OLEObject Type="Embed" ProgID="Equation.DSMT4" ShapeID="_x0000_i2007" DrawAspect="Content" ObjectID="_1686896252" r:id="rId1957"/>
              </w:object>
            </w:r>
            <w:r w:rsidRPr="002A7114">
              <w:rPr>
                <w:rFonts w:ascii="Chu Van An" w:hAnsi="Chu Van An" w:cs="Chu Van An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6DB6F208">
                <v:shape id="_x0000_i2008" type="#_x0000_t75" style="width:45pt;height:20.25pt" o:ole="">
                  <v:imagedata r:id="rId1958" o:title=""/>
                </v:shape>
                <o:OLEObject Type="Embed" ProgID="Equation.DSMT4" ShapeID="_x0000_i2008" DrawAspect="Content" ObjectID="_1686896253" r:id="rId1959"/>
              </w:object>
            </w:r>
            <w:r w:rsidRPr="002A7114">
              <w:rPr>
                <w:rFonts w:ascii="Chu Van An" w:hAnsi="Chu Van An" w:cs="Chu Van An"/>
              </w:rPr>
              <w:t xml:space="preserve">. Phép tịnh tiến theo vecto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345" w14:anchorId="1E7014CB">
                <v:shape id="_x0000_i2009" type="#_x0000_t75" style="width:20.25pt;height:17.25pt" o:ole="">
                  <v:imagedata r:id="rId1960" o:title=""/>
                </v:shape>
                <o:OLEObject Type="Embed" ProgID="Equation.DSMT4" ShapeID="_x0000_i2009" DrawAspect="Content" ObjectID="_1686896254" r:id="rId1961"/>
              </w:object>
            </w:r>
            <w:r w:rsidRPr="002A7114">
              <w:rPr>
                <w:rFonts w:ascii="Chu Van An" w:hAnsi="Chu Van An" w:cs="Chu Van An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4CDA7B33">
                <v:shape id="_x0000_i2010" type="#_x0000_t75" style="width:15.75pt;height:12.75pt" o:ole="">
                  <v:imagedata r:id="rId1962" o:title=""/>
                </v:shape>
                <o:OLEObject Type="Embed" ProgID="Equation.DSMT4" ShapeID="_x0000_i2010" DrawAspect="Content" ObjectID="_1686896255" r:id="rId1963"/>
              </w:object>
            </w:r>
            <w:r w:rsidRPr="002A7114">
              <w:rPr>
                <w:rFonts w:ascii="Chu Van An" w:hAnsi="Chu Van An" w:cs="Chu Van An"/>
              </w:rPr>
              <w:t xml:space="preserve"> thành điểm có tọa độ nào trong các tọa độ sau?</w:t>
            </w:r>
          </w:p>
          <w:p w14:paraId="208DA3EC" w14:textId="6A7D43E2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05" w:dyaOrig="405" w14:anchorId="74B529FE">
                <v:shape id="_x0000_i2011" type="#_x0000_t75" style="width:35.25pt;height:20.25pt" o:ole="">
                  <v:imagedata r:id="rId1964" o:title=""/>
                </v:shape>
                <o:OLEObject Type="Embed" ProgID="Equation.DSMT4" ShapeID="_x0000_i2011" DrawAspect="Content" ObjectID="_1686896256" r:id="rId196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60" w:dyaOrig="405" w14:anchorId="6518E6A3">
                <v:shape id="_x0000_i2012" type="#_x0000_t75" style="width:33pt;height:20.25pt" o:ole="">
                  <v:imagedata r:id="rId1966" o:title=""/>
                </v:shape>
                <o:OLEObject Type="Embed" ProgID="Equation.DSMT4" ShapeID="_x0000_i2012" DrawAspect="Content" ObjectID="_1686896257" r:id="rId1967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10" w:dyaOrig="405" w14:anchorId="0754F4AD">
                <v:shape id="_x0000_i2013" type="#_x0000_t75" style="width:40.5pt;height:20.25pt" o:ole="">
                  <v:imagedata r:id="rId1968" o:title=""/>
                </v:shape>
                <o:OLEObject Type="Embed" ProgID="Equation.DSMT4" ShapeID="_x0000_i2013" DrawAspect="Content" ObjectID="_1686896258" r:id="rId196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70" w:dyaOrig="405" w14:anchorId="613B552E">
                <v:shape id="_x0000_i2014" type="#_x0000_t75" style="width:28.5pt;height:20.25pt" o:ole="">
                  <v:imagedata r:id="rId1970" o:title=""/>
                </v:shape>
                <o:OLEObject Type="Embed" ProgID="Equation.DSMT4" ShapeID="_x0000_i2014" DrawAspect="Content" ObjectID="_1686896259" r:id="rId1971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4D651A6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0740FE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A917A1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D84E34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lastRenderedPageBreak/>
              <w:t>Câu 26: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C3FB8BA">
                <v:shape id="_x0000_i2015" type="#_x0000_t75" style="width:23.25pt;height:15.75pt" o:ole="">
                  <v:imagedata r:id="rId1972" o:title=""/>
                </v:shape>
                <o:OLEObject Type="Embed" ProgID="Equation.DSMT4" ShapeID="_x0000_i2015" DrawAspect="Content" ObjectID="_1686896260" r:id="rId1973"/>
              </w:object>
            </w:r>
            <w:r w:rsidRPr="002A7114">
              <w:rPr>
                <w:rFonts w:ascii="Chu Van An" w:hAnsi="Chu Van An" w:cs="Chu Van An"/>
              </w:rPr>
              <w:t xml:space="preserve">, cho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739E8A70">
                <v:shape id="_x0000_i2016" type="#_x0000_t75" style="width:45pt;height:21pt" o:ole="">
                  <v:imagedata r:id="rId1974" o:title=""/>
                </v:shape>
                <o:OLEObject Type="Embed" ProgID="Equation.DSMT4" ShapeID="_x0000_i2016" DrawAspect="Content" ObjectID="_1686896261" r:id="rId1975"/>
              </w:object>
            </w:r>
            <w:r w:rsidRPr="002A7114">
              <w:rPr>
                <w:rFonts w:ascii="Chu Van An" w:hAnsi="Chu Van An" w:cs="Chu Van An"/>
              </w:rPr>
              <w:t xml:space="preserve"> và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65" w:dyaOrig="405" w14:anchorId="2431E6D9">
                <v:shape id="_x0000_i2017" type="#_x0000_t75" style="width:143.25pt;height:20.25pt" o:ole="">
                  <v:imagedata r:id="rId1976" o:title=""/>
                </v:shape>
                <o:OLEObject Type="Embed" ProgID="Equation.DSMT4" ShapeID="_x0000_i2017" DrawAspect="Content" ObjectID="_1686896262" r:id="rId1977"/>
              </w:object>
            </w:r>
            <w:r w:rsidRPr="002A7114">
              <w:rPr>
                <w:rFonts w:ascii="Chu Van An" w:hAnsi="Chu Van An" w:cs="Chu Van An"/>
              </w:rPr>
              <w:t xml:space="preserve">. Ảnh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2971C58F">
                <v:shape id="_x0000_i2018" type="#_x0000_t75" style="width:21pt;height:20.25pt" o:ole="">
                  <v:imagedata r:id="rId1978" o:title=""/>
                </v:shape>
                <o:OLEObject Type="Embed" ProgID="Equation.DSMT4" ShapeID="_x0000_i2018" DrawAspect="Content" ObjectID="_1686896263" r:id="rId1979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345" w14:anchorId="0CB4D7AB">
                <v:shape id="_x0000_i2019" type="#_x0000_t75" style="width:9pt;height:17.25pt" o:ole="">
                  <v:imagedata r:id="rId1980" o:title=""/>
                </v:shape>
                <o:OLEObject Type="Embed" ProgID="Equation.DSMT4" ShapeID="_x0000_i2019" DrawAspect="Content" ObjectID="_1686896264" r:id="rId1981"/>
              </w:object>
            </w:r>
            <w:r w:rsidRPr="002A7114">
              <w:rPr>
                <w:rFonts w:ascii="Chu Van An" w:hAnsi="Chu Van An" w:cs="Chu Van An"/>
              </w:rPr>
              <w:t xml:space="preserve"> là đường tròn nào?</w:t>
            </w:r>
          </w:p>
          <w:p w14:paraId="2F3CFD6E" w14:textId="726F08DA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640" w:dyaOrig="435" w14:anchorId="10C270FF">
                <v:shape id="_x0000_i2020" type="#_x0000_t75" style="width:132pt;height:21.75pt" o:ole="">
                  <v:imagedata r:id="rId1982" o:title=""/>
                </v:shape>
                <o:OLEObject Type="Embed" ProgID="Equation.DSMT4" ShapeID="_x0000_i2020" DrawAspect="Content" ObjectID="_1686896265" r:id="rId1983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51D324F3" w14:textId="0B6A5D23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640" w:dyaOrig="435" w14:anchorId="0E75B11E">
                <v:shape id="_x0000_i2021" type="#_x0000_t75" style="width:132pt;height:21.75pt" o:ole="">
                  <v:imagedata r:id="rId1984" o:title=""/>
                </v:shape>
                <o:OLEObject Type="Embed" ProgID="Equation.DSMT4" ShapeID="_x0000_i2021" DrawAspect="Content" ObjectID="_1686896266" r:id="rId198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2C3D5CC3" w14:textId="0F352230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640" w:dyaOrig="435" w14:anchorId="54189481">
                <v:shape id="_x0000_i2022" type="#_x0000_t75" style="width:132pt;height:21.75pt" o:ole="">
                  <v:imagedata r:id="rId1986" o:title=""/>
                </v:shape>
                <o:OLEObject Type="Embed" ProgID="Equation.DSMT4" ShapeID="_x0000_i2022" DrawAspect="Content" ObjectID="_1686896267" r:id="rId198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491C808D" w14:textId="7F2C7952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895" w:dyaOrig="405" w14:anchorId="4E05F314">
                <v:shape id="_x0000_i2023" type="#_x0000_t75" style="width:144.75pt;height:20.25pt" o:ole="">
                  <v:imagedata r:id="rId1988" o:title=""/>
                </v:shape>
                <o:OLEObject Type="Embed" ProgID="Equation.DSMT4" ShapeID="_x0000_i2023" DrawAspect="Content" ObjectID="_1686896268" r:id="rId1989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57C87A6" w14:textId="77777777" w:rsidR="00691FDD" w:rsidRPr="002A7114" w:rsidRDefault="00691FDD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56CD0C1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80A882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04C50D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27: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54B146A">
                <v:shape id="_x0000_i2024" type="#_x0000_t75" style="width:23.25pt;height:15.75pt" o:ole="">
                  <v:imagedata r:id="rId1990" o:title=""/>
                </v:shape>
                <o:OLEObject Type="Embed" ProgID="Equation.DSMT4" ShapeID="_x0000_i2024" DrawAspect="Content" ObjectID="_1686896269" r:id="rId1991"/>
              </w:object>
            </w:r>
            <w:r w:rsidRPr="002A7114">
              <w:rPr>
                <w:rFonts w:ascii="Chu Van An" w:hAnsi="Chu Van An" w:cs="Chu Van An"/>
              </w:rPr>
              <w:t xml:space="preserve">, 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70" w14:anchorId="3C5B11A8">
                <v:shape id="_x0000_i2025" type="#_x0000_t75" style="width:27.75pt;height:13.5pt" o:ole="">
                  <v:imagedata r:id="rId1992" o:title=""/>
                </v:shape>
                <o:OLEObject Type="Embed" ProgID="Equation.DSMT4" ShapeID="_x0000_i2025" DrawAspect="Content" ObjectID="_1686896270" r:id="rId1993"/>
              </w:object>
            </w:r>
            <w:r w:rsidRPr="002A7114">
              <w:rPr>
                <w:rFonts w:ascii="Chu Van An" w:hAnsi="Chu Van An" w:cs="Chu Van An"/>
              </w:rPr>
              <w:t xml:space="preserve"> biết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10" w:dyaOrig="405" w14:anchorId="0CC12A22">
                <v:shape id="_x0000_i2026" type="#_x0000_t75" style="width:130.5pt;height:20.25pt" o:ole="">
                  <v:imagedata r:id="rId1994" o:title=""/>
                </v:shape>
                <o:OLEObject Type="Embed" ProgID="Equation.DSMT4" ShapeID="_x0000_i2026" DrawAspect="Content" ObjectID="_1686896271" r:id="rId1995"/>
              </w:object>
            </w:r>
            <w:r w:rsidRPr="002A7114">
              <w:rPr>
                <w:rFonts w:ascii="Chu Van An" w:hAnsi="Chu Van An" w:cs="Chu Van An"/>
              </w:rPr>
              <w:t xml:space="preserve">.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345" w14:anchorId="697A147E">
                <v:shape id="_x0000_i2027" type="#_x0000_t75" style="width:20.25pt;height:17.25pt" o:ole="">
                  <v:imagedata r:id="rId1996" o:title=""/>
                </v:shape>
                <o:OLEObject Type="Embed" ProgID="Equation.DSMT4" ShapeID="_x0000_i2027" DrawAspect="Content" ObjectID="_1686896272" r:id="rId1997"/>
              </w:object>
            </w:r>
            <w:r w:rsidRPr="002A7114">
              <w:rPr>
                <w:rFonts w:ascii="Chu Van An" w:hAnsi="Chu Van An" w:cs="Chu Van An"/>
              </w:rPr>
              <w:t xml:space="preserve"> biến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0B71242E">
                <v:shape id="_x0000_i2028" type="#_x0000_t75" style="width:33.75pt;height:13.5pt" o:ole="">
                  <v:imagedata r:id="rId1998" o:title=""/>
                </v:shape>
                <o:OLEObject Type="Embed" ProgID="Equation.DSMT4" ShapeID="_x0000_i2028" DrawAspect="Content" ObjectID="_1686896273" r:id="rId1999"/>
              </w:object>
            </w:r>
            <w:r w:rsidRPr="002A7114">
              <w:rPr>
                <w:rFonts w:ascii="Chu Van An" w:hAnsi="Chu Van An" w:cs="Chu Van An"/>
              </w:rPr>
              <w:t xml:space="preserve"> thành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840" w:dyaOrig="270" w14:anchorId="0E85BC99">
                <v:shape id="_x0000_i2029" type="#_x0000_t75" style="width:42pt;height:13.5pt" o:ole="">
                  <v:imagedata r:id="rId2000" o:title=""/>
                </v:shape>
                <o:OLEObject Type="Embed" ProgID="Equation.DSMT4" ShapeID="_x0000_i2029" DrawAspect="Content" ObjectID="_1686896274" r:id="rId2001"/>
              </w:object>
            </w:r>
            <w:r w:rsidRPr="002A7114">
              <w:rPr>
                <w:rFonts w:ascii="Chu Van An" w:hAnsi="Chu Van An" w:cs="Chu Van An"/>
              </w:rPr>
              <w:t xml:space="preserve"> tương ứng các điểm. Tọa độ trọng tâm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70" w14:anchorId="3BA102CA">
                <v:shape id="_x0000_i2030" type="#_x0000_t75" style="width:15pt;height:13.5pt" o:ole="">
                  <v:imagedata r:id="rId2002" o:title=""/>
                </v:shape>
                <o:OLEObject Type="Embed" ProgID="Equation.DSMT4" ShapeID="_x0000_i2030" DrawAspect="Content" ObjectID="_1686896275" r:id="rId2003"/>
              </w:object>
            </w:r>
            <w:r w:rsidRPr="002A7114">
              <w:rPr>
                <w:rFonts w:ascii="Chu Van An" w:hAnsi="Chu Van An" w:cs="Chu Van An"/>
              </w:rPr>
              <w:t xml:space="preserve"> của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840" w:dyaOrig="270" w14:anchorId="2AF4C49E">
                <v:shape id="_x0000_i2031" type="#_x0000_t75" style="width:42pt;height:13.5pt" o:ole="">
                  <v:imagedata r:id="rId2000" o:title=""/>
                </v:shape>
                <o:OLEObject Type="Embed" ProgID="Equation.DSMT4" ShapeID="_x0000_i2031" DrawAspect="Content" ObjectID="_1686896276" r:id="rId2004"/>
              </w:object>
            </w:r>
            <w:r w:rsidRPr="002A7114">
              <w:rPr>
                <w:rFonts w:ascii="Chu Van An" w:hAnsi="Chu Van An" w:cs="Chu Van An"/>
              </w:rPr>
              <w:t xml:space="preserve"> là</w:t>
            </w:r>
          </w:p>
          <w:p w14:paraId="54086C9F" w14:textId="2B13A10A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05" w14:anchorId="0B27B4F2">
                <v:shape id="_x0000_i2032" type="#_x0000_t75" style="width:54.75pt;height:20.25pt" o:ole="">
                  <v:imagedata r:id="rId2005" o:title=""/>
                </v:shape>
                <o:OLEObject Type="Embed" ProgID="Equation.DSMT4" ShapeID="_x0000_i2032" DrawAspect="Content" ObjectID="_1686896277" r:id="rId2006"/>
              </w:objec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0D556FB3">
                <v:shape id="_x0000_i2033" type="#_x0000_t75" style="width:42pt;height:20.25pt" o:ole="">
                  <v:imagedata r:id="rId2007" o:title=""/>
                </v:shape>
                <o:OLEObject Type="Embed" ProgID="Equation.DSMT4" ShapeID="_x0000_i2033" DrawAspect="Content" ObjectID="_1686896278" r:id="rId2008"/>
              </w:objec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21AAD9F4">
                <v:shape id="_x0000_i2034" type="#_x0000_t75" style="width:48.75pt;height:20.25pt" o:ole="">
                  <v:imagedata r:id="rId2009" o:title=""/>
                </v:shape>
                <o:OLEObject Type="Embed" ProgID="Equation.DSMT4" ShapeID="_x0000_i2034" DrawAspect="Content" ObjectID="_1686896279" r:id="rId2010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32783AC3">
                <v:shape id="_x0000_i2035" type="#_x0000_t75" style="width:48.75pt;height:20.25pt" o:ole="">
                  <v:imagedata r:id="rId2011" o:title=""/>
                </v:shape>
                <o:OLEObject Type="Embed" ProgID="Equation.DSMT4" ShapeID="_x0000_i2035" DrawAspect="Content" ObjectID="_1686896280" r:id="rId2012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23BF4FD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3276F6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16850F8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16BA6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28: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49730B81">
                <v:shape id="_x0000_i2036" type="#_x0000_t75" style="width:22.5pt;height:16.5pt" o:ole="">
                  <v:imagedata r:id="rId2013" o:title=""/>
                </v:shape>
                <o:OLEObject Type="Embed" ProgID="Equation.DSMT4" ShapeID="_x0000_i2036" DrawAspect="Content" ObjectID="_1686896281" r:id="rId2014"/>
              </w:object>
            </w:r>
            <w:r w:rsidRPr="002A7114">
              <w:rPr>
                <w:rFonts w:ascii="Chu Van An" w:hAnsi="Chu Van An" w:cs="Chu Van An"/>
              </w:rPr>
              <w:t xml:space="preserve">cho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20" w14:anchorId="5D8D2456">
                <v:shape id="_x0000_i2037" type="#_x0000_t75" style="width:54pt;height:21pt" o:ole="">
                  <v:imagedata r:id="rId2015" o:title=""/>
                </v:shape>
                <o:OLEObject Type="Embed" ProgID="Equation.DSMT4" ShapeID="_x0000_i2037" DrawAspect="Content" ObjectID="_1686896282" r:id="rId2016"/>
              </w:object>
            </w:r>
            <w:r w:rsidRPr="002A7114">
              <w:rPr>
                <w:rFonts w:ascii="Chu Van An" w:hAnsi="Chu Van An" w:cs="Chu Van An"/>
              </w:rPr>
              <w:t xml:space="preserve">và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0AB7D43B">
                <v:shape id="_x0000_i2038" type="#_x0000_t75" style="width:46.5pt;height:19.5pt" o:ole="">
                  <v:imagedata r:id="rId2017" o:title=""/>
                </v:shape>
                <o:OLEObject Type="Embed" ProgID="Equation.DSMT4" ShapeID="_x0000_i2038" DrawAspect="Content" ObjectID="_1686896283" r:id="rId2018"/>
              </w:object>
            </w:r>
            <w:r w:rsidRPr="002A7114">
              <w:rPr>
                <w:rFonts w:ascii="Chu Van An" w:hAnsi="Chu Van An" w:cs="Chu Van An"/>
              </w:rPr>
              <w:t xml:space="preserve">. Biết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55" w14:anchorId="49559EDE">
                <v:shape id="_x0000_i2039" type="#_x0000_t75" style="width:19.5pt;height:12.75pt" o:ole="">
                  <v:imagedata r:id="rId2019" o:title=""/>
                </v:shape>
                <o:OLEObject Type="Embed" ProgID="Equation.DSMT4" ShapeID="_x0000_i2039" DrawAspect="Content" ObjectID="_1686896284" r:id="rId2020"/>
              </w:object>
            </w:r>
            <w:r w:rsidRPr="002A7114">
              <w:rPr>
                <w:rFonts w:ascii="Chu Van An" w:hAnsi="Chu Van An" w:cs="Chu Van An"/>
              </w:rPr>
              <w:t xml:space="preserve">là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74BC96C4">
                <v:shape id="_x0000_i2040" type="#_x0000_t75" style="width:16.5pt;height:12.75pt" o:ole="">
                  <v:imagedata r:id="rId2021" o:title=""/>
                </v:shape>
                <o:OLEObject Type="Embed" ProgID="Equation.DSMT4" ShapeID="_x0000_i2040" DrawAspect="Content" ObjectID="_1686896285" r:id="rId2022"/>
              </w:object>
            </w:r>
            <w:r w:rsidRPr="002A7114">
              <w:rPr>
                <w:rFonts w:ascii="Chu Van An" w:hAnsi="Chu Van An" w:cs="Chu Van An"/>
              </w:rPr>
              <w:t xml:space="preserve">qua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0" w:dyaOrig="390" w14:anchorId="01F0E188">
                <v:shape id="_x0000_i2041" type="#_x0000_t75" style="width:12pt;height:19.5pt" o:ole="">
                  <v:imagedata r:id="rId2023" o:title=""/>
                </v:shape>
                <o:OLEObject Type="Embed" ProgID="Equation.DSMT4" ShapeID="_x0000_i2041" DrawAspect="Content" ObjectID="_1686896286" r:id="rId2024"/>
              </w:object>
            </w:r>
            <w:r w:rsidRPr="002A7114">
              <w:rPr>
                <w:rFonts w:ascii="Chu Van An" w:hAnsi="Chu Van An" w:cs="Chu Van An"/>
              </w:rPr>
              <w:t xml:space="preserve">. Tọa độ của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1108C97E">
                <v:shape id="_x0000_i2042" type="#_x0000_t75" style="width:16.5pt;height:12.75pt" o:ole="">
                  <v:imagedata r:id="rId2025" o:title=""/>
                </v:shape>
                <o:OLEObject Type="Embed" ProgID="Equation.DSMT4" ShapeID="_x0000_i2042" DrawAspect="Content" ObjectID="_1686896287" r:id="rId2026"/>
              </w:object>
            </w:r>
            <w:r w:rsidRPr="002A7114">
              <w:rPr>
                <w:rFonts w:ascii="Chu Van An" w:hAnsi="Chu Van An" w:cs="Chu Van An"/>
              </w:rPr>
              <w:t>là</w:t>
            </w:r>
          </w:p>
          <w:p w14:paraId="4DFADB83" w14:textId="75F7126E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1926AB43">
                <v:shape id="_x0000_i2043" type="#_x0000_t75" style="width:49.5pt;height:19.5pt" o:ole="">
                  <v:imagedata r:id="rId2027" o:title=""/>
                </v:shape>
                <o:OLEObject Type="Embed" ProgID="Equation.DSMT4" ShapeID="_x0000_i2043" DrawAspect="Content" ObjectID="_1686896288" r:id="rId2028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7B84F491">
                <v:shape id="_x0000_i2044" type="#_x0000_t75" style="width:42pt;height:19.5pt" o:ole="">
                  <v:imagedata r:id="rId2029" o:title=""/>
                </v:shape>
                <o:OLEObject Type="Embed" ProgID="Equation.DSMT4" ShapeID="_x0000_i2044" DrawAspect="Content" ObjectID="_1686896289" r:id="rId2030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2BC40A5B" w14:textId="7C313B66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36A7469A">
                <v:shape id="_x0000_i2045" type="#_x0000_t75" style="width:42pt;height:19.5pt" o:ole="">
                  <v:imagedata r:id="rId2031" o:title=""/>
                </v:shape>
                <o:OLEObject Type="Embed" ProgID="Equation.DSMT4" ShapeID="_x0000_i2045" DrawAspect="Content" ObjectID="_1686896290" r:id="rId2032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4A4C5963">
                <v:shape id="_x0000_i2046" type="#_x0000_t75" style="width:49.5pt;height:19.5pt" o:ole="">
                  <v:imagedata r:id="rId2033" o:title=""/>
                </v:shape>
                <o:OLEObject Type="Embed" ProgID="Equation.DSMT4" ShapeID="_x0000_i2046" DrawAspect="Content" ObjectID="_1686896291" r:id="rId2034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1ACE0FC4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3F8959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5ACD32E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B23D36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lang w:val="vi-VN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29:</w: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6E0E03D4">
                <v:shape id="_x0000_i2047" type="#_x0000_t75" style="width:23.25pt;height:15.75pt" o:ole="">
                  <v:imagedata r:id="rId2035" o:title=""/>
                </v:shape>
                <o:OLEObject Type="Embed" ProgID="Equation.DSMT4" ShapeID="_x0000_i2047" DrawAspect="Content" ObjectID="_1686896292" r:id="rId2036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cho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25" w:dyaOrig="405" w14:anchorId="2AB5C631">
                <v:shape id="_x0000_i2048" type="#_x0000_t75" style="width:41.25pt;height:20.25pt" o:ole="">
                  <v:imagedata r:id="rId2037" o:title=""/>
                </v:shape>
                <o:OLEObject Type="Embed" ProgID="Equation.DSMT4" ShapeID="_x0000_i2048" DrawAspect="Content" ObjectID="_1686896293" r:id="rId2038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. Phép tịnh tiến theo vectơ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80" w:dyaOrig="420" w14:anchorId="1A81081D">
                <v:shape id="_x0000_i2049" type="#_x0000_t75" style="width:54pt;height:21pt" o:ole="">
                  <v:imagedata r:id="rId2039" o:title=""/>
                </v:shape>
                <o:OLEObject Type="Embed" ProgID="Equation.DSMT4" ShapeID="_x0000_i2049" DrawAspect="Content" ObjectID="_1686896294" r:id="rId2040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biến điểm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15" w:dyaOrig="255" w14:anchorId="632110DB">
                <v:shape id="_x0000_i2050" type="#_x0000_t75" style="width:15.75pt;height:12.75pt" o:ole="">
                  <v:imagedata r:id="rId2041" o:title=""/>
                </v:shape>
                <o:OLEObject Type="Embed" ProgID="Equation.DSMT4" ShapeID="_x0000_i2050" DrawAspect="Content" ObjectID="_1686896295" r:id="rId2042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thành điểm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55" w14:anchorId="069096FA">
                <v:shape id="_x0000_i2051" type="#_x0000_t75" style="width:18.75pt;height:12.75pt" o:ole="">
                  <v:imagedata r:id="rId2043" o:title=""/>
                </v:shape>
                <o:OLEObject Type="Embed" ProgID="Equation.DSMT4" ShapeID="_x0000_i2051" DrawAspect="Content" ObjectID="_1686896296" r:id="rId2044"/>
              </w:objec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có tọa độ là</w:t>
            </w:r>
          </w:p>
          <w:p w14:paraId="15E301CF" w14:textId="491C7ABA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pt-BR"/>
              </w:rPr>
              <w:t>Ⓐ.</w:t>
            </w:r>
            <w:r w:rsidRPr="002A7114">
              <w:rPr>
                <w:rFonts w:ascii="Chu Van An" w:hAnsi="Chu Van An" w:cs="Chu Van An"/>
                <w:color w:val="000000"/>
                <w:lang w:val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035" w:dyaOrig="405" w14:anchorId="73FC9A22">
                <v:shape id="_x0000_i2052" type="#_x0000_t75" style="width:51.75pt;height:20.25pt" o:ole="">
                  <v:imagedata r:id="rId2045" o:title=""/>
                </v:shape>
                <o:OLEObject Type="Embed" ProgID="Equation.DSMT4" ShapeID="_x0000_i2052" DrawAspect="Content" ObjectID="_1686896297" r:id="rId2046"/>
              </w:object>
            </w:r>
            <w:r w:rsidRPr="002A7114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pt-BR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900" w:dyaOrig="405" w14:anchorId="3CB1F5B9">
                <v:shape id="_x0000_i2053" type="#_x0000_t75" style="width:45pt;height:20.25pt" o:ole="">
                  <v:imagedata r:id="rId2047" o:title=""/>
                </v:shape>
                <o:OLEObject Type="Embed" ProgID="Equation.DSMT4" ShapeID="_x0000_i2053" DrawAspect="Content" ObjectID="_1686896298" r:id="rId2048"/>
              </w:object>
            </w:r>
            <w:r w:rsidRPr="002A7114">
              <w:rPr>
                <w:rFonts w:ascii="Chu Van An" w:hAnsi="Chu Van An" w:cs="Chu Van An"/>
                <w:color w:val="000000"/>
                <w:lang w:val="pt-BR"/>
              </w:rPr>
              <w:t>.</w:t>
            </w:r>
          </w:p>
          <w:p w14:paraId="40C916B9" w14:textId="059AC2A0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pt-BR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035" w:dyaOrig="405" w14:anchorId="122C9F4A">
                <v:shape id="_x0000_i2054" type="#_x0000_t75" style="width:51.75pt;height:20.25pt" o:ole="">
                  <v:imagedata r:id="rId2049" o:title=""/>
                </v:shape>
                <o:OLEObject Type="Embed" ProgID="Equation.DSMT4" ShapeID="_x0000_i2054" DrawAspect="Content" ObjectID="_1686896299" r:id="rId2050"/>
              </w:object>
            </w:r>
            <w:r w:rsidRPr="002A7114">
              <w:rPr>
                <w:rFonts w:ascii="Chu Van An" w:hAnsi="Chu Van An" w:cs="Chu Van An"/>
                <w:color w:val="000000"/>
                <w:lang w:val="pt-B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pt-BR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pt-B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035" w:dyaOrig="405" w14:anchorId="54E78EA2">
                <v:shape id="_x0000_i2055" type="#_x0000_t75" style="width:51.75pt;height:20.25pt" o:ole="">
                  <v:imagedata r:id="rId2051" o:title=""/>
                </v:shape>
                <o:OLEObject Type="Embed" ProgID="Equation.DSMT4" ShapeID="_x0000_i2055" DrawAspect="Content" ObjectID="_1686896300" r:id="rId2052"/>
              </w:object>
            </w:r>
            <w:r w:rsidRPr="002A7114">
              <w:rPr>
                <w:rFonts w:ascii="Chu Van An" w:hAnsi="Chu Van An" w:cs="Chu Van An"/>
                <w:color w:val="000000"/>
                <w:lang w:val="pt-BR"/>
              </w:rPr>
              <w:t>.</w:t>
            </w:r>
          </w:p>
          <w:p w14:paraId="7D799DB5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A4152D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493B47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2642FA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30: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Theme="minorEastAsia" w:hAnsi="Chu Van An" w:cs="Chu Van An"/>
                <w:position w:val="-18"/>
                <w:szCs w:val="24"/>
              </w:rPr>
              <w:object w:dxaOrig="795" w:dyaOrig="495" w14:anchorId="5257B1E5">
                <v:shape id="_x0000_i2056" type="#_x0000_t75" style="width:39.75pt;height:24.75pt" o:ole="">
                  <v:imagedata r:id="rId2053" o:title=""/>
                </v:shape>
                <o:OLEObject Type="Embed" ProgID="Equation.DSMT4" ShapeID="_x0000_i2056" DrawAspect="Content" ObjectID="_1686896301" r:id="rId2054"/>
              </w:object>
            </w:r>
            <w:r w:rsidRPr="002A7114">
              <w:rPr>
                <w:rFonts w:ascii="Chu Van An" w:hAnsi="Chu Van An" w:cs="Chu Van An"/>
              </w:rPr>
              <w:t xml:space="preserve"> cho đường tròn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550" w:dyaOrig="405" w14:anchorId="09507E41">
                <v:shape id="_x0000_i2057" type="#_x0000_t75" style="width:127.5pt;height:20.25pt" o:ole="">
                  <v:imagedata r:id="rId2055" o:title=""/>
                </v:shape>
                <o:OLEObject Type="Embed" ProgID="Equation.DSMT4" ShapeID="_x0000_i2057" DrawAspect="Content" ObjectID="_1686896302" r:id="rId2056"/>
              </w:object>
            </w:r>
            <w:r w:rsidRPr="002A7114">
              <w:rPr>
                <w:rFonts w:ascii="Chu Van An" w:hAnsi="Chu Van An" w:cs="Chu Van An"/>
              </w:rPr>
              <w:t xml:space="preserve">. Đường tròn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95" w:dyaOrig="390" w14:anchorId="700831D7">
                <v:shape id="_x0000_i2058" type="#_x0000_t75" style="width:24.75pt;height:19.5pt" o:ole="">
                  <v:imagedata r:id="rId2057" o:title=""/>
                </v:shape>
                <o:OLEObject Type="Embed" ProgID="Equation.DSMT4" ShapeID="_x0000_i2058" DrawAspect="Content" ObjectID="_1686896303" r:id="rId2058"/>
              </w:object>
            </w:r>
            <w:r w:rsidRPr="002A7114">
              <w:rPr>
                <w:rFonts w:ascii="Chu Van An" w:hAnsi="Chu Van An" w:cs="Chu Van An"/>
              </w:rPr>
              <w:t xml:space="preserve"> là ảnh của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05" w:dyaOrig="390" w14:anchorId="056D0816">
                <v:shape id="_x0000_i2059" type="#_x0000_t75" style="width:20.25pt;height:19.5pt" o:ole="">
                  <v:imagedata r:id="rId2059" o:title=""/>
                </v:shape>
                <o:OLEObject Type="Embed" ProgID="Equation.DSMT4" ShapeID="_x0000_i2059" DrawAspect="Content" ObjectID="_1686896304" r:id="rId2060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330" w14:anchorId="42DBD496">
                <v:shape id="_x0000_i2060" type="#_x0000_t75" style="width:9.75pt;height:16.5pt" o:ole="">
                  <v:imagedata r:id="rId2061" o:title=""/>
                </v:shape>
                <o:OLEObject Type="Embed" ProgID="Equation.DSMT4" ShapeID="_x0000_i2060" DrawAspect="Content" ObjectID="_1686896305" r:id="rId2062"/>
              </w:object>
            </w:r>
            <w:r w:rsidRPr="002A7114">
              <w:rPr>
                <w:rFonts w:ascii="Chu Van An" w:hAnsi="Chu Van An" w:cs="Chu Van An"/>
              </w:rPr>
              <w:t xml:space="preserve"> có phương trình là:</w:t>
            </w:r>
          </w:p>
          <w:p w14:paraId="0FE424C0" w14:textId="26465E76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50" w14:anchorId="067758DC">
                <v:shape id="_x0000_i2061" type="#_x0000_t75" style="width:134.25pt;height:22.5pt" o:ole="">
                  <v:imagedata r:id="rId2063" o:title=""/>
                </v:shape>
                <o:OLEObject Type="Embed" ProgID="Equation.DSMT4" ShapeID="_x0000_i2061" DrawAspect="Content" ObjectID="_1686896306" r:id="rId2064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3E628881" w14:textId="79CE15AA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175" w:dyaOrig="450" w14:anchorId="2B98A5A6">
                <v:shape id="_x0000_i2062" type="#_x0000_t75" style="width:108.75pt;height:22.5pt" o:ole="">
                  <v:imagedata r:id="rId2065" o:title=""/>
                </v:shape>
                <o:OLEObject Type="Embed" ProgID="Equation.DSMT4" ShapeID="_x0000_i2062" DrawAspect="Content" ObjectID="_1686896307" r:id="rId2066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51BA3E3" w14:textId="051FB494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640" w:dyaOrig="450" w14:anchorId="1A178DD9">
                <v:shape id="_x0000_i2063" type="#_x0000_t75" style="width:132pt;height:22.5pt" o:ole="">
                  <v:imagedata r:id="rId2067" o:title=""/>
                </v:shape>
                <o:OLEObject Type="Embed" ProgID="Equation.DSMT4" ShapeID="_x0000_i2063" DrawAspect="Content" ObjectID="_1686896308" r:id="rId2068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06B324C" w14:textId="4CD8C806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670" w:dyaOrig="450" w14:anchorId="14A98EAF">
                <v:shape id="_x0000_i2064" type="#_x0000_t75" style="width:133.5pt;height:22.5pt" o:ole="">
                  <v:imagedata r:id="rId2069" o:title=""/>
                </v:shape>
                <o:OLEObject Type="Embed" ProgID="Equation.DSMT4" ShapeID="_x0000_i2064" DrawAspect="Content" ObjectID="_1686896309" r:id="rId2070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5B7590F5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46F0E1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B3F4BE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7F1313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lastRenderedPageBreak/>
              <w:t>Câu 31:</w:t>
            </w:r>
            <w:r w:rsidRPr="002A7114">
              <w:rPr>
                <w:rFonts w:ascii="Chu Van An" w:hAnsi="Chu Van An" w:cs="Chu Van An"/>
                <w:lang w:val="vi-VN" w:eastAsia="vi-VN"/>
              </w:rPr>
              <w:t xml:space="preserve">Trong mặt phẳng với hệ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47D382AD">
                <v:shape id="_x0000_i2065" type="#_x0000_t75" style="width:22.5pt;height:15.75pt" o:ole="">
                  <v:imagedata r:id="rId2071" o:title=""/>
                </v:shape>
                <o:OLEObject Type="Embed" ProgID="Equation.DSMT4" ShapeID="_x0000_i2065" DrawAspect="Content" ObjectID="_1686896310" r:id="rId2072"/>
              </w:object>
            </w:r>
            <w:r w:rsidRPr="002A7114">
              <w:rPr>
                <w:rFonts w:ascii="Chu Van An" w:hAnsi="Chu Van An" w:cs="Chu Van An"/>
                <w:lang w:eastAsia="vi-VN"/>
              </w:rPr>
              <w:t xml:space="preserve">, </w:t>
            </w:r>
            <w:r w:rsidRPr="002A7114">
              <w:rPr>
                <w:rFonts w:ascii="Chu Van An" w:hAnsi="Chu Van An" w:cs="Chu Van An"/>
                <w:lang w:val="vi-VN" w:eastAsia="vi-VN"/>
              </w:rPr>
              <w:t xml:space="preserve">cho đường tròn </w:t>
            </w:r>
            <w:r w:rsidRPr="002A7114">
              <w:rPr>
                <w:noProof/>
                <w:position w:val="-14"/>
              </w:rPr>
              <w:drawing>
                <wp:inline distT="0" distB="0" distL="0" distR="0" wp14:anchorId="328E4A6A" wp14:editId="17C985C6">
                  <wp:extent cx="257175" cy="247650"/>
                  <wp:effectExtent l="0" t="0" r="952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A7114">
              <w:rPr>
                <w:rFonts w:ascii="Chu Van An" w:hAnsi="Chu Van An" w:cs="Chu Van An"/>
                <w:lang w:val="vi-VN" w:eastAsia="vi-VN"/>
              </w:rPr>
              <w:t xml:space="preserve"> có phương trình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385" w:dyaOrig="360" w14:anchorId="1848FC0B">
                <v:shape id="_x0000_i2066" type="#_x0000_t75" style="width:119.25pt;height:18pt" o:ole="">
                  <v:imagedata r:id="rId2074" o:title=""/>
                </v:shape>
                <o:OLEObject Type="Embed" ProgID="Equation.DSMT4" ShapeID="_x0000_i2066" DrawAspect="Content" ObjectID="_1686896311" r:id="rId2075"/>
              </w:object>
            </w:r>
            <w:r w:rsidRPr="002A7114">
              <w:rPr>
                <w:rFonts w:ascii="Chu Van An" w:hAnsi="Chu Van An" w:cs="Chu Van An"/>
                <w:lang w:val="vi-VN" w:eastAsia="vi-VN"/>
              </w:rPr>
              <w:t xml:space="preserve">. Tìm ảnh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2F9F9A1">
                <v:shape id="_x0000_i2067" type="#_x0000_t75" style="width:21pt;height:20.25pt" o:ole="">
                  <v:imagedata r:id="rId2076" o:title=""/>
                </v:shape>
                <o:OLEObject Type="Embed" ProgID="Equation.DSMT4" ShapeID="_x0000_i2067" DrawAspect="Content" ObjectID="_1686896312" r:id="rId2077"/>
              </w:object>
            </w:r>
            <w:r w:rsidRPr="002A7114">
              <w:rPr>
                <w:rFonts w:ascii="Chu Van An" w:hAnsi="Chu Van An" w:cs="Chu Van An"/>
                <w:lang w:val="vi-VN" w:eastAsia="vi-VN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05" w14:anchorId="0AEA61D8">
                <v:shape id="_x0000_i2068" type="#_x0000_t75" style="width:54.75pt;height:20.25pt" o:ole="">
                  <v:imagedata r:id="rId2078" o:title=""/>
                </v:shape>
                <o:OLEObject Type="Embed" ProgID="Equation.DSMT4" ShapeID="_x0000_i2068" DrawAspect="Content" ObjectID="_1686896313" r:id="rId2079"/>
              </w:object>
            </w:r>
            <w:r w:rsidRPr="002A7114">
              <w:rPr>
                <w:rFonts w:ascii="Chu Van An" w:hAnsi="Chu Van An" w:cs="Chu Van An"/>
                <w:lang w:eastAsia="vi-VN"/>
              </w:rPr>
              <w:t>.</w:t>
            </w:r>
          </w:p>
          <w:p w14:paraId="530B6B36" w14:textId="200C87D1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eastAsia="vi-VN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55" w:dyaOrig="405" w14:anchorId="5CB85277">
                <v:shape id="_x0000_i2069" type="#_x0000_t75" style="width:132.75pt;height:20.25pt" o:ole="">
                  <v:imagedata r:id="rId2080" o:title=""/>
                </v:shape>
                <o:OLEObject Type="Embed" ProgID="Equation.DSMT4" ShapeID="_x0000_i2069" DrawAspect="Content" ObjectID="_1686896314" r:id="rId2081"/>
              </w:object>
            </w:r>
            <w:r w:rsidRPr="002A7114">
              <w:rPr>
                <w:rFonts w:ascii="Chu Van An" w:hAnsi="Chu Van An" w:cs="Chu Van An"/>
                <w:lang w:eastAsia="vi-VN"/>
              </w:rPr>
              <w:t>.</w:t>
            </w:r>
          </w:p>
          <w:p w14:paraId="781CD001" w14:textId="200F90F3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 w:eastAsia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eastAsia="vi-VN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05" w:dyaOrig="405" w14:anchorId="26408582">
                <v:shape id="_x0000_i2070" type="#_x0000_t75" style="width:140.25pt;height:20.25pt" o:ole="">
                  <v:imagedata r:id="rId2082" o:title=""/>
                </v:shape>
                <o:OLEObject Type="Embed" ProgID="Equation.DSMT4" ShapeID="_x0000_i2070" DrawAspect="Content" ObjectID="_1686896315" r:id="rId2083"/>
              </w:object>
            </w:r>
            <w:r w:rsidRPr="002A7114">
              <w:rPr>
                <w:rFonts w:ascii="Chu Van An" w:hAnsi="Chu Van An" w:cs="Chu Van An"/>
                <w:lang w:eastAsia="vi-VN"/>
              </w:rPr>
              <w:t>.</w:t>
            </w:r>
          </w:p>
          <w:p w14:paraId="0464AAF5" w14:textId="5F8B3AB3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eastAsia="vi-VN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  <w:lang w:val="vi-VN" w:eastAsia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85" w:dyaOrig="405" w14:anchorId="144EA3BF">
                <v:shape id="_x0000_i2071" type="#_x0000_t75" style="width:134.25pt;height:20.25pt" o:ole="">
                  <v:imagedata r:id="rId2084" o:title=""/>
                </v:shape>
                <o:OLEObject Type="Embed" ProgID="Equation.DSMT4" ShapeID="_x0000_i2071" DrawAspect="Content" ObjectID="_1686896316" r:id="rId2085"/>
              </w:object>
            </w:r>
            <w:r w:rsidRPr="002A7114">
              <w:rPr>
                <w:rFonts w:ascii="Chu Van An" w:hAnsi="Chu Van An" w:cs="Chu Van An"/>
                <w:lang w:eastAsia="vi-VN"/>
              </w:rPr>
              <w:t>.</w:t>
            </w:r>
          </w:p>
          <w:p w14:paraId="24FF1E65" w14:textId="15E49CE9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 w:eastAsia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eastAsia="vi-VN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25" w:dyaOrig="405" w14:anchorId="27EC8FDC">
                <v:shape id="_x0000_i2072" type="#_x0000_t75" style="width:146.25pt;height:20.25pt" o:ole="">
                  <v:imagedata r:id="rId2086" o:title=""/>
                </v:shape>
                <o:OLEObject Type="Embed" ProgID="Equation.DSMT4" ShapeID="_x0000_i2072" DrawAspect="Content" ObjectID="_1686896317" r:id="rId2087"/>
              </w:object>
            </w:r>
            <w:r w:rsidRPr="002A7114">
              <w:rPr>
                <w:rFonts w:ascii="Chu Van An" w:hAnsi="Chu Van An" w:cs="Chu Van An"/>
                <w:lang w:eastAsia="vi-VN"/>
              </w:rPr>
              <w:t>.</w:t>
            </w:r>
          </w:p>
          <w:p w14:paraId="6A3DD4AB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148500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92A7DE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4EF2B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spacing w:val="-8"/>
                <w:lang w:val="fr-FR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pacing w:val="-8"/>
                <w:szCs w:val="24"/>
                <w:lang w:val="fr-FR"/>
              </w:rPr>
              <w:t>Câu 32:</w:t>
            </w:r>
            <w:r w:rsidRPr="002A7114">
              <w:rPr>
                <w:rFonts w:ascii="Chu Van An" w:hAnsi="Chu Van An" w:cs="Chu Van An"/>
                <w:spacing w:val="-8"/>
                <w:lang w:val="fr-FR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525" w:dyaOrig="315" w14:anchorId="3957AA9D">
                <v:shape id="_x0000_i2073" type="#_x0000_t75" style="width:26.25pt;height:15.75pt" o:ole="">
                  <v:imagedata r:id="rId2088" o:title=""/>
                </v:shape>
                <o:OLEObject Type="Embed" ProgID="Equation.DSMT4" ShapeID="_x0000_i2073" DrawAspect="Content" ObjectID="_1686896318" r:id="rId2089"/>
              </w:object>
            </w:r>
            <w:r w:rsidRPr="002A7114">
              <w:rPr>
                <w:rFonts w:ascii="Chu Van An" w:hAnsi="Chu Van An" w:cs="Chu Van An"/>
                <w:spacing w:val="-8"/>
                <w:lang w:val="fr-FR"/>
              </w:rPr>
              <w:t xml:space="preserve"> cho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65" w:dyaOrig="420" w14:anchorId="73390BA5">
                <v:shape id="_x0000_i2074" type="#_x0000_t75" style="width:53.25pt;height:21pt" o:ole="">
                  <v:imagedata r:id="rId2090" o:title=""/>
                </v:shape>
                <o:OLEObject Type="Embed" ProgID="Equation.DSMT4" ShapeID="_x0000_i2074" DrawAspect="Content" ObjectID="_1686896319" r:id="rId2091"/>
              </w:object>
            </w:r>
            <w:r w:rsidRPr="002A7114">
              <w:rPr>
                <w:rFonts w:ascii="Chu Van An" w:hAnsi="Chu Van An" w:cs="Chu Van An"/>
                <w:spacing w:val="-8"/>
                <w:lang w:val="fr-FR"/>
              </w:rPr>
              <w:t xml:space="preserve">. Tìm ảnh của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6E80A523">
                <v:shape id="_x0000_i2075" type="#_x0000_t75" style="width:42pt;height:20.25pt" o:ole="">
                  <v:imagedata r:id="rId2092" o:title=""/>
                </v:shape>
                <o:OLEObject Type="Embed" ProgID="Equation.DSMT4" ShapeID="_x0000_i2075" DrawAspect="Content" ObjectID="_1686896320" r:id="rId2093"/>
              </w:object>
            </w:r>
            <w:r w:rsidRPr="002A7114">
              <w:rPr>
                <w:rFonts w:ascii="Chu Van An" w:hAnsi="Chu Van An" w:cs="Chu Van An"/>
                <w:spacing w:val="-8"/>
                <w:lang w:val="fr-FR"/>
              </w:rPr>
              <w:t xml:space="preserve"> qua phép tịnh tiến theo vectơ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584C14A4">
                <v:shape id="_x0000_i2076" type="#_x0000_t75" style="width:9pt;height:17.25pt" o:ole="">
                  <v:imagedata r:id="rId2094" o:title=""/>
                </v:shape>
                <o:OLEObject Type="Embed" ProgID="Equation.DSMT4" ShapeID="_x0000_i2076" DrawAspect="Content" ObjectID="_1686896321" r:id="rId2095"/>
              </w:object>
            </w:r>
            <w:r w:rsidRPr="002A7114">
              <w:rPr>
                <w:rFonts w:ascii="Chu Van An" w:hAnsi="Chu Van An" w:cs="Chu Van An"/>
                <w:spacing w:val="-8"/>
                <w:lang w:val="fr-FR"/>
              </w:rPr>
              <w:t>.</w:t>
            </w:r>
          </w:p>
          <w:p w14:paraId="4DC3548A" w14:textId="69E96882" w:rsidR="00691FDD" w:rsidRPr="002A7114" w:rsidRDefault="00691FDD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spacing w:val="-8"/>
                <w:lang w:val="fr-FR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15" w:dyaOrig="405" w14:anchorId="79C0CB30">
                <v:shape id="_x0000_i2077" type="#_x0000_t75" style="width:45.75pt;height:20.25pt" o:ole="">
                  <v:imagedata r:id="rId2096" o:title=""/>
                </v:shape>
                <o:OLEObject Type="Embed" ProgID="Equation.DSMT4" ShapeID="_x0000_i2077" DrawAspect="Content" ObjectID="_1686896322" r:id="rId2097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lang w:val="fr-FR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05" w14:anchorId="743FFB0D">
                <v:shape id="_x0000_i2078" type="#_x0000_t75" style="width:47.25pt;height:20.25pt" o:ole="">
                  <v:imagedata r:id="rId2098" o:title=""/>
                </v:shape>
                <o:OLEObject Type="Embed" ProgID="Equation.DSMT4" ShapeID="_x0000_i2078" DrawAspect="Content" ObjectID="_1686896323" r:id="rId2099"/>
              </w:object>
            </w:r>
            <w:r w:rsidRPr="002A7114">
              <w:rPr>
                <w:rFonts w:ascii="Chu Van An" w:hAnsi="Chu Van An" w:cs="Chu Van An"/>
                <w:bCs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lang w:val="fr-FR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05" w14:anchorId="558F236C">
                <v:shape id="_x0000_i2079" type="#_x0000_t75" style="width:47.25pt;height:20.25pt" o:ole="">
                  <v:imagedata r:id="rId2100" o:title=""/>
                </v:shape>
                <o:OLEObject Type="Embed" ProgID="Equation.DSMT4" ShapeID="_x0000_i2079" DrawAspect="Content" ObjectID="_1686896324" r:id="rId2101"/>
              </w:object>
            </w:r>
            <w:r w:rsidRPr="002A7114">
              <w:rPr>
                <w:rFonts w:ascii="Chu Van An" w:hAnsi="Chu Van An" w:cs="Chu Van An"/>
                <w:bCs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bCs/>
                <w:color w:val="0000FF"/>
                <w:lang w:val="fr-FR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bCs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080" w:dyaOrig="405" w14:anchorId="6F4ED041">
                <v:shape id="_x0000_i2080" type="#_x0000_t75" style="width:54pt;height:20.25pt" o:ole="">
                  <v:imagedata r:id="rId2102" o:title=""/>
                </v:shape>
                <o:OLEObject Type="Embed" ProgID="Equation.DSMT4" ShapeID="_x0000_i2080" DrawAspect="Content" ObjectID="_1686896325" r:id="rId2103"/>
              </w:object>
            </w:r>
            <w:r w:rsidRPr="002A7114">
              <w:rPr>
                <w:rFonts w:ascii="Chu Van An" w:hAnsi="Chu Van An" w:cs="Chu Van An"/>
                <w:bCs/>
                <w:lang w:val="fr-FR"/>
              </w:rPr>
              <w:t>.</w:t>
            </w:r>
          </w:p>
          <w:p w14:paraId="598F132A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DF14B6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682909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2C12E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33:</w:t>
            </w:r>
            <w:r w:rsidRPr="002A7114">
              <w:rPr>
                <w:rFonts w:ascii="Chu Van An" w:hAnsi="Chu Van An" w:cs="Chu Van An"/>
              </w:rPr>
              <w:t xml:space="preserve">Trong mặt phẳng toạ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3D984EA4">
                <v:shape id="_x0000_i2081" type="#_x0000_t75" style="width:23.25pt;height:15.75pt" o:ole="">
                  <v:imagedata r:id="rId2104" o:title=""/>
                </v:shape>
                <o:OLEObject Type="Embed" ProgID="Equation.DSMT4" ShapeID="_x0000_i2081" DrawAspect="Content" ObjectID="_1686896326" r:id="rId2105"/>
              </w:object>
            </w:r>
            <w:r w:rsidRPr="002A7114">
              <w:rPr>
                <w:rFonts w:ascii="Chu Van An" w:hAnsi="Chu Van An" w:cs="Chu Van An"/>
              </w:rPr>
              <w:t xml:space="preserve">, ảnh của đường tròn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865" w:dyaOrig="405" w14:anchorId="170DBB54">
                <v:shape id="_x0000_i2082" type="#_x0000_t75" style="width:143.25pt;height:20.25pt" o:ole="">
                  <v:imagedata r:id="rId2106" o:title=""/>
                </v:shape>
                <o:OLEObject Type="Embed" ProgID="Equation.DSMT4" ShapeID="_x0000_i2082" DrawAspect="Content" ObjectID="_1686896327" r:id="rId2107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véc 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85" w:dyaOrig="420" w14:anchorId="04D83F84">
                <v:shape id="_x0000_i2083" type="#_x0000_t75" style="width:44.25pt;height:21pt" o:ole="">
                  <v:imagedata r:id="rId2108" o:title=""/>
                </v:shape>
                <o:OLEObject Type="Embed" ProgID="Equation.DSMT4" ShapeID="_x0000_i2083" DrawAspect="Content" ObjectID="_1686896328" r:id="rId2109"/>
              </w:object>
            </w:r>
            <w:r w:rsidRPr="002A7114">
              <w:rPr>
                <w:rFonts w:ascii="Chu Van An" w:hAnsi="Chu Van An" w:cs="Chu Van An"/>
              </w:rPr>
              <w:t xml:space="preserve"> là đường tròn có phương trình</w:t>
            </w:r>
          </w:p>
          <w:p w14:paraId="1BDF0769" w14:textId="1619BD76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205" w:dyaOrig="435" w14:anchorId="77094EB1">
                <v:shape id="_x0000_i2084" type="#_x0000_t75" style="width:110.25pt;height:21.75pt" o:ole="">
                  <v:imagedata r:id="rId2110" o:title=""/>
                </v:shape>
                <o:OLEObject Type="Embed" ProgID="Equation.DSMT4" ShapeID="_x0000_i2084" DrawAspect="Content" ObjectID="_1686896329" r:id="rId2111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00" w:dyaOrig="435" w14:anchorId="3B1CCECB">
                <v:shape id="_x0000_i2085" type="#_x0000_t75" style="width:105pt;height:21.75pt" o:ole="">
                  <v:imagedata r:id="rId2112" o:title=""/>
                </v:shape>
                <o:OLEObject Type="Embed" ProgID="Equation.DSMT4" ShapeID="_x0000_i2085" DrawAspect="Content" ObjectID="_1686896330" r:id="rId2113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562BFD8B" w14:textId="56768FD4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00" w:dyaOrig="435" w14:anchorId="5B360A33">
                <v:shape id="_x0000_i2086" type="#_x0000_t75" style="width:105pt;height:21.75pt" o:ole="">
                  <v:imagedata r:id="rId2114" o:title=""/>
                </v:shape>
                <o:OLEObject Type="Embed" ProgID="Equation.DSMT4" ShapeID="_x0000_i2086" DrawAspect="Content" ObjectID="_1686896331" r:id="rId211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00" w:dyaOrig="435" w14:anchorId="4332392B">
                <v:shape id="_x0000_i2087" type="#_x0000_t75" style="width:105pt;height:21.75pt" o:ole="">
                  <v:imagedata r:id="rId2116" o:title=""/>
                </v:shape>
                <o:OLEObject Type="Embed" ProgID="Equation.DSMT4" ShapeID="_x0000_i2087" DrawAspect="Content" ObjectID="_1686896332" r:id="rId211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0AA9263" w14:textId="77777777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BED873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7FA22B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2B2E6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>Câu 34: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78C7FD03">
                <v:shape id="_x0000_i2088" type="#_x0000_t75" style="width:23.25pt;height:16.5pt" o:ole="">
                  <v:imagedata r:id="rId2118" o:title=""/>
                </v:shape>
                <o:OLEObject Type="Embed" ProgID="Equation.DSMT4" ShapeID="_x0000_i2088" DrawAspect="Content" ObjectID="_1686896333" r:id="rId2119"/>
              </w:object>
            </w:r>
            <w:r w:rsidRPr="002A7114">
              <w:rPr>
                <w:rFonts w:ascii="Chu Van An" w:hAnsi="Chu Van An" w:cs="Chu Van An"/>
              </w:rPr>
              <w:t xml:space="preserve">cho đường thẳng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2B42467D">
                <v:shape id="_x0000_i2089" type="#_x0000_t75" style="width:10.5pt;height:13.5pt" o:ole="">
                  <v:imagedata r:id="rId2120" o:title=""/>
                </v:shape>
                <o:OLEObject Type="Embed" ProgID="Equation.DSMT4" ShapeID="_x0000_i2089" DrawAspect="Content" ObjectID="_1686896334" r:id="rId2121"/>
              </w:object>
            </w:r>
            <w:r w:rsidRPr="002A7114">
              <w:rPr>
                <w:rFonts w:ascii="Chu Van An" w:hAnsi="Chu Van An" w:cs="Chu Van An"/>
              </w:rPr>
              <w:t xml:space="preserve">có phương trình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05" w:dyaOrig="330" w14:anchorId="2897008E">
                <v:shape id="_x0000_i2090" type="#_x0000_t75" style="width:65.25pt;height:16.5pt" o:ole="">
                  <v:imagedata r:id="rId2122" o:title=""/>
                </v:shape>
                <o:OLEObject Type="Embed" ProgID="Equation.DSMT4" ShapeID="_x0000_i2090" DrawAspect="Content" ObjectID="_1686896335" r:id="rId2123"/>
              </w:object>
            </w:r>
            <w:r w:rsidRPr="002A7114">
              <w:rPr>
                <w:rFonts w:ascii="Chu Van An" w:hAnsi="Chu Van An" w:cs="Chu Van An"/>
              </w:rPr>
              <w:t xml:space="preserve">. Ảnh của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43FD0494">
                <v:shape id="_x0000_i2091" type="#_x0000_t75" style="width:10.5pt;height:13.5pt" o:ole="">
                  <v:imagedata r:id="rId2124" o:title=""/>
                </v:shape>
                <o:OLEObject Type="Embed" ProgID="Equation.DSMT4" ShapeID="_x0000_i2091" DrawAspect="Content" ObjectID="_1686896336" r:id="rId2125"/>
              </w:object>
            </w:r>
            <w:r w:rsidRPr="002A7114">
              <w:rPr>
                <w:rFonts w:ascii="Chu Van An" w:hAnsi="Chu Van An" w:cs="Chu Van An"/>
              </w:rPr>
              <w:t xml:space="preserve">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420" w14:anchorId="5CA5760F">
                <v:shape id="_x0000_i2092" type="#_x0000_t75" style="width:46.5pt;height:21pt" o:ole="">
                  <v:imagedata r:id="rId2126" o:title=""/>
                </v:shape>
                <o:OLEObject Type="Embed" ProgID="Equation.DSMT4" ShapeID="_x0000_i2092" DrawAspect="Content" ObjectID="_1686896337" r:id="rId2127"/>
              </w:object>
            </w:r>
            <w:r w:rsidRPr="002A7114">
              <w:rPr>
                <w:rFonts w:ascii="Chu Van An" w:hAnsi="Chu Van An" w:cs="Chu Van An"/>
              </w:rPr>
              <w:t>là đường thẳng có phương trình</w:t>
            </w:r>
          </w:p>
          <w:p w14:paraId="2EC5EF8E" w14:textId="55EC7AF3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52AF048D">
                <v:shape id="_x0000_i2093" type="#_x0000_t75" style="width:66.75pt;height:16.5pt" o:ole="">
                  <v:imagedata r:id="rId2128" o:title=""/>
                </v:shape>
                <o:OLEObject Type="Embed" ProgID="Equation.DSMT4" ShapeID="_x0000_i2093" DrawAspect="Content" ObjectID="_1686896338" r:id="rId2129"/>
              </w:object>
            </w:r>
            <w:r w:rsidRPr="002A7114">
              <w:rPr>
                <w:rFonts w:ascii="Chu Van An" w:hAnsi="Chu Van An" w:cs="Chu Van An"/>
                <w:color w:val="000000" w:themeColor="text1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1F4E6CAB">
                <v:shape id="_x0000_i2094" type="#_x0000_t75" style="width:66.75pt;height:16.5pt" o:ole="">
                  <v:imagedata r:id="rId2130" o:title=""/>
                </v:shape>
                <o:OLEObject Type="Embed" ProgID="Equation.DSMT4" ShapeID="_x0000_i2094" DrawAspect="Content" ObjectID="_1686896339" r:id="rId2131"/>
              </w:object>
            </w:r>
            <w:r w:rsidRPr="002A7114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7A83F7CB" w14:textId="34BCD907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1EAB8EA0">
                <v:shape id="_x0000_i2095" type="#_x0000_t75" style="width:66.75pt;height:16.5pt" o:ole="">
                  <v:imagedata r:id="rId2132" o:title=""/>
                </v:shape>
                <o:OLEObject Type="Embed" ProgID="Equation.DSMT4" ShapeID="_x0000_i2095" DrawAspect="Content" ObjectID="_1686896340" r:id="rId2133"/>
              </w:object>
            </w:r>
            <w:r w:rsidRPr="002A7114">
              <w:rPr>
                <w:rFonts w:ascii="Chu Van An" w:hAnsi="Chu Van An" w:cs="Chu Van An"/>
                <w:color w:val="000000" w:themeColor="text1"/>
              </w:rPr>
              <w:t>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shd w:val="clear" w:color="auto" w:fill="FFFFFF" w:themeFill="background1"/>
              </w:rPr>
              <w:object w:dxaOrig="1335" w:dyaOrig="330" w14:anchorId="368B53F0">
                <v:shape id="_x0000_i2096" type="#_x0000_t75" style="width:66.75pt;height:16.5pt" o:ole="">
                  <v:imagedata r:id="rId2134" o:title=""/>
                </v:shape>
                <o:OLEObject Type="Embed" ProgID="Equation.DSMT4" ShapeID="_x0000_i2096" DrawAspect="Content" ObjectID="_1686896341" r:id="rId2135"/>
              </w:object>
            </w:r>
            <w:r w:rsidRPr="002A7114">
              <w:rPr>
                <w:rFonts w:ascii="Chu Van An" w:hAnsi="Chu Van An" w:cs="Chu Van An"/>
                <w:color w:val="000000" w:themeColor="text1"/>
                <w:shd w:val="clear" w:color="auto" w:fill="FFFFFF" w:themeFill="background1"/>
              </w:rPr>
              <w:t>.</w:t>
            </w:r>
          </w:p>
          <w:p w14:paraId="33C62573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978C9C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2E47D08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12FC2E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lang w:val="fr-FR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fr-FR"/>
              </w:rPr>
              <w:t>Câu 35: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A1FE06D">
                <v:shape id="_x0000_i2097" type="#_x0000_t75" style="width:23.25pt;height:16.5pt" o:ole="">
                  <v:imagedata r:id="rId157" o:title=""/>
                </v:shape>
                <o:OLEObject Type="Embed" ProgID="Equation.DSMT4" ShapeID="_x0000_i2097" DrawAspect="Content" ObjectID="_1686896342" r:id="rId2136"/>
              </w:object>
            </w:r>
            <w:r w:rsidRPr="002A7114">
              <w:rPr>
                <w:rFonts w:ascii="Chu Van An" w:hAnsi="Chu Van An" w:cs="Chu Van An"/>
              </w:rPr>
              <w:t>, cho lưới tọa độ vuông như hình vẽ. Tìm tọa độ của</w:t>
            </w:r>
            <w:r w:rsidRPr="002A7114">
              <w:rPr>
                <w:rFonts w:ascii="Chu Van An" w:eastAsia="Times New Roman" w:hAnsi="Chu Van An" w:cs="Chu Van An"/>
                <w:position w:val="-8"/>
                <w:szCs w:val="24"/>
              </w:rPr>
              <w:object w:dxaOrig="600" w:dyaOrig="300" w14:anchorId="53F17EF4">
                <v:shape id="_x0000_i2098" type="#_x0000_t75" style="width:30pt;height:15pt" o:ole="">
                  <v:imagedata r:id="rId2137" o:title=""/>
                </v:shape>
                <o:OLEObject Type="Embed" ProgID="Equation.DSMT4" ShapeID="_x0000_i2098" DrawAspect="Content" ObjectID="_1686896343" r:id="rId2138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 là ảnh của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80" w:dyaOrig="330" w14:anchorId="72A029CF">
                <v:shape id="_x0000_i2099" type="#_x0000_t75" style="width:24pt;height:16.5pt" o:ole="">
                  <v:imagedata r:id="rId2139" o:title=""/>
                </v:shape>
                <o:OLEObject Type="Embed" ProgID="Equation.DSMT4" ShapeID="_x0000_i2099" DrawAspect="Content" ObjectID="_1686896344" r:id="rId2140"/>
              </w:object>
            </w:r>
            <w:r w:rsidRPr="002A7114">
              <w:rPr>
                <w:rFonts w:ascii="Chu Van An" w:hAnsi="Chu Van An" w:cs="Chu Van An"/>
                <w:lang w:val="fr-FR"/>
              </w:rPr>
              <w:t xml:space="preserve"> qua phép tịnh tiến theo véc 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180" w:dyaOrig="345" w14:anchorId="0570DBDF">
                <v:shape id="_x0000_i2100" type="#_x0000_t75" style="width:9pt;height:17.25pt" o:ole="">
                  <v:imagedata r:id="rId2141" o:title=""/>
                </v:shape>
                <o:OLEObject Type="Embed" ProgID="Equation.DSMT4" ShapeID="_x0000_i2100" DrawAspect="Content" ObjectID="_1686896345" r:id="rId2142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</w:p>
          <w:p w14:paraId="3D615CFC" w14:textId="77777777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noProof/>
                <w:lang w:val="vi-VN" w:eastAsia="vi-VN"/>
              </w:rPr>
              <w:drawing>
                <wp:inline distT="0" distB="0" distL="0" distR="0" wp14:anchorId="291DB86D" wp14:editId="1ED56D02">
                  <wp:extent cx="2190750" cy="1413927"/>
                  <wp:effectExtent l="0" t="0" r="0" b="0"/>
                  <wp:docPr id="510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23" cy="141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38F514" w14:textId="6053BCFB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785" w:dyaOrig="390" w14:anchorId="55AF9C41">
                <v:shape id="_x0000_i2101" type="#_x0000_t75" style="width:89.25pt;height:19.5pt" o:ole="">
                  <v:imagedata r:id="rId2144" o:title=""/>
                </v:shape>
                <o:OLEObject Type="Embed" ProgID="Equation.DSMT4" ShapeID="_x0000_i2101" DrawAspect="Content" ObjectID="_1686896346" r:id="rId2145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830" w:dyaOrig="390" w14:anchorId="4D0A43D4">
                <v:shape id="_x0000_i2102" type="#_x0000_t75" style="width:91.5pt;height:19.5pt" o:ole="">
                  <v:imagedata r:id="rId2146" o:title=""/>
                </v:shape>
                <o:OLEObject Type="Embed" ProgID="Equation.DSMT4" ShapeID="_x0000_i2102" DrawAspect="Content" ObjectID="_1686896347" r:id="rId2147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</w:p>
          <w:p w14:paraId="331EEFAF" w14:textId="36B6DF17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800" w:dyaOrig="390" w14:anchorId="1DD8EA2B">
                <v:shape id="_x0000_i2103" type="#_x0000_t75" style="width:90pt;height:19.5pt" o:ole="">
                  <v:imagedata r:id="rId2148" o:title=""/>
                </v:shape>
                <o:OLEObject Type="Embed" ProgID="Equation.DSMT4" ShapeID="_x0000_i2103" DrawAspect="Content" ObjectID="_1686896348" r:id="rId2149"/>
              </w:object>
            </w:r>
            <w:r w:rsidRPr="002A7114">
              <w:rPr>
                <w:rFonts w:ascii="Chu Van An" w:hAnsi="Chu Van An" w:cs="Chu Van An"/>
                <w:lang w:val="fr-FR"/>
              </w:rPr>
              <w:t>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1710" w:dyaOrig="390" w14:anchorId="259C3868">
                <v:shape id="_x0000_i2104" type="#_x0000_t75" style="width:85.5pt;height:19.5pt" o:ole="">
                  <v:imagedata r:id="rId2150" o:title=""/>
                </v:shape>
                <o:OLEObject Type="Embed" ProgID="Equation.DSMT4" ShapeID="_x0000_i2104" DrawAspect="Content" ObjectID="_1686896349" r:id="rId2151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44DDEA3C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6FDB96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435DE4C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178604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187" w:name="c36q"/>
            <w:bookmarkEnd w:id="187"/>
            <w:r w:rsidRPr="002A7114">
              <w:rPr>
                <w:rFonts w:ascii="Chu Van An" w:hAnsi="Chu Van An" w:cs="Chu Van An"/>
                <w:b/>
                <w:color w:val="0000FF"/>
              </w:rPr>
              <w:t>36:</w:t>
            </w:r>
            <w:r w:rsidRPr="002A7114">
              <w:rPr>
                <w:rFonts w:ascii="Chu Van An" w:hAnsi="Chu Van An" w:cs="Chu Van An"/>
              </w:rPr>
              <w:t xml:space="preserve">Trong mặt phẳng toạ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752CBDE0">
                <v:shape id="_x0000_i2105" type="#_x0000_t75" style="width:23.25pt;height:15.75pt" o:ole="">
                  <v:imagedata r:id="rId2104" o:title=""/>
                </v:shape>
                <o:OLEObject Type="Embed" ProgID="Equation.DSMT4" ShapeID="_x0000_i2105" DrawAspect="Content" ObjectID="_1686896350" r:id="rId2152"/>
              </w:object>
            </w:r>
            <w:r w:rsidRPr="002A7114">
              <w:rPr>
                <w:rFonts w:ascii="Chu Van An" w:hAnsi="Chu Van An" w:cs="Chu Van An"/>
              </w:rPr>
              <w:t xml:space="preserve">, cho véc tơ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760" w:dyaOrig="420" w14:anchorId="507D413F">
                <v:shape id="_x0000_i2106" type="#_x0000_t75" style="width:138pt;height:21pt" o:ole="">
                  <v:imagedata r:id="rId2153" o:title=""/>
                </v:shape>
                <o:OLEObject Type="Embed" ProgID="Equation.DSMT4" ShapeID="_x0000_i2106" DrawAspect="Content" ObjectID="_1686896351" r:id="rId2154"/>
              </w:object>
            </w:r>
            <w:r w:rsidRPr="002A7114">
              <w:rPr>
                <w:rFonts w:ascii="Chu Van An" w:hAnsi="Chu Van An" w:cs="Chu Van An"/>
              </w:rPr>
              <w:t xml:space="preserve">. Ảnh của đường tròn đường kính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05" w:dyaOrig="255" w14:anchorId="703CE5ED">
                <v:shape id="_x0000_i2107" type="#_x0000_t75" style="width:20.25pt;height:12.75pt" o:ole="">
                  <v:imagedata r:id="rId2155" o:title=""/>
                </v:shape>
                <o:OLEObject Type="Embed" ProgID="Equation.DSMT4" ShapeID="_x0000_i2107" DrawAspect="Content" ObjectID="_1686896352" r:id="rId2156"/>
              </w:object>
            </w:r>
            <w:r w:rsidRPr="002A7114">
              <w:rPr>
                <w:rFonts w:ascii="Chu Van An" w:hAnsi="Chu Van An" w:cs="Chu Van An"/>
              </w:rPr>
              <w:t xml:space="preserve"> qua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40" w:dyaOrig="375" w14:anchorId="6B4D9F58">
                <v:shape id="_x0000_i2108" type="#_x0000_t75" style="width:12pt;height:18.75pt" o:ole="">
                  <v:imagedata r:id="rId2157" o:title=""/>
                </v:shape>
                <o:OLEObject Type="Embed" ProgID="Equation.DSMT4" ShapeID="_x0000_i2108" DrawAspect="Content" ObjectID="_1686896353" r:id="rId2158"/>
              </w:object>
            </w:r>
            <w:r w:rsidRPr="002A7114">
              <w:rPr>
                <w:rFonts w:ascii="Chu Van An" w:hAnsi="Chu Van An" w:cs="Chu Van An"/>
              </w:rPr>
              <w:t xml:space="preserve"> là</w:t>
            </w:r>
          </w:p>
          <w:p w14:paraId="657CF90E" w14:textId="33CAF581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8" w:name="c36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205" w:dyaOrig="435" w14:anchorId="1BE6E2B0">
                <v:shape id="_x0000_i2109" type="#_x0000_t75" style="width:110.25pt;height:21.75pt" o:ole="">
                  <v:imagedata r:id="rId2159" o:title=""/>
                </v:shape>
                <o:OLEObject Type="Embed" ProgID="Equation.DSMT4" ShapeID="_x0000_i2109" DrawAspect="Content" ObjectID="_1686896354" r:id="rId2160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189" w:name="c36b"/>
            <w:bookmarkEnd w:id="188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205" w:dyaOrig="435" w14:anchorId="03934D30">
                <v:shape id="_x0000_i2110" type="#_x0000_t75" style="width:110.25pt;height:21.75pt" o:ole="">
                  <v:imagedata r:id="rId2161" o:title=""/>
                </v:shape>
                <o:OLEObject Type="Embed" ProgID="Equation.DSMT4" ShapeID="_x0000_i2110" DrawAspect="Content" ObjectID="_1686896355" r:id="rId2162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066B715F" w14:textId="33C80B1D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0" w:name="c36c"/>
            <w:bookmarkEnd w:id="189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205" w:dyaOrig="435" w14:anchorId="4504D658">
                <v:shape id="_x0000_i2111" type="#_x0000_t75" style="width:110.25pt;height:21.75pt" o:ole="">
                  <v:imagedata r:id="rId2163" o:title=""/>
                </v:shape>
                <o:OLEObject Type="Embed" ProgID="Equation.DSMT4" ShapeID="_x0000_i2111" DrawAspect="Content" ObjectID="_1686896356" r:id="rId2164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191" w:name="c36d"/>
            <w:bookmarkEnd w:id="190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355" w:dyaOrig="360" w14:anchorId="659FD8BD">
                <v:shape id="_x0000_i2112" type="#_x0000_t75" style="width:117.75pt;height:18pt" o:ole="">
                  <v:imagedata r:id="rId2165" o:title=""/>
                </v:shape>
                <o:OLEObject Type="Embed" ProgID="Equation.DSMT4" ShapeID="_x0000_i2112" DrawAspect="Content" ObjectID="_1686896357" r:id="rId2166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191"/>
          <w:p w14:paraId="62E8F079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5E3D2F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6965332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1E82AF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92" w:name="c37q"/>
            <w:bookmarkEnd w:id="192"/>
            <w:r w:rsidRPr="002A7114">
              <w:rPr>
                <w:rFonts w:ascii="Chu Van An" w:hAnsi="Chu Van An" w:cs="Chu Van An"/>
                <w:b/>
                <w:color w:val="0000FF"/>
              </w:rPr>
              <w:t>37:</w:t>
            </w:r>
            <w:r w:rsidRPr="002A7114">
              <w:rPr>
                <w:rFonts w:ascii="Chu Van An" w:hAnsi="Chu Van An" w:cs="Chu Van An"/>
              </w:rPr>
              <w:t xml:space="preserve">Trong mặt phẳng tọa độ, cho hai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710" w:dyaOrig="405" w14:anchorId="404AC4A5">
                <v:shape id="_x0000_i2113" type="#_x0000_t75" style="width:85.5pt;height:20.25pt" o:ole="">
                  <v:imagedata r:id="rId2167" o:title=""/>
                </v:shape>
                <o:OLEObject Type="Embed" ProgID="Equation.DSMT4" ShapeID="_x0000_i2113" DrawAspect="Content" ObjectID="_1686896358" r:id="rId2168"/>
              </w:object>
            </w:r>
            <w:r w:rsidRPr="002A7114">
              <w:rPr>
                <w:rFonts w:ascii="Chu Van An" w:hAnsi="Chu Van An" w:cs="Chu Van An"/>
              </w:rPr>
              <w:t xml:space="preserve">. Phép tịnh tiến theo vec tơ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315" w14:anchorId="0F66BCB2">
                <v:shape id="_x0000_i2114" type="#_x0000_t75" style="width:20.25pt;height:15.75pt" o:ole="">
                  <v:imagedata r:id="rId2169" o:title=""/>
                </v:shape>
                <o:OLEObject Type="Embed" ProgID="Equation.DSMT4" ShapeID="_x0000_i2114" DrawAspect="Content" ObjectID="_1686896359" r:id="rId2170"/>
              </w:object>
            </w:r>
            <w:r w:rsidRPr="002A7114">
              <w:rPr>
                <w:rFonts w:ascii="Chu Van An" w:hAnsi="Chu Van An" w:cs="Chu Van An"/>
              </w:rPr>
              <w:t xml:space="preserve"> biến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361A877">
                <v:shape id="_x0000_i2115" type="#_x0000_t75" style="width:12pt;height:12.75pt" o:ole="">
                  <v:imagedata r:id="rId2171" o:title=""/>
                </v:shape>
                <o:OLEObject Type="Embed" ProgID="Equation.DSMT4" ShapeID="_x0000_i2115" DrawAspect="Content" ObjectID="_1686896360" r:id="rId2172"/>
              </w:object>
            </w:r>
            <w:r w:rsidRPr="002A7114">
              <w:rPr>
                <w:rFonts w:ascii="Chu Van An" w:hAnsi="Chu Van An" w:cs="Chu Van An"/>
              </w:rPr>
              <w:t xml:space="preserve"> thành điểm có tọa độ nào sau đây?</w:t>
            </w:r>
          </w:p>
          <w:p w14:paraId="218825A1" w14:textId="22EE5A65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3" w:name="c37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0488D917">
                <v:shape id="_x0000_i2116" type="#_x0000_t75" style="width:35.25pt;height:20.25pt" o:ole="">
                  <v:imagedata r:id="rId2173" o:title=""/>
                </v:shape>
                <o:OLEObject Type="Embed" ProgID="Equation.DSMT4" ShapeID="_x0000_i2116" DrawAspect="Content" ObjectID="_1686896361" r:id="rId2174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194" w:name="c37b"/>
            <w:bookmarkEnd w:id="19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10FD0493">
                <v:shape id="_x0000_i2117" type="#_x0000_t75" style="width:33.75pt;height:20.25pt" o:ole="">
                  <v:imagedata r:id="rId2175" o:title=""/>
                </v:shape>
                <o:OLEObject Type="Embed" ProgID="Equation.DSMT4" ShapeID="_x0000_i2117" DrawAspect="Content" ObjectID="_1686896362" r:id="rId2176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195" w:name="c37c"/>
            <w:bookmarkEnd w:id="194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40" w:dyaOrig="405" w14:anchorId="55A53E3D">
                <v:shape id="_x0000_i2118" type="#_x0000_t75" style="width:27pt;height:20.25pt" o:ole="">
                  <v:imagedata r:id="rId2177" o:title=""/>
                </v:shape>
                <o:OLEObject Type="Embed" ProgID="Equation.DSMT4" ShapeID="_x0000_i2118" DrawAspect="Content" ObjectID="_1686896363" r:id="rId2178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196" w:name="c37d"/>
            <w:bookmarkEnd w:id="19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75" w:dyaOrig="315" w14:anchorId="3F5184E6">
                <v:shape id="_x0000_i2119" type="#_x0000_t75" style="width:33.75pt;height:15.75pt" o:ole="">
                  <v:imagedata r:id="rId2179" o:title=""/>
                </v:shape>
                <o:OLEObject Type="Embed" ProgID="Equation.DSMT4" ShapeID="_x0000_i2119" DrawAspect="Content" ObjectID="_1686896364" r:id="rId2180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196"/>
          <w:p w14:paraId="7F1851D9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08F328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0DF1714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682F0A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97" w:name="c38q"/>
            <w:bookmarkEnd w:id="197"/>
            <w:r w:rsidRPr="002A7114">
              <w:rPr>
                <w:rFonts w:ascii="Chu Van An" w:hAnsi="Chu Van An" w:cs="Chu Van An"/>
                <w:b/>
                <w:color w:val="0000FF"/>
              </w:rPr>
              <w:t>38:</w:t>
            </w:r>
            <w:r w:rsidRPr="002A7114">
              <w:rPr>
                <w:rFonts w:ascii="Chu Van An" w:hAnsi="Chu Van An" w:cs="Chu Van An"/>
              </w:rPr>
              <w:t xml:space="preserve">Trong mặt phẳng với hệ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3564441F">
                <v:shape id="_x0000_i2120" type="#_x0000_t75" style="width:22.5pt;height:16.5pt" o:ole="">
                  <v:imagedata r:id="rId2181" o:title=""/>
                </v:shape>
                <o:OLEObject Type="Embed" ProgID="Equation.DSMT4" ShapeID="_x0000_i2120" DrawAspect="Content" ObjectID="_1686896365" r:id="rId2182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, qua phép tịnh tiến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90" w14:anchorId="6296278F">
                <v:shape id="_x0000_i2121" type="#_x0000_t75" style="width:12pt;height:19.5pt" o:ole="">
                  <v:imagedata r:id="rId2183" o:title=""/>
                </v:shape>
                <o:OLEObject Type="Embed" ProgID="Equation.DSMT4" ShapeID="_x0000_i2121" DrawAspect="Content" ObjectID="_1686896366" r:id="rId2184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, ba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35789209">
                <v:shape id="_x0000_i2122" type="#_x0000_t75" style="width:48pt;height:19.5pt" o:ole="">
                  <v:imagedata r:id="rId2185" o:title=""/>
                </v:shape>
                <o:OLEObject Type="Embed" ProgID="Equation.DSMT4" ShapeID="_x0000_i2122" DrawAspect="Content" ObjectID="_1686896367" r:id="rId2186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390" w14:anchorId="6D872B20">
                <v:shape id="_x0000_i2123" type="#_x0000_t75" style="width:36.75pt;height:19.5pt" o:ole="">
                  <v:imagedata r:id="rId2187" o:title=""/>
                </v:shape>
                <o:OLEObject Type="Embed" ProgID="Equation.DSMT4" ShapeID="_x0000_i2123" DrawAspect="Content" ObjectID="_1686896368" r:id="rId2188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758E4BE1">
                <v:shape id="_x0000_i2124" type="#_x0000_t75" style="width:48pt;height:19.5pt" o:ole="">
                  <v:imagedata r:id="rId2189" o:title=""/>
                </v:shape>
                <o:OLEObject Type="Embed" ProgID="Equation.DSMT4" ShapeID="_x0000_i2124" DrawAspect="Content" ObjectID="_1686896369" r:id="rId2190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 có ảnh lần lượt là các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6F01EE3F">
                <v:shape id="_x0000_i2125" type="#_x0000_t75" style="width:14.25pt;height:12.75pt" o:ole="">
                  <v:imagedata r:id="rId2191" o:title=""/>
                </v:shape>
                <o:OLEObject Type="Embed" ProgID="Equation.DSMT4" ShapeID="_x0000_i2125" DrawAspect="Content" ObjectID="_1686896370" r:id="rId2192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381DDC4D">
                <v:shape id="_x0000_i2126" type="#_x0000_t75" style="width:42pt;height:19.5pt" o:ole="">
                  <v:imagedata r:id="rId2193" o:title=""/>
                </v:shape>
                <o:OLEObject Type="Embed" ProgID="Equation.DSMT4" ShapeID="_x0000_i2126" DrawAspect="Content" ObjectID="_1686896371" r:id="rId2194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6C9941B9">
                <v:shape id="_x0000_i2127" type="#_x0000_t75" style="width:15pt;height:14.25pt" o:ole="">
                  <v:imagedata r:id="rId2195" o:title=""/>
                </v:shape>
                <o:OLEObject Type="Embed" ProgID="Equation.DSMT4" ShapeID="_x0000_i2127" DrawAspect="Content" ObjectID="_1686896372" r:id="rId2196"/>
              </w:object>
            </w:r>
            <w:r w:rsidRPr="002A7114">
              <w:rPr>
                <w:rFonts w:ascii="Chu Van An" w:hAnsi="Chu Van An" w:cs="Chu Van An"/>
                <w:noProof/>
              </w:rPr>
              <w:t xml:space="preserve">. Khẳng định nào dưới đây </w:t>
            </w:r>
            <w:r w:rsidRPr="002A7114">
              <w:rPr>
                <w:rFonts w:ascii="Chu Van An" w:hAnsi="Chu Van An" w:cs="Chu Van An"/>
                <w:b/>
                <w:noProof/>
              </w:rPr>
              <w:t>đúng</w:t>
            </w:r>
            <w:r w:rsidRPr="002A7114">
              <w:rPr>
                <w:rFonts w:ascii="Chu Van An" w:hAnsi="Chu Van An" w:cs="Chu Van An"/>
                <w:noProof/>
              </w:rPr>
              <w:t>?</w:t>
            </w:r>
          </w:p>
          <w:p w14:paraId="39E18499" w14:textId="3EE85767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8" w:name="c38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4E7B488C">
                <v:shape id="_x0000_i2128" type="#_x0000_t75" style="width:49.5pt;height:19.5pt" o:ole="">
                  <v:imagedata r:id="rId2197" o:title=""/>
                </v:shape>
                <o:OLEObject Type="Embed" ProgID="Equation.DSMT4" ShapeID="_x0000_i2128" DrawAspect="Content" ObjectID="_1686896373" r:id="rId2198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199" w:name="c38b"/>
            <w:bookmarkEnd w:id="198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390" w14:anchorId="6A9B03E4">
                <v:shape id="_x0000_i2129" type="#_x0000_t75" style="width:40.5pt;height:19.5pt" o:ole="">
                  <v:imagedata r:id="rId2199" o:title=""/>
                </v:shape>
                <o:OLEObject Type="Embed" ProgID="Equation.DSMT4" ShapeID="_x0000_i2129" DrawAspect="Content" ObjectID="_1686896374" r:id="rId2200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1BA8C5FD" w14:textId="57BD0D15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0" w:name="c38c"/>
            <w:bookmarkEnd w:id="199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05" w:dyaOrig="420" w14:anchorId="57F12448">
                <v:shape id="_x0000_i2130" type="#_x0000_t75" style="width:50.25pt;height:21pt" o:ole="">
                  <v:imagedata r:id="rId2201" o:title=""/>
                </v:shape>
                <o:OLEObject Type="Embed" ProgID="Equation.DSMT4" ShapeID="_x0000_i2130" DrawAspect="Content" ObjectID="_1686896375" r:id="rId2202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01" w:name="c38d"/>
            <w:bookmarkEnd w:id="200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390" w14:anchorId="5909D1EB">
                <v:shape id="_x0000_i2131" type="#_x0000_t75" style="width:52.5pt;height:19.5pt" o:ole="">
                  <v:imagedata r:id="rId2203" o:title=""/>
                </v:shape>
                <o:OLEObject Type="Embed" ProgID="Equation.DSMT4" ShapeID="_x0000_i2131" DrawAspect="Content" ObjectID="_1686896376" r:id="rId2204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201"/>
          <w:p w14:paraId="34C03DAC" w14:textId="77777777" w:rsidR="00691FDD" w:rsidRPr="002A7114" w:rsidRDefault="00691FDD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E0AC341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07EE93E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9464E7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2" w:name="c39q"/>
            <w:bookmarkEnd w:id="202"/>
            <w:r w:rsidRPr="002A7114">
              <w:rPr>
                <w:rFonts w:ascii="Chu Van An" w:hAnsi="Chu Van An" w:cs="Chu Van An"/>
                <w:b/>
                <w:color w:val="0000FF"/>
              </w:rPr>
              <w:t>39:</w:t>
            </w:r>
            <w:r w:rsidRPr="002A7114">
              <w:rPr>
                <w:rFonts w:ascii="Chu Van An" w:hAnsi="Chu Van An" w:cs="Chu Van An"/>
                <w:color w:val="000000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465" w:dyaOrig="315" w14:anchorId="68C7168F">
                <v:shape id="_x0000_i2132" type="#_x0000_t75" style="width:23.25pt;height:15.75pt" o:ole="">
                  <v:imagedata r:id="rId2205" o:title=""/>
                </v:shape>
                <o:OLEObject Type="Embed" ProgID="Equation.DSMT4" ShapeID="_x0000_i2132" DrawAspect="Content" ObjectID="_1686896377" r:id="rId2206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 xml:space="preserve">, tìm phương trình đường thẳng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285" w:dyaOrig="255" w14:anchorId="38B96542">
                <v:shape id="_x0000_i2133" type="#_x0000_t75" style="width:14.25pt;height:12.75pt" o:ole="">
                  <v:imagedata r:id="rId2207" o:title=""/>
                </v:shape>
                <o:OLEObject Type="Embed" ProgID="Equation.DSMT4" ShapeID="_x0000_i2133" DrawAspect="Content" ObjectID="_1686896378" r:id="rId2208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 xml:space="preserve">là ảnh của đường thẳng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05" w:dyaOrig="315" w14:anchorId="3B6E71BD">
                <v:shape id="_x0000_i2134" type="#_x0000_t75" style="width:80.25pt;height:15.75pt" o:ole="">
                  <v:imagedata r:id="rId2209" o:title=""/>
                </v:shape>
                <o:OLEObject Type="Embed" ProgID="Equation.DSMT4" ShapeID="_x0000_i2134" DrawAspect="Content" ObjectID="_1686896379" r:id="rId2210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 xml:space="preserve">qua phép tịnh tiến theo véctơ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1020" w:dyaOrig="405" w14:anchorId="170E348F">
                <v:shape id="_x0000_i2135" type="#_x0000_t75" style="width:51pt;height:20.25pt" o:ole="">
                  <v:imagedata r:id="rId2211" o:title=""/>
                </v:shape>
                <o:OLEObject Type="Embed" ProgID="Equation.DSMT4" ShapeID="_x0000_i2135" DrawAspect="Content" ObjectID="_1686896380" r:id="rId2212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11EFA1CD" w14:textId="62BF6023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3" w:name="c39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95" w:dyaOrig="315" w14:anchorId="1702FDB6">
                <v:shape id="_x0000_i2136" type="#_x0000_t75" style="width:84.75pt;height:15.75pt" o:ole="">
                  <v:imagedata r:id="rId2213" o:title=""/>
                </v:shape>
                <o:OLEObject Type="Embed" ProgID="Equation.DSMT4" ShapeID="_x0000_i2136" DrawAspect="Content" ObjectID="_1686896381" r:id="rId2214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04" w:name="c39b"/>
            <w:bookmarkEnd w:id="20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380" w:dyaOrig="315" w14:anchorId="68CBE597">
                <v:shape id="_x0000_i2137" type="#_x0000_t75" style="width:69pt;height:15.75pt" o:ole="">
                  <v:imagedata r:id="rId2215" o:title=""/>
                </v:shape>
                <o:OLEObject Type="Embed" ProgID="Equation.DSMT4" ShapeID="_x0000_i2137" DrawAspect="Content" ObjectID="_1686896382" r:id="rId2216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311EEB93" w14:textId="5CC26F7E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5" w:name="c39c"/>
            <w:bookmarkEnd w:id="204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color w:val="000000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65" w:dyaOrig="315" w14:anchorId="7133ADB7">
                <v:shape id="_x0000_i2138" type="#_x0000_t75" style="width:83.25pt;height:15.75pt" o:ole="">
                  <v:imagedata r:id="rId2217" o:title=""/>
                </v:shape>
                <o:OLEObject Type="Embed" ProgID="Equation.DSMT4" ShapeID="_x0000_i2138" DrawAspect="Content" ObjectID="_1686896383" r:id="rId2218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06" w:name="c39d"/>
            <w:bookmarkEnd w:id="20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95" w:dyaOrig="315" w14:anchorId="669C39D8">
                <v:shape id="_x0000_i2139" type="#_x0000_t75" style="width:84.75pt;height:15.75pt" o:ole="">
                  <v:imagedata r:id="rId2219" o:title=""/>
                </v:shape>
                <o:OLEObject Type="Embed" ProgID="Equation.DSMT4" ShapeID="_x0000_i2139" DrawAspect="Content" ObjectID="_1686896384" r:id="rId2220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bookmarkEnd w:id="206"/>
          <w:p w14:paraId="0A40366E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C74CD23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2905F77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ABE23F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7" w:name="c40q"/>
            <w:bookmarkEnd w:id="207"/>
            <w:r w:rsidRPr="002A7114">
              <w:rPr>
                <w:rFonts w:ascii="Chu Van An" w:hAnsi="Chu Van An" w:cs="Chu Van An"/>
                <w:b/>
                <w:color w:val="0000FF"/>
              </w:rPr>
              <w:t>40: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1263F0C2">
                <v:shape id="_x0000_i2140" type="#_x0000_t75" style="width:23.25pt;height:15.75pt" o:ole="">
                  <v:imagedata r:id="rId2221" o:title=""/>
                </v:shape>
                <o:OLEObject Type="Embed" ProgID="Equation.DSMT4" ShapeID="_x0000_i2140" DrawAspect="Content" ObjectID="_1686896385" r:id="rId2222"/>
              </w:object>
            </w:r>
            <w:r w:rsidRPr="002A7114">
              <w:rPr>
                <w:rFonts w:ascii="Chu Van An" w:hAnsi="Chu Van An" w:cs="Chu Van An"/>
              </w:rPr>
              <w:t xml:space="preserve">, cho tam giác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F17FB6D">
                <v:shape id="_x0000_i2141" type="#_x0000_t75" style="width:27.75pt;height:14.25pt" o:ole="">
                  <v:imagedata r:id="rId2223" o:title=""/>
                </v:shape>
                <o:OLEObject Type="Embed" ProgID="Equation.DSMT4" ShapeID="_x0000_i2141" DrawAspect="Content" ObjectID="_1686896386" r:id="rId2224"/>
              </w:object>
            </w:r>
            <w:r w:rsidRPr="002A7114">
              <w:rPr>
                <w:rFonts w:ascii="Chu Van An" w:hAnsi="Chu Van An" w:cs="Chu Van An"/>
              </w:rPr>
              <w:t xml:space="preserve"> có các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745" w:dyaOrig="405" w14:anchorId="761539DE">
                <v:shape id="_x0000_i2142" type="#_x0000_t75" style="width:137.25pt;height:20.25pt" o:ole="">
                  <v:imagedata r:id="rId2225" o:title=""/>
                </v:shape>
                <o:OLEObject Type="Embed" ProgID="Equation.DSMT4" ShapeID="_x0000_i2142" DrawAspect="Content" ObjectID="_1686896387" r:id="rId2226"/>
              </w:object>
            </w:r>
            <w:r w:rsidRPr="002A7114">
              <w:rPr>
                <w:rFonts w:ascii="Chu Van An" w:hAnsi="Chu Van An" w:cs="Chu Van An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2759FF79">
                <v:shape id="_x0000_i2143" type="#_x0000_t75" style="width:12.75pt;height:14.25pt" o:ole="">
                  <v:imagedata r:id="rId2227" o:title=""/>
                </v:shape>
                <o:OLEObject Type="Embed" ProgID="Equation.DSMT4" ShapeID="_x0000_i2143" DrawAspect="Content" ObjectID="_1686896388" r:id="rId2228"/>
              </w:object>
            </w:r>
            <w:r w:rsidRPr="002A7114">
              <w:rPr>
                <w:rFonts w:ascii="Chu Van An" w:hAnsi="Chu Van An" w:cs="Chu Van An"/>
              </w:rPr>
              <w:t xml:space="preserve"> là trọng tâm của tam giác và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42AA8851">
                <v:shape id="_x0000_i2144" type="#_x0000_t75" style="width:15pt;height:14.25pt" o:ole="">
                  <v:imagedata r:id="rId2229" o:title=""/>
                </v:shape>
                <o:OLEObject Type="Embed" ProgID="Equation.DSMT4" ShapeID="_x0000_i2144" DrawAspect="Content" ObjectID="_1686896389" r:id="rId2230"/>
              </w:object>
            </w:r>
            <w:r w:rsidRPr="002A7114">
              <w:rPr>
                <w:rFonts w:ascii="Chu Van An" w:hAnsi="Chu Van An" w:cs="Chu Van An"/>
              </w:rPr>
              <w:t xml:space="preserve"> là ảnh của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233C7095">
                <v:shape id="_x0000_i2145" type="#_x0000_t75" style="width:12.75pt;height:14.25pt" o:ole="">
                  <v:imagedata r:id="rId2231" o:title=""/>
                </v:shape>
                <o:OLEObject Type="Embed" ProgID="Equation.DSMT4" ShapeID="_x0000_i2145" DrawAspect="Content" ObjectID="_1686896390" r:id="rId2232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345" w14:anchorId="60B7BFD8">
                <v:shape id="_x0000_i2146" type="#_x0000_t75" style="width:21pt;height:17.25pt" o:ole="">
                  <v:imagedata r:id="rId2233" o:title=""/>
                </v:shape>
                <o:OLEObject Type="Embed" ProgID="Equation.DSMT4" ShapeID="_x0000_i2146" DrawAspect="Content" ObjectID="_1686896391" r:id="rId2234"/>
              </w:object>
            </w:r>
            <w:r w:rsidRPr="002A7114">
              <w:rPr>
                <w:rFonts w:ascii="Chu Van An" w:hAnsi="Chu Van An" w:cs="Chu Van An"/>
              </w:rPr>
              <w:t xml:space="preserve">. Tìm tọa độ điểm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0447B8C2">
                <v:shape id="_x0000_i2147" type="#_x0000_t75" style="width:15pt;height:14.25pt" o:ole="">
                  <v:imagedata r:id="rId2235" o:title=""/>
                </v:shape>
                <o:OLEObject Type="Embed" ProgID="Equation.DSMT4" ShapeID="_x0000_i2147" DrawAspect="Content" ObjectID="_1686896392" r:id="rId2236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B137DF9" w14:textId="55B68508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8" w:name="c40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45" w:dyaOrig="405" w14:anchorId="4E87A48C">
                <v:shape id="_x0000_i2148" type="#_x0000_t75" style="width:47.25pt;height:20.25pt" o:ole="">
                  <v:imagedata r:id="rId2237" o:title=""/>
                </v:shape>
                <o:OLEObject Type="Embed" ProgID="Equation.DSMT4" ShapeID="_x0000_i2148" DrawAspect="Content" ObjectID="_1686896393" r:id="rId2238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09" w:name="c40b"/>
            <w:bookmarkEnd w:id="208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25" w:dyaOrig="405" w14:anchorId="44C05FEF">
                <v:shape id="_x0000_i2149" type="#_x0000_t75" style="width:41.25pt;height:20.25pt" o:ole="">
                  <v:imagedata r:id="rId2239" o:title=""/>
                </v:shape>
                <o:OLEObject Type="Embed" ProgID="Equation.DSMT4" ShapeID="_x0000_i2149" DrawAspect="Content" ObjectID="_1686896394" r:id="rId2240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10" w:name="c40c"/>
            <w:bookmarkEnd w:id="209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80" w:dyaOrig="405" w14:anchorId="232D1BD5">
                <v:shape id="_x0000_i2150" type="#_x0000_t75" style="width:39pt;height:20.25pt" o:ole="">
                  <v:imagedata r:id="rId2241" o:title=""/>
                </v:shape>
                <o:OLEObject Type="Embed" ProgID="Equation.DSMT4" ShapeID="_x0000_i2150" DrawAspect="Content" ObjectID="_1686896395" r:id="rId2242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11" w:name="c40d"/>
            <w:bookmarkEnd w:id="210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60" w:dyaOrig="405" w14:anchorId="14918336">
                <v:shape id="_x0000_i2151" type="#_x0000_t75" style="width:48pt;height:20.25pt" o:ole="">
                  <v:imagedata r:id="rId2243" o:title=""/>
                </v:shape>
                <o:OLEObject Type="Embed" ProgID="Equation.DSMT4" ShapeID="_x0000_i2151" DrawAspect="Content" ObjectID="_1686896396" r:id="rId2244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bookmarkEnd w:id="211"/>
          <w:p w14:paraId="65D4B9A8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E35A25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3A434F9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F24DCA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12" w:name="c41q"/>
            <w:bookmarkEnd w:id="212"/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>41:</w:t>
            </w:r>
            <w:r w:rsidRPr="002A7114">
              <w:rPr>
                <w:rFonts w:ascii="Chu Van An" w:hAnsi="Chu Van An" w:cs="Chu Van An"/>
                <w:lang w:val="vi-V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D637760">
                <v:shape id="_x0000_i2152" type="#_x0000_t75" style="width:23.25pt;height:15.75pt" o:ole="">
                  <v:imagedata r:id="rId2245" o:title=""/>
                </v:shape>
                <o:OLEObject Type="Embed" ProgID="Equation.DSMT4" ShapeID="_x0000_i2152" DrawAspect="Content" ObjectID="_1686896397" r:id="rId2246"/>
              </w:object>
            </w:r>
            <w:r w:rsidRPr="002A7114">
              <w:rPr>
                <w:rFonts w:ascii="Chu Van An" w:hAnsi="Chu Van An" w:cs="Chu Van An"/>
                <w:lang w:val="vi-VN"/>
              </w:rPr>
              <w:t xml:space="preserve">, cho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85" w:dyaOrig="405" w14:anchorId="5BE75FA9">
                <v:shape id="_x0000_i2153" type="#_x0000_t75" style="width:44.25pt;height:20.25pt" o:ole="">
                  <v:imagedata r:id="rId2247" o:title=""/>
                </v:shape>
                <o:OLEObject Type="Embed" ProgID="Equation.DSMT4" ShapeID="_x0000_i2153" DrawAspect="Content" ObjectID="_1686896398" r:id="rId2248"/>
              </w:object>
            </w:r>
            <w:r w:rsidRPr="002A7114">
              <w:rPr>
                <w:rFonts w:ascii="Chu Van An" w:hAnsi="Chu Van An" w:cs="Chu Van An"/>
                <w:lang w:val="vi-VN"/>
              </w:rPr>
              <w:t xml:space="preserve">. Tìm tọa độ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64DC2AA">
                <v:shape id="_x0000_i2154" type="#_x0000_t75" style="width:12pt;height:12.75pt" o:ole="">
                  <v:imagedata r:id="rId2249" o:title=""/>
                </v:shape>
                <o:OLEObject Type="Embed" ProgID="Equation.DSMT4" ShapeID="_x0000_i2154" DrawAspect="Content" ObjectID="_1686896399" r:id="rId2250"/>
              </w:object>
            </w:r>
            <w:r w:rsidRPr="002A7114">
              <w:rPr>
                <w:rFonts w:ascii="Chu Van An" w:hAnsi="Chu Van An" w:cs="Chu Van An"/>
                <w:lang w:val="vi-VN"/>
              </w:rPr>
              <w:t xml:space="preserve"> sao cho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031DFA9">
                <v:shape id="_x0000_i2155" type="#_x0000_t75" style="width:12pt;height:12.75pt" o:ole="">
                  <v:imagedata r:id="rId2251" o:title=""/>
                </v:shape>
                <o:OLEObject Type="Embed" ProgID="Equation.DSMT4" ShapeID="_x0000_i2155" DrawAspect="Content" ObjectID="_1686896400" r:id="rId2252"/>
              </w:object>
            </w:r>
            <w:r w:rsidRPr="002A7114">
              <w:rPr>
                <w:rFonts w:ascii="Chu Van An" w:hAnsi="Chu Van An" w:cs="Chu Van An"/>
                <w:lang w:val="vi-VN"/>
              </w:rPr>
              <w:t xml:space="preserve"> là ảnh của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45DF917">
                <v:shape id="_x0000_i2156" type="#_x0000_t75" style="width:12pt;height:12.75pt" o:ole="">
                  <v:imagedata r:id="rId2253" o:title=""/>
                </v:shape>
                <o:OLEObject Type="Embed" ProgID="Equation.DSMT4" ShapeID="_x0000_i2156" DrawAspect="Content" ObjectID="_1686896401" r:id="rId2254"/>
              </w:object>
            </w:r>
            <w:r w:rsidRPr="002A7114">
              <w:rPr>
                <w:rFonts w:ascii="Chu Van An" w:hAnsi="Chu Van An" w:cs="Chu Van An"/>
                <w:lang w:val="vi-VN"/>
              </w:rPr>
              <w:t xml:space="preserve"> qua phép tịnh tiến theo véctơ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74299EA7">
                <v:shape id="_x0000_i2157" type="#_x0000_t75" style="width:42.75pt;height:20.25pt" o:ole="">
                  <v:imagedata r:id="rId2255" o:title=""/>
                </v:shape>
                <o:OLEObject Type="Embed" ProgID="Equation.DSMT4" ShapeID="_x0000_i2157" DrawAspect="Content" ObjectID="_1686896402" r:id="rId2256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</w:p>
          <w:p w14:paraId="3E9F30E0" w14:textId="7FE10DDB" w:rsidR="00691FDD" w:rsidRPr="002A7114" w:rsidRDefault="00691FDD" w:rsidP="005434D1">
            <w:pPr>
              <w:pStyle w:val="Normal1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3" w:name="c41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hAnsi="Chu Van An" w:cs="Chu Van An"/>
                <w:position w:val="-14"/>
                <w:szCs w:val="24"/>
              </w:rPr>
              <w:object w:dxaOrig="885" w:dyaOrig="405" w14:anchorId="7BB856D2">
                <v:shape id="_x0000_i2158" type="#_x0000_t75" style="width:44.25pt;height:20.25pt" o:ole="">
                  <v:imagedata r:id="rId2257" o:title=""/>
                </v:shape>
                <o:OLEObject Type="Embed" ProgID="Equation.DSMT4" ShapeID="_x0000_i2158" DrawAspect="Content" ObjectID="_1686896403" r:id="rId2258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14" w:name="c41b"/>
            <w:bookmarkEnd w:id="21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4"/>
                <w:szCs w:val="24"/>
              </w:rPr>
              <w:object w:dxaOrig="900" w:dyaOrig="405" w14:anchorId="69E7A6C1">
                <v:shape id="_x0000_i2159" type="#_x0000_t75" style="width:45pt;height:20.25pt" o:ole="">
                  <v:imagedata r:id="rId2259" o:title=""/>
                </v:shape>
                <o:OLEObject Type="Embed" ProgID="Equation.DSMT4" ShapeID="_x0000_i2159" DrawAspect="Content" ObjectID="_1686896404" r:id="rId2260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15" w:name="c41c"/>
            <w:bookmarkEnd w:id="214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4"/>
                <w:szCs w:val="24"/>
              </w:rPr>
              <w:object w:dxaOrig="855" w:dyaOrig="405" w14:anchorId="76F52CAD">
                <v:shape id="_x0000_i2160" type="#_x0000_t75" style="width:42.75pt;height:20.25pt" o:ole="">
                  <v:imagedata r:id="rId2261" o:title=""/>
                </v:shape>
                <o:OLEObject Type="Embed" ProgID="Equation.DSMT4" ShapeID="_x0000_i2160" DrawAspect="Content" ObjectID="_1686896405" r:id="rId2262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16" w:name="c41d"/>
            <w:bookmarkEnd w:id="21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hAnsi="Chu Van An" w:cs="Chu Van An"/>
                <w:position w:val="-14"/>
                <w:szCs w:val="24"/>
              </w:rPr>
              <w:object w:dxaOrig="720" w:dyaOrig="405" w14:anchorId="36BFDEA3">
                <v:shape id="_x0000_i2161" type="#_x0000_t75" style="width:36pt;height:20.25pt" o:ole="">
                  <v:imagedata r:id="rId2263" o:title=""/>
                </v:shape>
                <o:OLEObject Type="Embed" ProgID="Equation.DSMT4" ShapeID="_x0000_i2161" DrawAspect="Content" ObjectID="_1686896406" r:id="rId2264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216"/>
          <w:p w14:paraId="7C22C9D4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A5BCA8" w14:textId="77777777" w:rsidR="00691FDD" w:rsidRPr="002A7114" w:rsidRDefault="00691FDD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00DD8B9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508C60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80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17" w:name="c42q"/>
            <w:bookmarkEnd w:id="217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42:</w:t>
            </w:r>
            <w:r w:rsidRPr="002A7114">
              <w:rPr>
                <w:rFonts w:ascii="Chu Van An" w:hAnsi="Chu Van An" w:cs="Chu Van An"/>
                <w:lang w:val="sv-SE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  <w:lang w:val="sv-SE"/>
              </w:rPr>
              <w:object w:dxaOrig="465" w:dyaOrig="330" w14:anchorId="79CCDB5E">
                <v:shape id="_x0000_i2162" type="#_x0000_t75" style="width:23.25pt;height:16.5pt" o:ole="">
                  <v:imagedata r:id="rId387" o:title=""/>
                </v:shape>
                <o:OLEObject Type="Embed" ProgID="Equation.DSMT4" ShapeID="_x0000_i2162" DrawAspect="Content" ObjectID="_1686896407" r:id="rId2265"/>
              </w:object>
            </w:r>
            <w:r w:rsidRPr="002A7114">
              <w:rPr>
                <w:rFonts w:ascii="Chu Van An" w:hAnsi="Chu Van An" w:cs="Chu Van An"/>
                <w:lang w:val="sv-SE"/>
              </w:rPr>
              <w:t xml:space="preserve">, cho đường tròn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  <w:lang w:val="sv-SE"/>
              </w:rPr>
              <w:object w:dxaOrig="420" w:dyaOrig="405" w14:anchorId="4308A247">
                <v:shape id="_x0000_i2163" type="#_x0000_t75" style="width:21pt;height:20.25pt" o:ole="">
                  <v:imagedata r:id="rId2266" o:title=""/>
                </v:shape>
                <o:OLEObject Type="Embed" ProgID="Equation.DSMT4" ShapeID="_x0000_i2163" DrawAspect="Content" ObjectID="_1686896408" r:id="rId2267"/>
              </w:object>
            </w:r>
            <w:r w:rsidRPr="002A7114">
              <w:rPr>
                <w:rFonts w:ascii="Chu Van An" w:hAnsi="Chu Van An" w:cs="Chu Van An"/>
                <w:lang w:val="sv-SE"/>
              </w:rPr>
              <w:t xml:space="preserve"> có phương trình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  <w:lang w:val="sv-SE"/>
              </w:rPr>
              <w:object w:dxaOrig="2115" w:dyaOrig="360" w14:anchorId="3D4664D2">
                <v:shape id="_x0000_i2164" type="#_x0000_t75" style="width:105.75pt;height:18pt" o:ole="">
                  <v:imagedata r:id="rId2268" o:title=""/>
                </v:shape>
                <o:OLEObject Type="Embed" ProgID="Equation.DSMT4" ShapeID="_x0000_i2164" DrawAspect="Content" ObjectID="_1686896409" r:id="rId2269"/>
              </w:object>
            </w:r>
            <w:r w:rsidRPr="002A7114">
              <w:rPr>
                <w:rFonts w:ascii="Chu Van An" w:hAnsi="Chu Van An" w:cs="Chu Van An"/>
                <w:lang w:val="sv-SE"/>
              </w:rPr>
              <w:t xml:space="preserve">. Tìm phương trình đường tròn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  <w:lang w:val="sv-SE"/>
              </w:rPr>
              <w:object w:dxaOrig="375" w:dyaOrig="405" w14:anchorId="50969CC3">
                <v:shape id="_x0000_i2165" type="#_x0000_t75" style="width:18.75pt;height:20.25pt" o:ole="">
                  <v:imagedata r:id="rId2270" o:title=""/>
                </v:shape>
                <o:OLEObject Type="Embed" ProgID="Equation.DSMT4" ShapeID="_x0000_i2165" DrawAspect="Content" ObjectID="_1686896410" r:id="rId2271"/>
              </w:object>
            </w:r>
            <w:r w:rsidRPr="002A7114">
              <w:rPr>
                <w:rFonts w:ascii="Chu Van An" w:hAnsi="Chu Van An" w:cs="Chu Van An"/>
                <w:lang w:val="sv-SE"/>
              </w:rPr>
              <w:t xml:space="preserve"> biết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  <w:lang w:val="sv-SE"/>
              </w:rPr>
              <w:object w:dxaOrig="420" w:dyaOrig="405" w14:anchorId="3D08C1D4">
                <v:shape id="_x0000_i2166" type="#_x0000_t75" style="width:21pt;height:20.25pt" o:ole="">
                  <v:imagedata r:id="rId2272" o:title=""/>
                </v:shape>
                <o:OLEObject Type="Embed" ProgID="Equation.DSMT4" ShapeID="_x0000_i2166" DrawAspect="Content" ObjectID="_1686896411" r:id="rId2273"/>
              </w:object>
            </w:r>
            <w:r w:rsidRPr="002A7114">
              <w:rPr>
                <w:rFonts w:ascii="Chu Van An" w:hAnsi="Chu Van An" w:cs="Chu Van An"/>
                <w:lang w:val="sv-SE"/>
              </w:rPr>
              <w:t xml:space="preserve"> là ảnh của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  <w:lang w:val="sv-SE"/>
              </w:rPr>
              <w:object w:dxaOrig="375" w:dyaOrig="405" w14:anchorId="1400A574">
                <v:shape id="_x0000_i2167" type="#_x0000_t75" style="width:18.75pt;height:20.25pt" o:ole="">
                  <v:imagedata r:id="rId2274" o:title=""/>
                </v:shape>
                <o:OLEObject Type="Embed" ProgID="Equation.DSMT4" ShapeID="_x0000_i2167" DrawAspect="Content" ObjectID="_1686896412" r:id="rId2275"/>
              </w:object>
            </w:r>
            <w:r w:rsidRPr="002A7114">
              <w:rPr>
                <w:rFonts w:ascii="Chu Van An" w:hAnsi="Chu Van An" w:cs="Chu Van An"/>
                <w:lang w:val="sv-SE"/>
              </w:rPr>
              <w:t xml:space="preserve"> qua phép tịnh tiến theo vectơ </w:t>
            </w:r>
            <w:r w:rsidRPr="002A7114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  <w:lang w:val="sv-SE"/>
              </w:rPr>
              <w:object w:dxaOrig="1080" w:dyaOrig="405" w14:anchorId="77D818E5">
                <v:shape id="_x0000_i2168" type="#_x0000_t75" style="width:54pt;height:20.25pt" o:ole="">
                  <v:imagedata r:id="rId2276" o:title=""/>
                </v:shape>
                <o:OLEObject Type="Embed" ProgID="Equation.DSMT4" ShapeID="_x0000_i2168" DrawAspect="Content" ObjectID="_1686896413" r:id="rId2277"/>
              </w:object>
            </w:r>
            <w:r w:rsidRPr="002A7114">
              <w:rPr>
                <w:rFonts w:ascii="Chu Van An" w:hAnsi="Chu Van An" w:cs="Chu Van An"/>
                <w:lang w:val="sv-SE"/>
              </w:rPr>
              <w:t>.</w:t>
            </w:r>
          </w:p>
          <w:p w14:paraId="04260DC7" w14:textId="7E68A7A6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18" w:name="c42a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80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580" w:dyaOrig="405" w14:anchorId="38400D84">
                <v:shape id="_x0000_i2169" type="#_x0000_t75" style="width:129pt;height:20.25pt" o:ole="">
                  <v:imagedata r:id="rId2278" o:title=""/>
                </v:shape>
                <o:OLEObject Type="Embed" ProgID="Equation.DSMT4" ShapeID="_x0000_i2169" DrawAspect="Content" ObjectID="_1686896414" r:id="rId2279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42EB4909" w14:textId="488FB706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80"/>
              </w:rPr>
            </w:pPr>
            <w:bookmarkStart w:id="219" w:name="c42b"/>
            <w:bookmarkEnd w:id="218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28"/>
                <w:szCs w:val="24"/>
              </w:rPr>
              <w:object w:dxaOrig="2910" w:dyaOrig="735" w14:anchorId="0C535267">
                <v:shape id="_x0000_i2170" type="#_x0000_t75" style="width:145.5pt;height:36.75pt" o:ole="">
                  <v:imagedata r:id="rId2280" o:title=""/>
                </v:shape>
                <o:OLEObject Type="Embed" ProgID="Equation.DSMT4" ShapeID="_x0000_i2170" DrawAspect="Content" ObjectID="_1686896415" r:id="rId2281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575DAB85" w14:textId="7DF84A19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bookmarkStart w:id="220" w:name="c42c"/>
            <w:bookmarkEnd w:id="219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80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820" w:dyaOrig="405" w14:anchorId="738CFDE6">
                <v:shape id="_x0000_i2171" type="#_x0000_t75" style="width:141pt;height:20.25pt" o:ole="">
                  <v:imagedata r:id="rId2282" o:title=""/>
                </v:shape>
                <o:OLEObject Type="Embed" ProgID="Equation.DSMT4" ShapeID="_x0000_i2171" DrawAspect="Content" ObjectID="_1686896416" r:id="rId2283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3F89F192" w14:textId="6C071CFB" w:rsidR="00691FDD" w:rsidRPr="002A7114" w:rsidRDefault="00691FDD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80"/>
              </w:rPr>
            </w:pPr>
            <w:bookmarkStart w:id="221" w:name="c42d"/>
            <w:bookmarkEnd w:id="220"/>
            <w:r w:rsidRPr="002A711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  <w:lang w:val="vi-VN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4"/>
                <w:szCs w:val="24"/>
              </w:rPr>
              <w:object w:dxaOrig="2505" w:dyaOrig="435" w14:anchorId="02F56183">
                <v:shape id="_x0000_i2172" type="#_x0000_t75" style="width:125.25pt;height:21.75pt" o:ole="">
                  <v:imagedata r:id="rId2284" o:title=""/>
                </v:shape>
                <o:OLEObject Type="Embed" ProgID="Equation.DSMT4" ShapeID="_x0000_i2172" DrawAspect="Content" ObjectID="_1686896417" r:id="rId2285"/>
              </w:object>
            </w:r>
            <w:r w:rsidRPr="002A7114">
              <w:rPr>
                <w:rFonts w:ascii="Chu Van An" w:hAnsi="Chu Van An" w:cs="Chu Van An"/>
                <w:lang w:val="vi-VN"/>
              </w:rPr>
              <w:t>.</w:t>
            </w:r>
          </w:p>
          <w:bookmarkEnd w:id="221"/>
          <w:p w14:paraId="2A05493A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D71216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2A7114" w14:paraId="163CF3C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400EA5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22" w:name="c43q"/>
            <w:bookmarkEnd w:id="222"/>
            <w:r w:rsidRPr="002A7114">
              <w:rPr>
                <w:rFonts w:ascii="Chu Van An" w:hAnsi="Chu Van An" w:cs="Chu Van An"/>
                <w:b/>
                <w:color w:val="0000FF"/>
              </w:rPr>
              <w:t>43:</w:t>
            </w:r>
            <w:r w:rsidRPr="002A7114">
              <w:rPr>
                <w:rFonts w:ascii="Chu Van An" w:hAnsi="Chu Van An" w:cs="Chu Van An"/>
              </w:rPr>
              <w:t xml:space="preserve">Trong mặt phẳng với hệ trục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1AAA82EF">
                <v:shape id="_x0000_i2173" type="#_x0000_t75" style="width:22.5pt;height:16.5pt" o:ole="">
                  <v:imagedata r:id="rId2286" o:title=""/>
                </v:shape>
                <o:OLEObject Type="Embed" ProgID="Equation.DSMT4" ShapeID="_x0000_i2173" DrawAspect="Content" ObjectID="_1686896418" r:id="rId2287"/>
              </w:object>
            </w:r>
            <w:r w:rsidRPr="002A7114">
              <w:rPr>
                <w:rFonts w:ascii="Chu Van An" w:hAnsi="Chu Van An" w:cs="Chu Van An"/>
              </w:rPr>
              <w:t xml:space="preserve"> cho đường thẳng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1A6DC1FA">
                <v:shape id="_x0000_i2174" type="#_x0000_t75" style="width:61.5pt;height:16.5pt" o:ole="">
                  <v:imagedata r:id="rId2288" o:title=""/>
                </v:shape>
                <o:OLEObject Type="Embed" ProgID="Equation.DSMT4" ShapeID="_x0000_i2174" DrawAspect="Content" ObjectID="_1686896419" r:id="rId2289"/>
              </w:object>
            </w:r>
            <w:r w:rsidRPr="002A7114">
              <w:rPr>
                <w:rFonts w:ascii="Chu Van An" w:hAnsi="Chu Van An" w:cs="Chu Van An"/>
              </w:rPr>
              <w:t xml:space="preserve"> và đường tròn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590" w:dyaOrig="405" w14:anchorId="7FB7524F">
                <v:shape id="_x0000_i2175" type="#_x0000_t75" style="width:79.5pt;height:20.25pt" o:ole="">
                  <v:imagedata r:id="rId2290" o:title=""/>
                </v:shape>
                <o:OLEObject Type="Embed" ProgID="Equation.DSMT4" ShapeID="_x0000_i2175" DrawAspect="Content" ObjectID="_1686896420" r:id="rId2291"/>
              </w:object>
            </w:r>
            <w:r w:rsidRPr="002A7114">
              <w:rPr>
                <w:rFonts w:ascii="Chu Van An" w:hAnsi="Chu Van An" w:cs="Chu Van An"/>
              </w:rPr>
              <w:t xml:space="preserve">; gọi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6DD8D45">
                <v:shape id="_x0000_i2176" type="#_x0000_t75" style="width:12pt;height:13.5pt" o:ole="">
                  <v:imagedata r:id="rId2292" o:title=""/>
                </v:shape>
                <o:OLEObject Type="Embed" ProgID="Equation.DSMT4" ShapeID="_x0000_i2176" DrawAspect="Content" ObjectID="_1686896421" r:id="rId2293"/>
              </w:object>
            </w:r>
            <w:r w:rsidRPr="002A7114">
              <w:rPr>
                <w:rFonts w:ascii="Chu Van An" w:hAnsi="Chu Van An" w:cs="Chu Van An"/>
              </w:rPr>
              <w:t>,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6C81718C">
                <v:shape id="_x0000_i2177" type="#_x0000_t75" style="width:12pt;height:13.5pt" o:ole="">
                  <v:imagedata r:id="rId2294" o:title=""/>
                </v:shape>
                <o:OLEObject Type="Embed" ProgID="Equation.DSMT4" ShapeID="_x0000_i2177" DrawAspect="Content" ObjectID="_1686896422" r:id="rId2295"/>
              </w:object>
            </w:r>
            <w:r w:rsidRPr="002A7114">
              <w:rPr>
                <w:rFonts w:ascii="Chu Van An" w:hAnsi="Chu Van An" w:cs="Chu Van An"/>
                <w:position w:val="-4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là giao điểm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3CEDEDC3">
                <v:shape id="_x0000_i2178" type="#_x0000_t75" style="width:10.5pt;height:14.25pt" o:ole="">
                  <v:imagedata r:id="rId2296" o:title=""/>
                </v:shape>
                <o:OLEObject Type="Embed" ProgID="Equation.DSMT4" ShapeID="_x0000_i2178" DrawAspect="Content" ObjectID="_1686896423" r:id="rId2297"/>
              </w:object>
            </w:r>
            <w:r w:rsidRPr="002A7114">
              <w:rPr>
                <w:rFonts w:ascii="Chu Van An" w:hAnsi="Chu Van An" w:cs="Chu Van An"/>
                <w:position w:val="-4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của và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35" w:dyaOrig="405" w14:anchorId="0EC72CE2">
                <v:shape id="_x0000_i2179" type="#_x0000_t75" style="width:21.75pt;height:20.25pt" o:ole="">
                  <v:imagedata r:id="rId2298" o:title=""/>
                </v:shape>
                <o:OLEObject Type="Embed" ProgID="Equation.DSMT4" ShapeID="_x0000_i2179" DrawAspect="Content" ObjectID="_1686896424" r:id="rId2299"/>
              </w:object>
            </w:r>
            <w:r w:rsidRPr="002A7114">
              <w:rPr>
                <w:rFonts w:ascii="Chu Van An" w:hAnsi="Chu Van An" w:cs="Chu Van An"/>
              </w:rPr>
              <w:t xml:space="preserve">. Phép tịnh tiến theo véctơ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85" w:dyaOrig="435" w14:anchorId="0A1181D1">
                <v:shape id="_x0000_i2180" type="#_x0000_t75" style="width:44.25pt;height:21.75pt" o:ole="">
                  <v:imagedata r:id="rId2300" o:title=""/>
                </v:shape>
                <o:OLEObject Type="Embed" ProgID="Equation.DSMT4" ShapeID="_x0000_i2180" DrawAspect="Content" ObjectID="_1686896425" r:id="rId2301"/>
              </w:object>
            </w:r>
            <w:r w:rsidRPr="002A7114">
              <w:rPr>
                <w:rFonts w:ascii="Chu Van An" w:hAnsi="Chu Van An" w:cs="Chu Van An"/>
              </w:rPr>
              <w:t xml:space="preserve"> biến hai điểm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5CADECBD">
                <v:shape id="_x0000_i2181" type="#_x0000_t75" style="width:12pt;height:13.5pt" o:ole="">
                  <v:imagedata r:id="rId2292" o:title=""/>
                </v:shape>
                <o:OLEObject Type="Embed" ProgID="Equation.DSMT4" ShapeID="_x0000_i2181" DrawAspect="Content" ObjectID="_1686896426" r:id="rId2302"/>
              </w:object>
            </w:r>
            <w:r w:rsidRPr="002A7114">
              <w:rPr>
                <w:rFonts w:ascii="Chu Van An" w:hAnsi="Chu Van An" w:cs="Chu Van An"/>
              </w:rPr>
              <w:t>,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760093F">
                <v:shape id="_x0000_i2182" type="#_x0000_t75" style="width:12pt;height:13.5pt" o:ole="">
                  <v:imagedata r:id="rId2294" o:title=""/>
                </v:shape>
                <o:OLEObject Type="Embed" ProgID="Equation.DSMT4" ShapeID="_x0000_i2182" DrawAspect="Content" ObjectID="_1686896427" r:id="rId2303"/>
              </w:object>
            </w:r>
            <w:r w:rsidRPr="002A7114">
              <w:rPr>
                <w:rFonts w:ascii="Chu Van An" w:hAnsi="Chu Van An" w:cs="Chu Van An"/>
                <w:position w:val="-4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lần lượt thành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15" w:dyaOrig="330" w14:anchorId="5A4F6FA8">
                <v:shape id="_x0000_i2183" type="#_x0000_t75" style="width:30.75pt;height:16.5pt" o:ole="">
                  <v:imagedata r:id="rId2304" o:title=""/>
                </v:shape>
                <o:OLEObject Type="Embed" ProgID="Equation.DSMT4" ShapeID="_x0000_i2183" DrawAspect="Content" ObjectID="_1686896428" r:id="rId2305"/>
              </w:object>
            </w:r>
            <w:r w:rsidRPr="002A7114">
              <w:rPr>
                <w:rFonts w:ascii="Chu Van An" w:hAnsi="Chu Van An" w:cs="Chu Van An"/>
              </w:rPr>
              <w:t xml:space="preserve">. Khi đó độ dài đoạn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555" w:dyaOrig="270" w14:anchorId="347B5B98">
                <v:shape id="_x0000_i2184" type="#_x0000_t75" style="width:27.75pt;height:13.5pt" o:ole="">
                  <v:imagedata r:id="rId2306" o:title=""/>
                </v:shape>
                <o:OLEObject Type="Embed" ProgID="Equation.DSMT4" ShapeID="_x0000_i2184" DrawAspect="Content" ObjectID="_1686896429" r:id="rId2307"/>
              </w:object>
            </w:r>
            <w:r w:rsidRPr="002A7114">
              <w:rPr>
                <w:rFonts w:ascii="Chu Van An" w:hAnsi="Chu Van An" w:cs="Chu Van An"/>
              </w:rPr>
              <w:t xml:space="preserve"> là</w:t>
            </w:r>
          </w:p>
          <w:p w14:paraId="0A7EA909" w14:textId="1F006039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223" w:name="c43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10" w:dyaOrig="270" w14:anchorId="7B75AEB5">
                <v:shape id="_x0000_i2185" type="#_x0000_t75" style="width:10.5pt;height:13.5pt" o:ole="">
                  <v:imagedata r:id="rId2308" o:title=""/>
                </v:shape>
                <o:OLEObject Type="Embed" ProgID="Equation.DSMT4" ShapeID="_x0000_i2185" DrawAspect="Content" ObjectID="_1686896430" r:id="rId2309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24" w:name="c43b"/>
            <w:bookmarkEnd w:id="22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90" w:dyaOrig="345" w14:anchorId="6CBC4372">
                <v:shape id="_x0000_i2186" type="#_x0000_t75" style="width:19.5pt;height:17.25pt" o:ole="">
                  <v:imagedata r:id="rId2310" o:title=""/>
                </v:shape>
                <o:OLEObject Type="Embed" ProgID="Equation.DSMT4" ShapeID="_x0000_i2186" DrawAspect="Content" ObjectID="_1686896431" r:id="rId231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25" w:name="c43c"/>
            <w:bookmarkEnd w:id="224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495" w:dyaOrig="390" w14:anchorId="0D74699F">
                <v:shape id="_x0000_i2187" type="#_x0000_t75" style="width:24.75pt;height:19.5pt" o:ole="">
                  <v:imagedata r:id="rId2312" o:title=""/>
                </v:shape>
                <o:OLEObject Type="Embed" ProgID="Equation.DSMT4" ShapeID="_x0000_i2187" DrawAspect="Content" ObjectID="_1686896432" r:id="rId2313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26" w:name="c43d"/>
            <w:bookmarkEnd w:id="22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10" w:dyaOrig="330" w14:anchorId="4604C051">
                <v:shape id="_x0000_i2188" type="#_x0000_t75" style="width:25.5pt;height:16.5pt" o:ole="">
                  <v:imagedata r:id="rId2314" o:title=""/>
                </v:shape>
                <o:OLEObject Type="Embed" ProgID="Equation.DSMT4" ShapeID="_x0000_i2188" DrawAspect="Content" ObjectID="_1686896433" r:id="rId2315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bookmarkEnd w:id="226"/>
          <w:p w14:paraId="38277C16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D02C36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0E39AA7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5FE850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227" w:name="c44q"/>
            <w:bookmarkEnd w:id="227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>44:</w:t>
            </w:r>
            <w:r w:rsidRPr="002A7114">
              <w:rPr>
                <w:rFonts w:ascii="Chu Van An" w:hAnsi="Chu Van An" w:cs="Chu Van An"/>
              </w:rPr>
              <w:t xml:space="preserve">Cho parabol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05" w14:anchorId="3F52CF2C">
                <v:shape id="_x0000_i2189" type="#_x0000_t75" style="width:107.25pt;height:20.25pt" o:ole="">
                  <v:imagedata r:id="rId2316" o:title=""/>
                </v:shape>
                <o:OLEObject Type="Embed" ProgID="Equation.DSMT4" ShapeID="_x0000_i2189" DrawAspect="Content" ObjectID="_1686896434" r:id="rId2317"/>
              </w:object>
            </w:r>
            <w:r w:rsidRPr="002A7114">
              <w:rPr>
                <w:rFonts w:ascii="Chu Van An" w:hAnsi="Chu Van An" w:cs="Chu Van An"/>
              </w:rPr>
              <w:t xml:space="preserve">. Tìm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25" w14:anchorId="66E2AC77">
                <v:shape id="_x0000_i2190" type="#_x0000_t75" style="width:12.75pt;height:11.25pt" o:ole="">
                  <v:imagedata r:id="rId2318" o:title=""/>
                </v:shape>
                <o:OLEObject Type="Embed" ProgID="Equation.DSMT4" ShapeID="_x0000_i2190" DrawAspect="Content" ObjectID="_1686896435" r:id="rId2319"/>
              </w:object>
            </w:r>
            <w:r w:rsidRPr="002A7114">
              <w:rPr>
                <w:rFonts w:ascii="Chu Van An" w:hAnsi="Chu Van An" w:cs="Chu Van An"/>
              </w:rPr>
              <w:t xml:space="preserve"> sao cho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20FF3723">
                <v:shape id="_x0000_i2191" type="#_x0000_t75" style="width:21pt;height:20.25pt" o:ole="">
                  <v:imagedata r:id="rId2320" o:title=""/>
                </v:shape>
                <o:OLEObject Type="Embed" ProgID="Equation.DSMT4" ShapeID="_x0000_i2191" DrawAspect="Content" ObjectID="_1686896436" r:id="rId2321"/>
              </w:object>
            </w:r>
            <w:r w:rsidRPr="002A7114">
              <w:rPr>
                <w:rFonts w:ascii="Chu Van An" w:hAnsi="Chu Van An" w:cs="Chu Van An"/>
              </w:rPr>
              <w:t xml:space="preserve"> là ảnh của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00" w:dyaOrig="405" w14:anchorId="79F2EE63">
                <v:shape id="_x0000_i2192" type="#_x0000_t75" style="width:105pt;height:20.25pt" o:ole="">
                  <v:imagedata r:id="rId2322" o:title=""/>
                </v:shape>
                <o:OLEObject Type="Embed" ProgID="Equation.DSMT4" ShapeID="_x0000_i2192" DrawAspect="Content" ObjectID="_1686896437" r:id="rId2323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420" w14:anchorId="77B04066">
                <v:shape id="_x0000_i2193" type="#_x0000_t75" style="width:46.5pt;height:21pt" o:ole="">
                  <v:imagedata r:id="rId2324" o:title=""/>
                </v:shape>
                <o:OLEObject Type="Embed" ProgID="Equation.DSMT4" ShapeID="_x0000_i2193" DrawAspect="Content" ObjectID="_1686896438" r:id="rId232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9601D8D" w14:textId="6582C95B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8" w:name="c44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555" w:dyaOrig="285" w14:anchorId="3FA393BF">
                <v:shape id="_x0000_i2194" type="#_x0000_t75" style="width:27.75pt;height:14.25pt" o:ole="">
                  <v:imagedata r:id="rId2326" o:title=""/>
                </v:shape>
                <o:OLEObject Type="Embed" ProgID="Equation.DSMT4" ShapeID="_x0000_i2194" DrawAspect="Content" ObjectID="_1686896439" r:id="rId2327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29" w:name="c44b"/>
            <w:bookmarkEnd w:id="228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720" w:dyaOrig="285" w14:anchorId="0167E89F">
                <v:shape id="_x0000_i2195" type="#_x0000_t75" style="width:36pt;height:14.25pt" o:ole="">
                  <v:imagedata r:id="rId2328" o:title=""/>
                </v:shape>
                <o:OLEObject Type="Embed" ProgID="Equation.DSMT4" ShapeID="_x0000_i2195" DrawAspect="Content" ObjectID="_1686896440" r:id="rId2329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30" w:name="c44c"/>
            <w:bookmarkEnd w:id="229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615" w:dyaOrig="285" w14:anchorId="0A53D443">
                <v:shape id="_x0000_i2196" type="#_x0000_t75" style="width:30.75pt;height:14.25pt" o:ole="">
                  <v:imagedata r:id="rId2330" o:title=""/>
                </v:shape>
                <o:OLEObject Type="Embed" ProgID="Equation.DSMT4" ShapeID="_x0000_i2196" DrawAspect="Content" ObjectID="_1686896441" r:id="rId233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31" w:name="c44d"/>
            <w:bookmarkEnd w:id="230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675" w:dyaOrig="285" w14:anchorId="4D02C02B">
                <v:shape id="_x0000_i2197" type="#_x0000_t75" style="width:33.75pt;height:14.25pt" o:ole="">
                  <v:imagedata r:id="rId2332" o:title=""/>
                </v:shape>
                <o:OLEObject Type="Embed" ProgID="Equation.DSMT4" ShapeID="_x0000_i2197" DrawAspect="Content" ObjectID="_1686896442" r:id="rId2333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bookmarkEnd w:id="231"/>
          <w:p w14:paraId="275A97EB" w14:textId="77777777" w:rsidR="00691FDD" w:rsidRPr="002A7114" w:rsidRDefault="00691FDD" w:rsidP="005434D1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982E936" w14:textId="77777777" w:rsidR="00691FDD" w:rsidRPr="002A7114" w:rsidRDefault="00691FDD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1F1F32E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4D55A5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32" w:name="c45q"/>
            <w:bookmarkEnd w:id="232"/>
            <w:r w:rsidRPr="002A7114">
              <w:rPr>
                <w:rFonts w:ascii="Chu Van An" w:hAnsi="Chu Van An" w:cs="Chu Van An"/>
                <w:b/>
                <w:color w:val="0000FF"/>
              </w:rPr>
              <w:t>45:</w:t>
            </w:r>
            <w:r w:rsidRPr="002A7114">
              <w:rPr>
                <w:rFonts w:ascii="Chu Van An" w:hAnsi="Chu Van An" w:cs="Chu Van An"/>
              </w:rPr>
              <w:t xml:space="preserve">Cho parabol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D930EF1">
                <v:shape id="_x0000_i2198" type="#_x0000_t75" style="width:21pt;height:20.25pt" o:ole="">
                  <v:imagedata r:id="rId2334" o:title=""/>
                </v:shape>
                <o:OLEObject Type="Embed" ProgID="Equation.DSMT4" ShapeID="_x0000_i2198" DrawAspect="Content" ObjectID="_1686896443" r:id="rId2335"/>
              </w:object>
            </w:r>
            <w:r w:rsidRPr="002A7114">
              <w:rPr>
                <w:rFonts w:ascii="Chu Van An" w:hAnsi="Chu Van An" w:cs="Chu Van An"/>
              </w:rPr>
              <w:t xml:space="preserve"> có phương trình: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05" w:dyaOrig="360" w14:anchorId="0DB1297E">
                <v:shape id="_x0000_i2199" type="#_x0000_t75" style="width:65.25pt;height:18pt" o:ole="">
                  <v:imagedata r:id="rId2336" o:title=""/>
                </v:shape>
                <o:OLEObject Type="Embed" ProgID="Equation.DSMT4" ShapeID="_x0000_i2199" DrawAspect="Content" ObjectID="_1686896444" r:id="rId2337"/>
              </w:object>
            </w:r>
            <w:r w:rsidRPr="002A7114">
              <w:rPr>
                <w:rFonts w:ascii="Chu Van An" w:hAnsi="Chu Van An" w:cs="Chu Van An"/>
              </w:rPr>
              <w:t xml:space="preserve">. Thực hiện liên tiếp hai phép tịnh tiến theo các vectơ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609176A7">
                <v:shape id="_x0000_i2200" type="#_x0000_t75" style="width:51.75pt;height:21pt" o:ole="">
                  <v:imagedata r:id="rId2338" o:title=""/>
                </v:shape>
                <o:OLEObject Type="Embed" ProgID="Equation.DSMT4" ShapeID="_x0000_i2200" DrawAspect="Content" ObjectID="_1686896445" r:id="rId2339"/>
              </w:object>
            </w:r>
            <w:r w:rsidRPr="002A7114">
              <w:rPr>
                <w:rFonts w:ascii="Chu Van An" w:hAnsi="Chu Van An" w:cs="Chu Van An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20" w14:anchorId="4781C121">
                <v:shape id="_x0000_i2201" type="#_x0000_t75" style="width:45.75pt;height:21pt" o:ole="">
                  <v:imagedata r:id="rId2340" o:title=""/>
                </v:shape>
                <o:OLEObject Type="Embed" ProgID="Equation.DSMT4" ShapeID="_x0000_i2201" DrawAspect="Content" ObjectID="_1686896446" r:id="rId2341"/>
              </w:object>
            </w:r>
            <w:r w:rsidRPr="002A7114">
              <w:rPr>
                <w:rFonts w:ascii="Chu Van An" w:hAnsi="Chu Van An" w:cs="Chu Van An"/>
              </w:rPr>
              <w:t xml:space="preserve">, parabol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7DAEE5F">
                <v:shape id="_x0000_i2202" type="#_x0000_t75" style="width:21pt;height:20.25pt" o:ole="">
                  <v:imagedata r:id="rId2342" o:title=""/>
                </v:shape>
                <o:OLEObject Type="Embed" ProgID="Equation.DSMT4" ShapeID="_x0000_i2202" DrawAspect="Content" ObjectID="_1686896447" r:id="rId2343"/>
              </w:object>
            </w:r>
            <w:r w:rsidRPr="002A7114">
              <w:rPr>
                <w:rFonts w:ascii="Chu Van An" w:hAnsi="Chu Van An" w:cs="Chu Van An"/>
              </w:rPr>
              <w:t xml:space="preserve"> biến thành parabol có phương trình là</w:t>
            </w:r>
          </w:p>
          <w:p w14:paraId="12DB808C" w14:textId="6289C233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3" w:name="c45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60" w14:anchorId="04F7951F">
                <v:shape id="_x0000_i2203" type="#_x0000_t75" style="width:72.75pt;height:18pt" o:ole="">
                  <v:imagedata r:id="rId2344" o:title=""/>
                </v:shape>
                <o:OLEObject Type="Embed" ProgID="Equation.DSMT4" ShapeID="_x0000_i2203" DrawAspect="Content" ObjectID="_1686896448" r:id="rId2345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  <w:bookmarkStart w:id="234" w:name="c45b"/>
            <w:bookmarkEnd w:id="23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560" w:dyaOrig="360" w14:anchorId="29207B3D">
                <v:shape id="_x0000_i2204" type="#_x0000_t75" style="width:78pt;height:18pt" o:ole="">
                  <v:imagedata r:id="rId2346" o:title=""/>
                </v:shape>
                <o:OLEObject Type="Embed" ProgID="Equation.DSMT4" ShapeID="_x0000_i2204" DrawAspect="Content" ObjectID="_1686896449" r:id="rId2347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p w14:paraId="09DF3A07" w14:textId="4AFB748B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5" w:name="c45c"/>
            <w:bookmarkEnd w:id="234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60" w14:anchorId="5E2496BE">
                <v:shape id="_x0000_i2205" type="#_x0000_t75" style="width:72.75pt;height:18pt" o:ole="">
                  <v:imagedata r:id="rId2348" o:title=""/>
                </v:shape>
                <o:OLEObject Type="Embed" ProgID="Equation.DSMT4" ShapeID="_x0000_i2205" DrawAspect="Content" ObjectID="_1686896450" r:id="rId234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36" w:name="c45d"/>
            <w:bookmarkEnd w:id="23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60" w14:anchorId="3CB7F115">
                <v:shape id="_x0000_i2206" type="#_x0000_t75" style="width:72.75pt;height:18pt" o:ole="">
                  <v:imagedata r:id="rId2350" o:title=""/>
                </v:shape>
                <o:OLEObject Type="Embed" ProgID="Equation.DSMT4" ShapeID="_x0000_i2206" DrawAspect="Content" ObjectID="_1686896451" r:id="rId2351"/>
              </w:object>
            </w:r>
            <w:r w:rsidRPr="002A7114">
              <w:rPr>
                <w:rFonts w:ascii="Chu Van An" w:hAnsi="Chu Van An" w:cs="Chu Van An"/>
                <w:color w:val="000000"/>
              </w:rPr>
              <w:t>.</w:t>
            </w:r>
          </w:p>
          <w:bookmarkEnd w:id="236"/>
          <w:p w14:paraId="53C1D6BD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57F357" w14:textId="77777777" w:rsidR="00691FDD" w:rsidRPr="002A7114" w:rsidRDefault="00691FDD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691FDD" w:rsidRPr="002A7114" w14:paraId="41BD9ED5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F0FA7A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37" w:name="c46q"/>
            <w:bookmarkEnd w:id="237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46:</w:t>
            </w:r>
            <w:r w:rsidRPr="002A7114">
              <w:rPr>
                <w:rFonts w:ascii="Chu Van An" w:hAnsi="Chu Van An" w:cs="Chu Van An"/>
              </w:rPr>
              <w:t xml:space="preserve">Trong mặt phẳng chứa hệ trục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77A88858">
                <v:shape id="_x0000_i2207" type="#_x0000_t75" style="width:23.25pt;height:16.5pt" o:ole="">
                  <v:imagedata r:id="rId2352" o:title=""/>
                </v:shape>
                <o:OLEObject Type="Embed" ProgID="Equation.DSMT4" ShapeID="_x0000_i2207" DrawAspect="Content" ObjectID="_1686896452" r:id="rId2353"/>
              </w:object>
            </w:r>
            <w:r w:rsidRPr="002A7114">
              <w:rPr>
                <w:rFonts w:ascii="Chu Van An" w:hAnsi="Chu Van An" w:cs="Chu Van An"/>
              </w:rPr>
              <w:t xml:space="preserve">, cho phép tịnh tiến theo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70" w:dyaOrig="420" w14:anchorId="17839062">
                <v:shape id="_x0000_i2208" type="#_x0000_t75" style="width:58.5pt;height:21pt" o:ole="">
                  <v:imagedata r:id="rId2354" o:title=""/>
                </v:shape>
                <o:OLEObject Type="Embed" ProgID="Equation.DSMT4" ShapeID="_x0000_i2208" DrawAspect="Content" ObjectID="_1686896453" r:id="rId2355"/>
              </w:object>
            </w:r>
            <w:r w:rsidRPr="002A7114">
              <w:rPr>
                <w:rFonts w:ascii="Chu Van An" w:hAnsi="Chu Van An" w:cs="Chu Van An"/>
              </w:rPr>
              <w:t xml:space="preserve">, phép tịnh tiến theo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80" w:dyaOrig="345" w14:anchorId="2D46AF2F">
                <v:shape id="_x0000_i2209" type="#_x0000_t75" style="width:9pt;height:17.25pt" o:ole="">
                  <v:imagedata r:id="rId2356" o:title=""/>
                </v:shape>
                <o:OLEObject Type="Embed" ProgID="Equation.DSMT4" ShapeID="_x0000_i2209" DrawAspect="Content" ObjectID="_1686896454" r:id="rId2357"/>
              </w:object>
            </w:r>
            <w:r w:rsidRPr="002A7114">
              <w:rPr>
                <w:rFonts w:ascii="Chu Van An" w:hAnsi="Chu Van An" w:cs="Chu Van An"/>
              </w:rPr>
              <w:t xml:space="preserve"> biến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40" w:dyaOrig="405" w14:anchorId="0BBB5EAA">
                <v:shape id="_x0000_i2210" type="#_x0000_t75" style="width:57pt;height:20.25pt" o:ole="">
                  <v:imagedata r:id="rId2358" o:title=""/>
                </v:shape>
                <o:OLEObject Type="Embed" ProgID="Equation.DSMT4" ShapeID="_x0000_i2210" DrawAspect="Content" ObjectID="_1686896455" r:id="rId2359"/>
              </w:object>
            </w:r>
            <w:r w:rsidRPr="002A7114">
              <w:rPr>
                <w:rFonts w:ascii="Chu Van An" w:hAnsi="Chu Van An" w:cs="Chu Van An"/>
              </w:rPr>
              <w:t xml:space="preserve"> thành parabol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2E2B6944">
                <v:shape id="_x0000_i2211" type="#_x0000_t75" style="width:24pt;height:20.25pt" o:ole="">
                  <v:imagedata r:id="rId2360" o:title=""/>
                </v:shape>
                <o:OLEObject Type="Embed" ProgID="Equation.DSMT4" ShapeID="_x0000_i2211" DrawAspect="Content" ObjectID="_1686896456" r:id="rId2361"/>
              </w:object>
            </w:r>
            <w:r w:rsidRPr="002A7114">
              <w:rPr>
                <w:rFonts w:ascii="Chu Van An" w:hAnsi="Chu Van An" w:cs="Chu Van An"/>
              </w:rPr>
              <w:t xml:space="preserve">. Khi đó phương trình của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52721072">
                <v:shape id="_x0000_i2212" type="#_x0000_t75" style="width:24pt;height:20.25pt" o:ole="">
                  <v:imagedata r:id="rId2362" o:title=""/>
                </v:shape>
                <o:OLEObject Type="Embed" ProgID="Equation.DSMT4" ShapeID="_x0000_i2212" DrawAspect="Content" ObjectID="_1686896457" r:id="rId2363"/>
              </w:object>
            </w:r>
            <w:r w:rsidRPr="002A7114">
              <w:rPr>
                <w:rFonts w:ascii="Chu Van An" w:hAnsi="Chu Van An" w:cs="Chu Van An"/>
              </w:rPr>
              <w:t xml:space="preserve"> là</w:t>
            </w:r>
          </w:p>
          <w:p w14:paraId="59C5C806" w14:textId="7E496C49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38" w:name="c46a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470" w:dyaOrig="360" w14:anchorId="7CEDCED6">
                <v:shape id="_x0000_i2213" type="#_x0000_t75" style="width:73.5pt;height:18pt" o:ole="">
                  <v:imagedata r:id="rId2364" o:title=""/>
                </v:shape>
                <o:OLEObject Type="Embed" ProgID="Equation.DSMT4" ShapeID="_x0000_i2213" DrawAspect="Content" ObjectID="_1686896458" r:id="rId236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39" w:name="c46b"/>
            <w:bookmarkEnd w:id="238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470" w:dyaOrig="360" w14:anchorId="4A24D763">
                <v:shape id="_x0000_i2214" type="#_x0000_t75" style="width:73.5pt;height:18pt" o:ole="">
                  <v:imagedata r:id="rId2366" o:title=""/>
                </v:shape>
                <o:OLEObject Type="Embed" ProgID="Equation.DSMT4" ShapeID="_x0000_i2214" DrawAspect="Content" ObjectID="_1686896459" r:id="rId2367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139786BE" w14:textId="6957A524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40" w:name="c46c"/>
            <w:bookmarkEnd w:id="239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470" w:dyaOrig="360" w14:anchorId="0267BD52">
                <v:shape id="_x0000_i2215" type="#_x0000_t75" style="width:73.5pt;height:18pt" o:ole="">
                  <v:imagedata r:id="rId2368" o:title=""/>
                </v:shape>
                <o:OLEObject Type="Embed" ProgID="Equation.DSMT4" ShapeID="_x0000_i2215" DrawAspect="Content" ObjectID="_1686896460" r:id="rId236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41" w:name="c46d"/>
            <w:bookmarkEnd w:id="240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position w:val="-10"/>
                <w:szCs w:val="24"/>
              </w:rPr>
              <w:object w:dxaOrig="1470" w:dyaOrig="360" w14:anchorId="60D6A9C9">
                <v:shape id="_x0000_i2216" type="#_x0000_t75" style="width:73.5pt;height:18pt" o:ole="">
                  <v:imagedata r:id="rId2370" o:title=""/>
                </v:shape>
                <o:OLEObject Type="Embed" ProgID="Equation.DSMT4" ShapeID="_x0000_i2216" DrawAspect="Content" ObjectID="_1686896461" r:id="rId2371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241"/>
          <w:p w14:paraId="3718E477" w14:textId="77777777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0180F9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2BCB920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832B12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42" w:name="c47q"/>
            <w:bookmarkEnd w:id="242"/>
            <w:r w:rsidRPr="002A7114">
              <w:rPr>
                <w:rFonts w:ascii="Chu Van An" w:hAnsi="Chu Van An" w:cs="Chu Van An"/>
                <w:b/>
                <w:color w:val="0000FF"/>
              </w:rPr>
              <w:t>47: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63C6A4D">
                <v:shape id="_x0000_i2217" type="#_x0000_t75" style="width:23.25pt;height:15.75pt" o:ole="">
                  <v:imagedata r:id="rId2372" o:title=""/>
                </v:shape>
                <o:OLEObject Type="Embed" ProgID="Equation.DSMT4" ShapeID="_x0000_i2217" DrawAspect="Content" ObjectID="_1686896462" r:id="rId2373"/>
              </w:object>
            </w:r>
            <w:r w:rsidRPr="002A7114">
              <w:rPr>
                <w:rFonts w:ascii="Chu Van An" w:hAnsi="Chu Van An" w:cs="Chu Van An"/>
              </w:rPr>
              <w:t xml:space="preserve">, cho </w:t>
            </w:r>
            <w:r w:rsidRPr="002A7114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960" w:dyaOrig="420" w14:anchorId="76C6D420">
                <v:shape id="_x0000_i2218" type="#_x0000_t75" style="width:48pt;height:21pt" o:ole="">
                  <v:imagedata r:id="rId2374" o:title=""/>
                </v:shape>
                <o:OLEObject Type="Embed" ProgID="Equation.DSMT4" ShapeID="_x0000_i2218" DrawAspect="Content" ObjectID="_1686896463" r:id="rId2375"/>
              </w:object>
            </w:r>
            <w:r w:rsidRPr="002A7114">
              <w:rPr>
                <w:rFonts w:ascii="Chu Van An" w:hAnsi="Chu Van An" w:cs="Chu Van An"/>
              </w:rPr>
              <w:t xml:space="preserve">và đường thẳng </w:t>
            </w:r>
            <w:r w:rsidRPr="002A7114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1605" w:dyaOrig="315" w14:anchorId="44C4CCC1">
                <v:shape id="_x0000_i2219" type="#_x0000_t75" style="width:80.25pt;height:15.75pt" o:ole="">
                  <v:imagedata r:id="rId2376" o:title=""/>
                </v:shape>
                <o:OLEObject Type="Embed" ProgID="Equation.DSMT4" ShapeID="_x0000_i2219" DrawAspect="Content" ObjectID="_1686896464" r:id="rId2377"/>
              </w:object>
            </w:r>
            <w:r w:rsidRPr="002A7114">
              <w:rPr>
                <w:rFonts w:ascii="Chu Van An" w:hAnsi="Chu Van An" w:cs="Chu Van An"/>
              </w:rPr>
              <w:t xml:space="preserve">. Ảnh của đường thẳng </w:t>
            </w:r>
            <w:r w:rsidRPr="002A7114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25" w:dyaOrig="255" w14:anchorId="4CEFEF24">
                <v:shape id="_x0000_i2220" type="#_x0000_t75" style="width:11.25pt;height:12.75pt" o:ole="">
                  <v:imagedata r:id="rId2378" o:title=""/>
                </v:shape>
                <o:OLEObject Type="Embed" ProgID="Equation.DSMT4" ShapeID="_x0000_i2220" DrawAspect="Content" ObjectID="_1686896465" r:id="rId2379"/>
              </w:object>
            </w:r>
            <w:r w:rsidRPr="002A7114">
              <w:rPr>
                <w:rFonts w:ascii="Chu Van An" w:hAnsi="Chu Van An" w:cs="Chu Van An"/>
                <w:b/>
                <w:position w:val="-10"/>
              </w:rPr>
              <w:t xml:space="preserve"> </w:t>
            </w:r>
            <w:r w:rsidRPr="002A7114">
              <w:rPr>
                <w:rFonts w:ascii="Chu Van An" w:hAnsi="Chu Van An" w:cs="Chu Van An"/>
              </w:rPr>
              <w:t xml:space="preserve">qua phép tịnh tiến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0" w:dyaOrig="375" w14:anchorId="2BB6088D">
                <v:shape id="_x0000_i2221" type="#_x0000_t75" style="width:12pt;height:18.75pt" o:ole="">
                  <v:imagedata r:id="rId2380" o:title=""/>
                </v:shape>
                <o:OLEObject Type="Embed" ProgID="Equation.DSMT4" ShapeID="_x0000_i2221" DrawAspect="Content" ObjectID="_1686896466" r:id="rId2381"/>
              </w:object>
            </w:r>
            <w:r w:rsidRPr="002A7114">
              <w:rPr>
                <w:rFonts w:ascii="Chu Van An" w:hAnsi="Chu Van An" w:cs="Chu Van An"/>
              </w:rPr>
              <w:t xml:space="preserve"> là đường thẳng</w:t>
            </w:r>
          </w:p>
          <w:p w14:paraId="1D181547" w14:textId="7DD025FF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3" w:name="c47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1665" w:dyaOrig="315" w14:anchorId="0172E636">
                <v:shape id="_x0000_i2222" type="#_x0000_t75" style="width:83.25pt;height:15.75pt" o:ole="">
                  <v:imagedata r:id="rId2382" o:title=""/>
                </v:shape>
                <o:OLEObject Type="Embed" ProgID="Equation.DSMT4" ShapeID="_x0000_i2222" DrawAspect="Content" ObjectID="_1686896467" r:id="rId2383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44" w:name="c47b"/>
            <w:bookmarkEnd w:id="24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1650" w:dyaOrig="315" w14:anchorId="2FF6690E">
                <v:shape id="_x0000_i2223" type="#_x0000_t75" style="width:82.5pt;height:15.75pt" o:ole="">
                  <v:imagedata r:id="rId2384" o:title=""/>
                </v:shape>
                <o:OLEObject Type="Embed" ProgID="Equation.DSMT4" ShapeID="_x0000_i2223" DrawAspect="Content" ObjectID="_1686896468" r:id="rId2385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3FF50010" w14:textId="4B4B3DA9" w:rsidR="00691FDD" w:rsidRPr="002A7114" w:rsidRDefault="00691FDD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5" w:name="c47c"/>
            <w:bookmarkEnd w:id="244"/>
            <w:r w:rsidRPr="002A7114">
              <w:rPr>
                <w:rFonts w:ascii="Chu Van An" w:hAnsi="Chu Van An" w:cs="Chu Van An"/>
                <w:b/>
                <w:color w:val="0000FF"/>
              </w:rPr>
              <w:lastRenderedPageBreak/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1665" w:dyaOrig="315" w14:anchorId="1B2903D9">
                <v:shape id="_x0000_i2224" type="#_x0000_t75" style="width:83.25pt;height:15.75pt" o:ole="">
                  <v:imagedata r:id="rId2386" o:title=""/>
                </v:shape>
                <o:OLEObject Type="Embed" ProgID="Equation.DSMT4" ShapeID="_x0000_i2224" DrawAspect="Content" ObjectID="_1686896469" r:id="rId2387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46" w:name="c47d"/>
            <w:bookmarkEnd w:id="24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1665" w:dyaOrig="315" w14:anchorId="0F855EEF">
                <v:shape id="_x0000_i2225" type="#_x0000_t75" style="width:83.25pt;height:15.75pt" o:ole="">
                  <v:imagedata r:id="rId2388" o:title=""/>
                </v:shape>
                <o:OLEObject Type="Embed" ProgID="Equation.DSMT4" ShapeID="_x0000_i2225" DrawAspect="Content" ObjectID="_1686896470" r:id="rId2389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246"/>
          <w:p w14:paraId="3510334A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8C70AE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1FDD" w:rsidRPr="002A7114" w14:paraId="292697D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AE4068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47" w:name="c48q"/>
            <w:bookmarkEnd w:id="247"/>
            <w:r w:rsidRPr="002A7114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48:</w:t>
            </w:r>
            <w:r w:rsidRPr="002A7114">
              <w:rPr>
                <w:rFonts w:ascii="Chu Van An" w:hAnsi="Chu Van An" w:cs="Chu Van An"/>
              </w:rPr>
              <w:t xml:space="preserve">Trong mặt phẳng tọa độ </w:t>
            </w:r>
            <w:r w:rsidRPr="002A7114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0A97B069">
                <v:shape id="_x0000_i2226" type="#_x0000_t75" style="width:23.25pt;height:15.75pt" o:ole="">
                  <v:imagedata r:id="rId1850" o:title=""/>
                </v:shape>
                <o:OLEObject Type="Embed" ProgID="Equation.DSMT4" ShapeID="_x0000_i2226" DrawAspect="Content" ObjectID="_1686896471" r:id="rId2390"/>
              </w:object>
            </w:r>
            <w:r w:rsidRPr="002A7114">
              <w:rPr>
                <w:rFonts w:ascii="Chu Van An" w:hAnsi="Chu Van An" w:cs="Chu Van An"/>
              </w:rPr>
              <w:t xml:space="preserve">, cho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65" w:dyaOrig="420" w14:anchorId="7857631A">
                <v:shape id="_x0000_i2227" type="#_x0000_t75" style="width:53.25pt;height:21pt" o:ole="">
                  <v:imagedata r:id="rId2391" o:title=""/>
                </v:shape>
                <o:OLEObject Type="Embed" ProgID="Equation.DSMT4" ShapeID="_x0000_i2227" DrawAspect="Content" ObjectID="_1686896472" r:id="rId2392"/>
              </w:object>
            </w:r>
            <w:r w:rsidRPr="002A7114">
              <w:rPr>
                <w:rFonts w:ascii="Chu Van An" w:hAnsi="Chu Van An" w:cs="Chu Van An"/>
              </w:rPr>
              <w:t xml:space="preserve"> và ba điểm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70" w:dyaOrig="405" w14:anchorId="4B81D26B">
                <v:shape id="_x0000_i2228" type="#_x0000_t75" style="width:43.5pt;height:20.25pt" o:ole="">
                  <v:imagedata r:id="rId2393" o:title=""/>
                </v:shape>
                <o:OLEObject Type="Embed" ProgID="Equation.DSMT4" ShapeID="_x0000_i2228" DrawAspect="Content" ObjectID="_1686896473" r:id="rId2394"/>
              </w:object>
            </w:r>
            <w:r w:rsidRPr="002A7114">
              <w:rPr>
                <w:rFonts w:ascii="Chu Van An" w:hAnsi="Chu Van An" w:cs="Chu Van An"/>
              </w:rPr>
              <w:t xml:space="preserve">,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675" w:dyaOrig="405" w14:anchorId="4E723FBE">
                <v:shape id="_x0000_i2229" type="#_x0000_t75" style="width:33.75pt;height:20.25pt" o:ole="">
                  <v:imagedata r:id="rId2395" o:title=""/>
                </v:shape>
                <o:OLEObject Type="Embed" ProgID="Equation.DSMT4" ShapeID="_x0000_i2229" DrawAspect="Content" ObjectID="_1686896474" r:id="rId2396"/>
              </w:object>
            </w:r>
            <w:r w:rsidRPr="002A7114">
              <w:rPr>
                <w:rFonts w:ascii="Chu Van An" w:hAnsi="Chu Van An" w:cs="Chu Van An"/>
              </w:rPr>
              <w:t xml:space="preserve">,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100432F2">
                <v:shape id="_x0000_i2230" type="#_x0000_t75" style="width:45pt;height:20.25pt" o:ole="">
                  <v:imagedata r:id="rId2397" o:title=""/>
                </v:shape>
                <o:OLEObject Type="Embed" ProgID="Equation.DSMT4" ShapeID="_x0000_i2230" DrawAspect="Content" ObjectID="_1686896475" r:id="rId2398"/>
              </w:object>
            </w:r>
            <w:r w:rsidRPr="002A7114">
              <w:rPr>
                <w:rFonts w:ascii="Chu Van An" w:hAnsi="Chu Van An" w:cs="Chu Van An"/>
              </w:rPr>
              <w:t xml:space="preserve">. Viết phương trình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25" w:dyaOrig="255" w14:anchorId="0C231601">
                <v:shape id="_x0000_i2231" type="#_x0000_t75" style="width:11.25pt;height:12.75pt" o:ole="">
                  <v:imagedata r:id="rId2399" o:title=""/>
                </v:shape>
                <o:OLEObject Type="Embed" ProgID="Equation.DSMT4" ShapeID="_x0000_i2231" DrawAspect="Content" ObjectID="_1686896476" r:id="rId2400"/>
              </w:object>
            </w:r>
            <w:r w:rsidRPr="002A7114">
              <w:rPr>
                <w:rFonts w:ascii="Chu Van An" w:hAnsi="Chu Van An" w:cs="Chu Van An"/>
              </w:rPr>
              <w:t xml:space="preserve"> là ảnh của đường cao đỉnh </w:t>
            </w:r>
            <w:r w:rsidRPr="002A7114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390FDEA9">
                <v:shape id="_x0000_i2232" type="#_x0000_t75" style="width:12pt;height:12.75pt" o:ole="">
                  <v:imagedata r:id="rId2401" o:title=""/>
                </v:shape>
                <o:OLEObject Type="Embed" ProgID="Equation.DSMT4" ShapeID="_x0000_i2232" DrawAspect="Content" ObjectID="_1686896477" r:id="rId2402"/>
              </w:object>
            </w:r>
            <w:r w:rsidRPr="002A7114">
              <w:rPr>
                <w:rFonts w:ascii="Chu Van An" w:hAnsi="Chu Van An" w:cs="Chu Van An"/>
              </w:rPr>
              <w:t xml:space="preserve"> của tam giác </w:t>
            </w:r>
            <w:r w:rsidRPr="002A7114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30DDB903">
                <v:shape id="_x0000_i2233" type="#_x0000_t75" style="width:27.75pt;height:14.25pt" o:ole="">
                  <v:imagedata r:id="rId2403" o:title=""/>
                </v:shape>
                <o:OLEObject Type="Embed" ProgID="Equation.DSMT4" ShapeID="_x0000_i2233" DrawAspect="Content" ObjectID="_1686896478" r:id="rId2404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</w:t>
            </w:r>
            <w:r w:rsidRPr="002A7114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40" w:dyaOrig="375" w14:anchorId="450F63BC">
                <v:shape id="_x0000_i2234" type="#_x0000_t75" style="width:12pt;height:18.75pt" o:ole="">
                  <v:imagedata r:id="rId2405" o:title=""/>
                </v:shape>
                <o:OLEObject Type="Embed" ProgID="Equation.DSMT4" ShapeID="_x0000_i2234" DrawAspect="Content" ObjectID="_1686896479" r:id="rId2406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26E9A728" w14:textId="27B86B7A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48" w:name="c48a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1635" w:dyaOrig="315" w14:anchorId="7A71ED3F">
                <v:shape id="_x0000_i2235" type="#_x0000_t75" style="width:81.75pt;height:15.75pt" o:ole="">
                  <v:imagedata r:id="rId2407" o:title=""/>
                </v:shape>
                <o:OLEObject Type="Embed" ProgID="Equation.DSMT4" ShapeID="_x0000_i2235" DrawAspect="Content" ObjectID="_1686896480" r:id="rId2408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49" w:name="c48b"/>
            <w:bookmarkEnd w:id="248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1635" w:dyaOrig="315" w14:anchorId="7FA794CD">
                <v:shape id="_x0000_i2236" type="#_x0000_t75" style="width:81.75pt;height:15.75pt" o:ole="">
                  <v:imagedata r:id="rId2409" o:title=""/>
                </v:shape>
                <o:OLEObject Type="Embed" ProgID="Equation.DSMT4" ShapeID="_x0000_i2236" DrawAspect="Content" ObjectID="_1686896481" r:id="rId2410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6CBE670C" w14:textId="3CDFDE2A" w:rsidR="00691FDD" w:rsidRPr="002A7114" w:rsidRDefault="00691FDD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50" w:name="c48c"/>
            <w:bookmarkEnd w:id="249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1740" w:dyaOrig="315" w14:anchorId="5B0473AF">
                <v:shape id="_x0000_i2237" type="#_x0000_t75" style="width:87pt;height:15.75pt" o:ole="">
                  <v:imagedata r:id="rId2411" o:title=""/>
                </v:shape>
                <o:OLEObject Type="Embed" ProgID="Equation.DSMT4" ShapeID="_x0000_i2237" DrawAspect="Content" ObjectID="_1686896482" r:id="rId2412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51" w:name="c48d"/>
            <w:bookmarkEnd w:id="250"/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eastAsia="Times New Rom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1740" w:dyaOrig="315" w14:anchorId="54D6DA1D">
                <v:shape id="_x0000_i2238" type="#_x0000_t75" style="width:87pt;height:15.75pt" o:ole="">
                  <v:imagedata r:id="rId2413" o:title=""/>
                </v:shape>
                <o:OLEObject Type="Embed" ProgID="Equation.DSMT4" ShapeID="_x0000_i2238" DrawAspect="Content" ObjectID="_1686896483" r:id="rId2414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251"/>
          <w:p w14:paraId="5F841611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4F7ACA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44921B7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9AC6C7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2" w:name="c49q"/>
            <w:bookmarkEnd w:id="252"/>
            <w:r w:rsidRPr="002A7114">
              <w:rPr>
                <w:rFonts w:ascii="Chu Van An" w:hAnsi="Chu Van An" w:cs="Chu Van An"/>
                <w:b/>
                <w:color w:val="0000FF"/>
              </w:rPr>
              <w:t>49:</w:t>
            </w:r>
            <w:r w:rsidRPr="002A7114">
              <w:rPr>
                <w:rFonts w:ascii="Chu Van An" w:hAnsi="Chu Van An" w:cs="Chu Van An"/>
              </w:rPr>
              <w:t xml:space="preserve">Trong mặt phẳng tọa độ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17A66B2">
                <v:shape id="_x0000_i2239" type="#_x0000_t75" style="width:23.25pt;height:16.5pt" o:ole="">
                  <v:imagedata r:id="rId403" o:title=""/>
                </v:shape>
                <o:OLEObject Type="Embed" ProgID="Equation.DSMT4" ShapeID="_x0000_i2239" DrawAspect="Content" ObjectID="_1686896484" r:id="rId2415"/>
              </w:object>
            </w:r>
            <w:r w:rsidRPr="002A7114">
              <w:rPr>
                <w:rFonts w:ascii="Chu Van An" w:hAnsi="Chu Van An" w:cs="Chu Van An"/>
              </w:rPr>
              <w:t xml:space="preserve">, phép tịnh tiến theo véctơ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20" w14:anchorId="5FC2A489">
                <v:shape id="_x0000_i2240" type="#_x0000_t75" style="width:51pt;height:21pt" o:ole="">
                  <v:imagedata r:id="rId2416" o:title=""/>
                </v:shape>
                <o:OLEObject Type="Embed" ProgID="Equation.DSMT4" ShapeID="_x0000_i2240" DrawAspect="Content" ObjectID="_1686896485" r:id="rId2417"/>
              </w:object>
            </w:r>
            <w:r w:rsidRPr="002A7114">
              <w:rPr>
                <w:rFonts w:ascii="Chu Van An" w:hAnsi="Chu Van An" w:cs="Chu Van An"/>
              </w:rPr>
              <w:t xml:space="preserve"> biến parabol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605" w:dyaOrig="405" w14:anchorId="492F0EDC">
                <v:shape id="_x0000_i2241" type="#_x0000_t75" style="width:80.25pt;height:20.25pt" o:ole="">
                  <v:imagedata r:id="rId2418" o:title=""/>
                </v:shape>
                <o:OLEObject Type="Embed" ProgID="Equation.DSMT4" ShapeID="_x0000_i2241" DrawAspect="Content" ObjectID="_1686896486" r:id="rId2419"/>
              </w:object>
            </w:r>
            <w:r w:rsidRPr="002A7114">
              <w:rPr>
                <w:rFonts w:ascii="Chu Van An" w:hAnsi="Chu Van An" w:cs="Chu Van An"/>
              </w:rPr>
              <w:t xml:space="preserve"> thành parabol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05" w14:anchorId="2D59E7C3">
                <v:shape id="_x0000_i2242" type="#_x0000_t75" style="width:104.25pt;height:20.25pt" o:ole="">
                  <v:imagedata r:id="rId2420" o:title=""/>
                </v:shape>
                <o:OLEObject Type="Embed" ProgID="Equation.DSMT4" ShapeID="_x0000_i2242" DrawAspect="Content" ObjectID="_1686896487" r:id="rId2421"/>
              </w:object>
            </w:r>
            <w:r w:rsidRPr="002A7114">
              <w:rPr>
                <w:rFonts w:ascii="Chu Van An" w:hAnsi="Chu Van An" w:cs="Chu Van An"/>
              </w:rPr>
              <w:t xml:space="preserve">. Tính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1335" w:dyaOrig="270" w14:anchorId="6D1CF582">
                <v:shape id="_x0000_i2243" type="#_x0000_t75" style="width:66.75pt;height:13.5pt" o:ole="">
                  <v:imagedata r:id="rId2422" o:title=""/>
                </v:shape>
                <o:OLEObject Type="Embed" ProgID="Equation.DSMT4" ShapeID="_x0000_i2243" DrawAspect="Content" ObjectID="_1686896488" r:id="rId2423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p w14:paraId="74C88D51" w14:textId="56D666B6" w:rsidR="00691FDD" w:rsidRPr="002A7114" w:rsidRDefault="00691FD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3" w:name="c49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795" w:dyaOrig="270" w14:anchorId="0B037BFC">
                <v:shape id="_x0000_i2244" type="#_x0000_t75" style="width:39.75pt;height:13.5pt" o:ole="">
                  <v:imagedata r:id="rId2424" o:title=""/>
                </v:shape>
                <o:OLEObject Type="Embed" ProgID="Equation.DSMT4" ShapeID="_x0000_i2244" DrawAspect="Content" ObjectID="_1686896489" r:id="rId2425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54" w:name="c49b"/>
            <w:bookmarkEnd w:id="253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675" w:dyaOrig="270" w14:anchorId="1FB81A7C">
                <v:shape id="_x0000_i2245" type="#_x0000_t75" style="width:33.75pt;height:13.5pt" o:ole="">
                  <v:imagedata r:id="rId2426" o:title=""/>
                </v:shape>
                <o:OLEObject Type="Embed" ProgID="Equation.DSMT4" ShapeID="_x0000_i2245" DrawAspect="Content" ObjectID="_1686896490" r:id="rId2427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55" w:name="c49c"/>
            <w:bookmarkEnd w:id="254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765" w:dyaOrig="270" w14:anchorId="74DCD9C4">
                <v:shape id="_x0000_i2246" type="#_x0000_t75" style="width:38.25pt;height:13.5pt" o:ole="">
                  <v:imagedata r:id="rId2428" o:title=""/>
                </v:shape>
                <o:OLEObject Type="Embed" ProgID="Equation.DSMT4" ShapeID="_x0000_i2246" DrawAspect="Content" ObjectID="_1686896491" r:id="rId2429"/>
              </w:object>
            </w:r>
            <w:r w:rsidRPr="002A7114">
              <w:rPr>
                <w:rFonts w:ascii="Chu Van An" w:hAnsi="Chu Van An" w:cs="Chu Van An"/>
              </w:rPr>
              <w:t>.</w:t>
            </w:r>
            <w:bookmarkStart w:id="256" w:name="c49d"/>
            <w:bookmarkEnd w:id="255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870" w:dyaOrig="270" w14:anchorId="579B226C">
                <v:shape id="_x0000_i2247" type="#_x0000_t75" style="width:43.5pt;height:13.5pt" o:ole="">
                  <v:imagedata r:id="rId2430" o:title=""/>
                </v:shape>
                <o:OLEObject Type="Embed" ProgID="Equation.DSMT4" ShapeID="_x0000_i2247" DrawAspect="Content" ObjectID="_1686896492" r:id="rId2431"/>
              </w:object>
            </w:r>
            <w:r w:rsidRPr="002A7114">
              <w:rPr>
                <w:rFonts w:ascii="Chu Van An" w:hAnsi="Chu Van An" w:cs="Chu Van An"/>
              </w:rPr>
              <w:t>.</w:t>
            </w:r>
          </w:p>
          <w:bookmarkEnd w:id="256"/>
          <w:p w14:paraId="4CE25223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75F058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1FDD" w:rsidRPr="002A7114" w14:paraId="7C0DA56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346040" w14:textId="7777777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57" w:name="c50q"/>
            <w:bookmarkEnd w:id="257"/>
            <w:r w:rsidRPr="002A7114">
              <w:rPr>
                <w:rFonts w:ascii="Chu Van An" w:hAnsi="Chu Van An" w:cs="Chu Van An"/>
                <w:b/>
                <w:color w:val="0000FF"/>
              </w:rPr>
              <w:t>50:</w:t>
            </w:r>
            <w:r w:rsidRPr="002A7114">
              <w:rPr>
                <w:rFonts w:ascii="Chu Van An" w:hAnsi="Chu Van An" w:cs="Chu Van An"/>
              </w:rPr>
              <w:t xml:space="preserve">Trong mặt phẳng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75846A90">
                <v:shape id="_x0000_i2248" type="#_x0000_t75" style="width:23.25pt;height:16.5pt" o:ole="">
                  <v:imagedata r:id="rId2432" o:title=""/>
                </v:shape>
                <o:OLEObject Type="Embed" ProgID="Equation.DSMT4" ShapeID="_x0000_i2248" DrawAspect="Content" ObjectID="_1686896493" r:id="rId2433"/>
              </w:object>
            </w:r>
            <w:r w:rsidRPr="002A7114">
              <w:rPr>
                <w:rFonts w:ascii="Chu Van An" w:hAnsi="Chu Van An" w:cs="Chu Van An"/>
              </w:rPr>
              <w:t xml:space="preserve"> cho hai điểm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73F914A4">
                <v:shape id="_x0000_i2249" type="#_x0000_t75" style="width:35.25pt;height:20.25pt" o:ole="">
                  <v:imagedata r:id="rId2434" o:title=""/>
                </v:shape>
                <o:OLEObject Type="Embed" ProgID="Equation.DSMT4" ShapeID="_x0000_i2249" DrawAspect="Content" ObjectID="_1686896494" r:id="rId2435"/>
              </w:object>
            </w:r>
            <w:r w:rsidRPr="002A7114">
              <w:rPr>
                <w:rFonts w:ascii="Chu Van An" w:hAnsi="Chu Van An" w:cs="Chu Van An"/>
              </w:rPr>
              <w:t xml:space="preserve">,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05" w14:anchorId="3599BB02">
                <v:shape id="_x0000_i2250" type="#_x0000_t75" style="width:54.75pt;height:20.25pt" o:ole="">
                  <v:imagedata r:id="rId2436" o:title=""/>
                </v:shape>
                <o:OLEObject Type="Embed" ProgID="Equation.DSMT4" ShapeID="_x0000_i2250" DrawAspect="Content" ObjectID="_1686896495" r:id="rId2437"/>
              </w:object>
            </w:r>
            <w:r w:rsidRPr="002A7114">
              <w:rPr>
                <w:rFonts w:ascii="Chu Van An" w:hAnsi="Chu Van An" w:cs="Chu Van An"/>
              </w:rPr>
              <w:t xml:space="preserve">. Gọi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5A81710">
                <v:shape id="_x0000_i2251" type="#_x0000_t75" style="width:12pt;height:13.5pt" o:ole="">
                  <v:imagedata r:id="rId2438" o:title=""/>
                </v:shape>
                <o:OLEObject Type="Embed" ProgID="Equation.DSMT4" ShapeID="_x0000_i2251" DrawAspect="Content" ObjectID="_1686896496" r:id="rId2439"/>
              </w:object>
            </w:r>
            <w:r w:rsidRPr="002A7114">
              <w:rPr>
                <w:rFonts w:ascii="Chu Van An" w:hAnsi="Chu Van An" w:cs="Chu Van An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7C89AAC2">
                <v:shape id="_x0000_i2252" type="#_x0000_t75" style="width:13.5pt;height:13.5pt" o:ole="">
                  <v:imagedata r:id="rId2440" o:title=""/>
                </v:shape>
                <o:OLEObject Type="Embed" ProgID="Equation.DSMT4" ShapeID="_x0000_i2252" DrawAspect="Content" ObjectID="_1686896497" r:id="rId2441"/>
              </w:object>
            </w:r>
            <w:r w:rsidRPr="002A7114">
              <w:rPr>
                <w:rFonts w:ascii="Chu Van An" w:hAnsi="Chu Van An" w:cs="Chu Van An"/>
              </w:rPr>
              <w:t xml:space="preserve"> lần lượt là ảnh của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868CE89">
                <v:shape id="_x0000_i2253" type="#_x0000_t75" style="width:12pt;height:13.5pt" o:ole="">
                  <v:imagedata r:id="rId2442" o:title=""/>
                </v:shape>
                <o:OLEObject Type="Embed" ProgID="Equation.DSMT4" ShapeID="_x0000_i2253" DrawAspect="Content" ObjectID="_1686896498" r:id="rId2443"/>
              </w:object>
            </w:r>
            <w:r w:rsidRPr="002A7114">
              <w:rPr>
                <w:rFonts w:ascii="Chu Van An" w:hAnsi="Chu Van An" w:cs="Chu Van An"/>
              </w:rPr>
              <w:t xml:space="preserve"> và </w:t>
            </w:r>
            <w:r w:rsidRPr="002A7114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7C8338F">
                <v:shape id="_x0000_i2254" type="#_x0000_t75" style="width:12pt;height:13.5pt" o:ole="">
                  <v:imagedata r:id="rId2444" o:title=""/>
                </v:shape>
                <o:OLEObject Type="Embed" ProgID="Equation.DSMT4" ShapeID="_x0000_i2254" DrawAspect="Content" ObjectID="_1686896499" r:id="rId2445"/>
              </w:object>
            </w:r>
            <w:r w:rsidRPr="002A7114">
              <w:rPr>
                <w:rFonts w:ascii="Chu Van An" w:hAnsi="Chu Van An" w:cs="Chu Van An"/>
              </w:rPr>
              <w:t xml:space="preserve"> qua phép tịnh tiến theo véctơ </w:t>
            </w:r>
            <w:r w:rsidRPr="002A7114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35" w14:anchorId="566EF454">
                <v:shape id="_x0000_i2255" type="#_x0000_t75" style="width:45pt;height:21.75pt" o:ole="">
                  <v:imagedata r:id="rId2446" o:title=""/>
                </v:shape>
                <o:OLEObject Type="Embed" ProgID="Equation.DSMT4" ShapeID="_x0000_i2255" DrawAspect="Content" ObjectID="_1686896500" r:id="rId2447"/>
              </w:object>
            </w:r>
            <w:r w:rsidRPr="002A7114">
              <w:rPr>
                <w:rFonts w:ascii="Chu Van An" w:hAnsi="Chu Van An" w:cs="Chu Van An"/>
              </w:rPr>
              <w:t>. Khẳng định nào sau đây đúng?</w:t>
            </w:r>
          </w:p>
          <w:p w14:paraId="585D3DAE" w14:textId="6C8C3A21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8" w:name="c50a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2A7114">
              <w:rPr>
                <w:rFonts w:ascii="Chu Van An" w:hAnsi="Chu Van An" w:cs="Chu Van An"/>
                <w:b/>
                <w:color w:val="000099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79A00C42">
                <v:shape id="_x0000_i2256" type="#_x0000_t75" style="width:36pt;height:13.5pt" o:ole="">
                  <v:imagedata r:id="rId2448" o:title=""/>
                </v:shape>
                <o:OLEObject Type="Embed" ProgID="Equation.DSMT4" ShapeID="_x0000_i2256" DrawAspect="Content" ObjectID="_1686896501" r:id="rId2449"/>
              </w:object>
            </w:r>
            <w:r w:rsidRPr="002A7114">
              <w:rPr>
                <w:rFonts w:ascii="Chu Van An" w:hAnsi="Chu Van An" w:cs="Chu Van An"/>
              </w:rPr>
              <w:t xml:space="preserve"> là hình thang.</w:t>
            </w:r>
          </w:p>
          <w:p w14:paraId="0C143287" w14:textId="4BA257AA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bookmarkStart w:id="259" w:name="c50b"/>
            <w:bookmarkEnd w:id="258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0C0346B3">
                <v:shape id="_x0000_i2257" type="#_x0000_t75" style="width:36pt;height:13.5pt" o:ole="">
                  <v:imagedata r:id="rId2448" o:title=""/>
                </v:shape>
                <o:OLEObject Type="Embed" ProgID="Equation.DSMT4" ShapeID="_x0000_i2257" DrawAspect="Content" ObjectID="_1686896502" r:id="rId2450"/>
              </w:object>
            </w:r>
            <w:r w:rsidRPr="002A7114">
              <w:rPr>
                <w:rFonts w:ascii="Chu Van An" w:hAnsi="Chu Van An" w:cs="Chu Van An"/>
              </w:rPr>
              <w:t xml:space="preserve"> là hình bình hành.</w:t>
            </w:r>
          </w:p>
          <w:p w14:paraId="7DE3113F" w14:textId="74CBBEAA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0" w:name="c50c"/>
            <w:bookmarkEnd w:id="259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2A7114">
              <w:rPr>
                <w:rFonts w:ascii="Chu Van An" w:hAnsi="Chu Van An" w:cs="Chu Van An"/>
                <w:b/>
                <w:color w:val="000099"/>
              </w:rPr>
              <w:t xml:space="preserve"> 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2A7114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74BC0B47">
                <v:shape id="_x0000_i2258" type="#_x0000_t75" style="width:36.75pt;height:13.5pt" o:ole="">
                  <v:imagedata r:id="rId2451" o:title=""/>
                </v:shape>
                <o:OLEObject Type="Embed" ProgID="Equation.DSMT4" ShapeID="_x0000_i2258" DrawAspect="Content" ObjectID="_1686896503" r:id="rId2452"/>
              </w:object>
            </w:r>
            <w:r w:rsidRPr="002A7114">
              <w:rPr>
                <w:rFonts w:ascii="Chu Van An" w:hAnsi="Chu Van An" w:cs="Chu Van An"/>
              </w:rPr>
              <w:t xml:space="preserve"> là hình bình hành.</w:t>
            </w:r>
          </w:p>
          <w:p w14:paraId="0B19A489" w14:textId="076A66C7" w:rsidR="00691FDD" w:rsidRPr="002A7114" w:rsidRDefault="00691FDD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</w:rPr>
            </w:pPr>
            <w:bookmarkStart w:id="261" w:name="c50d"/>
            <w:bookmarkEnd w:id="260"/>
            <w:r w:rsidRPr="002A7114">
              <w:rPr>
                <w:rFonts w:ascii="Chu Van An" w:hAnsi="Chu Van An" w:cs="Chu Van An"/>
                <w:b/>
                <w:color w:val="0000FF"/>
              </w:rPr>
              <w:tab/>
            </w:r>
            <w:r w:rsidR="002A7114" w:rsidRPr="002A7114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2A7114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2A7114">
              <w:rPr>
                <w:rFonts w:ascii="Chu Van An" w:hAnsi="Chu Van An" w:cs="Chu Van An"/>
              </w:rPr>
              <w:t xml:space="preserve">Bốn điểm </w:t>
            </w:r>
            <w:r w:rsidRPr="002A7114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00" w:dyaOrig="330" w14:anchorId="6D09A338">
                <v:shape id="_x0000_i2259" type="#_x0000_t75" style="width:60pt;height:16.5pt" o:ole="">
                  <v:imagedata r:id="rId2453" o:title=""/>
                </v:shape>
                <o:OLEObject Type="Embed" ProgID="Equation.DSMT4" ShapeID="_x0000_i2259" DrawAspect="Content" ObjectID="_1686896504" r:id="rId2454"/>
              </w:object>
            </w:r>
            <w:r w:rsidRPr="002A7114">
              <w:rPr>
                <w:rFonts w:ascii="Chu Van An" w:hAnsi="Chu Van An" w:cs="Chu Van An"/>
              </w:rPr>
              <w:t xml:space="preserve"> thẳng hàng.</w:t>
            </w:r>
          </w:p>
          <w:bookmarkEnd w:id="261"/>
          <w:p w14:paraId="71C9DEFA" w14:textId="77777777" w:rsidR="00691FDD" w:rsidRPr="002A7114" w:rsidRDefault="00691FDD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7C1A66" w14:textId="77777777" w:rsidR="00691FDD" w:rsidRPr="002A7114" w:rsidRDefault="00691FDD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A7114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bookmarkEnd w:id="0"/>
    </w:tbl>
    <w:p w14:paraId="0B37B7F0" w14:textId="6D905080" w:rsidR="00691FDD" w:rsidRDefault="00691FDD" w:rsidP="00FC4E6D">
      <w:pPr>
        <w:spacing w:line="240" w:lineRule="auto"/>
        <w:ind w:left="426"/>
        <w:rPr>
          <w:b/>
          <w:bCs/>
          <w:color w:val="FF0000"/>
        </w:rPr>
      </w:pPr>
    </w:p>
    <w:p w14:paraId="546D3E1A" w14:textId="7DF4522B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21013CF3" w14:textId="478BFD89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608A40A4" w14:textId="32DEC58C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274D49E7" w14:textId="5B18E5AE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653017FB" w14:textId="0114D4E0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17373CF1" w14:textId="3D29996E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7FEFF8EC" w14:textId="342D63BB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4C57C949" w14:textId="5ED1D2E1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3293E804" w14:textId="6F38B8F8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6E1CE1ED" w14:textId="65142739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5131A5B9" w14:textId="78AF993F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03970D70" w14:textId="54EB256D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5C07B916" w14:textId="2F546FD0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28BE6DBF" w14:textId="77777777" w:rsidR="0069637D" w:rsidRPr="0050462D" w:rsidRDefault="0069637D" w:rsidP="0069637D">
      <w:pPr>
        <w:tabs>
          <w:tab w:val="right" w:pos="10800"/>
        </w:tabs>
        <w:spacing w:line="240" w:lineRule="auto"/>
        <w:ind w:left="426" w:hanging="284"/>
      </w:pPr>
      <w:r w:rsidRPr="0050462D">
        <w:rPr>
          <w:noProof/>
          <w:color w:val="0000CC"/>
        </w:rPr>
        <w:lastRenderedPageBreak/>
        <mc:AlternateContent>
          <mc:Choice Requires="wpg">
            <w:drawing>
              <wp:inline distT="0" distB="0" distL="0" distR="0" wp14:anchorId="7D5E155D" wp14:editId="1D669CE7">
                <wp:extent cx="6552403" cy="976807"/>
                <wp:effectExtent l="0" t="0" r="58420" b="0"/>
                <wp:docPr id="3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60" name="Group 60"/>
                        <wpg:cNvGrpSpPr/>
                        <wpg:grpSpPr>
                          <a:xfrm>
                            <a:off x="76688" y="27549"/>
                            <a:ext cx="1708320" cy="1233673"/>
                            <a:chOff x="81420" y="27549"/>
                            <a:chExt cx="1813741" cy="1233673"/>
                          </a:xfrm>
                        </wpg:grpSpPr>
                        <wpg:grpSp>
                          <wpg:cNvPr id="460" name="Group 460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482" name="Group 482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90" name="Parallelogram 490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2" name="Parallelogram 492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5" name="Parallelogram 495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4" name="Parallelogram 504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06" name="Oval 506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7" name="TextBox 42"/>
                          <wps:cNvSpPr txBox="1"/>
                          <wps:spPr>
                            <a:xfrm>
                              <a:off x="326067" y="14729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668ABDF" w14:textId="77777777" w:rsidR="0069637D" w:rsidRDefault="0069637D" w:rsidP="0069637D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09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E6A1DE3" w14:textId="77777777" w:rsidR="0069637D" w:rsidRPr="00EF47DA" w:rsidRDefault="0069637D" w:rsidP="0069637D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511" name="Group 511"/>
                        <wpg:cNvGrpSpPr/>
                        <wpg:grpSpPr>
                          <a:xfrm>
                            <a:off x="1671807" y="349901"/>
                            <a:ext cx="5054656" cy="680678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64" name="Group 64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67" name="Group 67"/>
                            <wpg:cNvGrpSpPr/>
                            <wpg:grpSpPr>
                              <a:xfrm>
                                <a:off x="1775690" y="409241"/>
                                <a:ext cx="5133776" cy="571757"/>
                                <a:chOff x="1775690" y="409241"/>
                                <a:chExt cx="5133776" cy="571757"/>
                              </a:xfrm>
                            </wpg:grpSpPr>
                            <wpg:grpSp>
                              <wpg:cNvPr id="68" name="Group 68"/>
                              <wpg:cNvGrpSpPr/>
                              <wpg:grpSpPr>
                                <a:xfrm>
                                  <a:off x="1883704" y="409241"/>
                                  <a:ext cx="5025762" cy="571757"/>
                                  <a:chOff x="1883704" y="409191"/>
                                  <a:chExt cx="5025762" cy="572180"/>
                                </a:xfrm>
                              </wpg:grpSpPr>
                              <wps:wsp>
                                <wps:cNvPr id="69" name="Rectangle: Single Corner Snipped 69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70" name="Group 70"/>
                                <wpg:cNvGrpSpPr/>
                                <wpg:grpSpPr>
                                  <a:xfrm>
                                    <a:off x="2905011" y="409191"/>
                                    <a:ext cx="3903816" cy="571490"/>
                                    <a:chOff x="2905011" y="409191"/>
                                    <a:chExt cx="3903816" cy="571490"/>
                                  </a:xfrm>
                                </wpg:grpSpPr>
                                <wpg:grpSp>
                                  <wpg:cNvPr id="71" name="Group 71"/>
                                  <wpg:cNvGrpSpPr/>
                                  <wpg:grpSpPr>
                                    <a:xfrm>
                                      <a:off x="2923087" y="409191"/>
                                      <a:ext cx="3885740" cy="571490"/>
                                      <a:chOff x="2923087" y="409191"/>
                                      <a:chExt cx="3885740" cy="571490"/>
                                    </a:xfrm>
                                  </wpg:grpSpPr>
                                  <wps:wsp>
                                    <wps:cNvPr id="72" name="Arrow: Chevron 72"/>
                                    <wps:cNvSpPr/>
                                    <wps:spPr>
                                      <a:xfrm>
                                        <a:off x="3048308" y="409191"/>
                                        <a:ext cx="3760519" cy="57149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347AC154" w14:textId="77777777" w:rsidR="0069637D" w:rsidRPr="00BB64EF" w:rsidRDefault="0069637D" w:rsidP="0069637D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40"/>
                                              <w:szCs w:val="40"/>
                                              <w:lang w:val="vi-VN"/>
                                            </w:rPr>
                                          </w:pPr>
                                          <w:r w:rsidRPr="004F6AF4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40"/>
                                              <w:szCs w:val="40"/>
                                            </w:rPr>
                                            <w:t xml:space="preserve">PHÉP </w:t>
                                          </w:r>
                                          <w:r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40"/>
                                              <w:szCs w:val="40"/>
                                              <w:lang w:val="vi-VN"/>
                                            </w:rPr>
                                            <w:t>QUAY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3" name="Freeform: Shape 73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74" name="Flowchart: Terminator 74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75" name="Flowchart: Direct Access Storage 75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76" name="Flowchart: Delay 76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77" name="Oval 77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8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DFEEBEC" w14:textId="77777777" w:rsidR="0069637D" w:rsidRDefault="0069637D" w:rsidP="0069637D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⑤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5E155D" id="_x0000_s1161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">
                <v:group id="Group 60" o:spid="_x0000_s1162" style="position:absolute;left:766;top:275;width:17084;height:12337" coordorigin="814,275" coordsize="18137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group id="Group 460" o:spid="_x0000_s1163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  <v:group id="Group 482" o:spid="_x0000_s1164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<v:shape id="Parallelogram 490" o:spid="_x0000_s1165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92" o:spid="_x0000_s1166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95" o:spid="_x0000_s1167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504" o:spid="_x0000_s1168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506" o:spid="_x0000_s1169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170" type="#_x0000_t202" style="position:absolute;left:3260;top:1472;width:15691;height:5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5668ABDF" w14:textId="77777777" w:rsidR="0069637D" w:rsidRDefault="0069637D" w:rsidP="0069637D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171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<v:textbox>
                      <w:txbxContent>
                        <w:p w14:paraId="0E6A1DE3" w14:textId="77777777" w:rsidR="0069637D" w:rsidRPr="00EF47DA" w:rsidRDefault="0069637D" w:rsidP="0069637D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511" o:spid="_x0000_s1172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<v:group id="Group 64" o:spid="_x0000_s1173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<v:group id="_x0000_s1174" style="position:absolute;left:17756;top:4092;width:51338;height:5717" coordorigin="17756,4092" coordsize="51337,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  <v:group id="Group 68" o:spid="_x0000_s1175" style="position:absolute;left:18837;top:4092;width:50257;height:5717" coordorigin="18837,4091" coordsize="50257,5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<v:shape id="Rectangle: Single Corner Snipped 69" o:spid="_x0000_s1176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70" o:spid="_x0000_s1177" style="position:absolute;left:29050;top:4091;width:39038;height:5715" coordorigin="29050,4091" coordsize="39038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  <v:group id="Group 71" o:spid="_x0000_s1178" style="position:absolute;left:29230;top:4091;width:38858;height:5715" coordorigin="29230,4091" coordsize="38857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  <v:shape id="Arrow: Chevron 72" o:spid="_x0000_s1179" type="#_x0000_t55" style="position:absolute;left:30483;top:4091;width:3760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" adj="2116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347AC154" w14:textId="77777777" w:rsidR="0069637D" w:rsidRPr="00BB64EF" w:rsidRDefault="0069637D" w:rsidP="0069637D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40"/>
                                        <w:szCs w:val="40"/>
                                        <w:lang w:val="vi-VN"/>
                                      </w:rPr>
                                    </w:pPr>
                                    <w:r w:rsidRPr="004F6AF4">
                                      <w:rPr>
                                        <w:b/>
                                        <w:bCs/>
                                        <w:color w:val="0000CC"/>
                                        <w:sz w:val="40"/>
                                        <w:szCs w:val="40"/>
                                      </w:rPr>
                                      <w:t xml:space="preserve">PHÉP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0000CC"/>
                                        <w:sz w:val="40"/>
                                        <w:szCs w:val="40"/>
                                        <w:lang w:val="vi-VN"/>
                                      </w:rPr>
                                      <w:t>QUAY</w:t>
                                    </w:r>
                                  </w:p>
                                </w:txbxContent>
                              </v:textbox>
                            </v:shape>
                            <v:shape id="Freeform: Shape 73" o:spid="_x0000_s1180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1KGxAAAANsAAAAPAAAAZHJzL2Rvd25yZXYueG1sRI/dagIx&#10;FITvC75DOELvataW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AwHUob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74" o:spid="_x0000_s1181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75" o:spid="_x0000_s1182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76" o:spid="_x0000_s1183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77" o:spid="_x0000_s1184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185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" filled="f" stroked="f">
                    <v:shadow on="t" color="black" opacity="20971f" offset="0,2.2pt"/>
                    <v:textbox>
                      <w:txbxContent>
                        <w:p w14:paraId="0DFEEBEC" w14:textId="77777777" w:rsidR="0069637D" w:rsidRDefault="0069637D" w:rsidP="0069637D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⑤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C850CC2" w14:textId="77777777" w:rsidR="0069637D" w:rsidRPr="0050462D" w:rsidRDefault="0069637D" w:rsidP="0069637D">
      <w:pPr>
        <w:spacing w:line="240" w:lineRule="auto"/>
        <w:ind w:left="284"/>
      </w:pPr>
      <w:r w:rsidRPr="0050462D">
        <w:rPr>
          <w:noProof/>
        </w:rPr>
        <mc:AlternateContent>
          <mc:Choice Requires="wpg">
            <w:drawing>
              <wp:inline distT="0" distB="0" distL="0" distR="0" wp14:anchorId="049E172C" wp14:editId="3FEBB0E0">
                <wp:extent cx="3505200" cy="509073"/>
                <wp:effectExtent l="0" t="0" r="133350" b="43815"/>
                <wp:docPr id="79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9073"/>
                          <a:chOff x="0" y="0"/>
                          <a:chExt cx="3505200" cy="509073"/>
                        </a:xfrm>
                      </wpg:grpSpPr>
                      <wpg:grpSp>
                        <wpg:cNvPr id="80" name="Group 80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81" name="Group 81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83" name="Rectangle: Single Corner Snipped 83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4" name="Group 84"/>
                              <wpg:cNvGrpSpPr/>
                              <wpg:grpSpPr>
                                <a:xfrm>
                                  <a:off x="903804" y="18788"/>
                                  <a:ext cx="2572821" cy="490285"/>
                                  <a:chOff x="903804" y="18788"/>
                                  <a:chExt cx="2572821" cy="490285"/>
                                </a:xfrm>
                              </wpg:grpSpPr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006166" y="122993"/>
                                    <a:ext cx="2470459" cy="386080"/>
                                    <a:chOff x="1006166" y="122993"/>
                                    <a:chExt cx="2470459" cy="386080"/>
                                  </a:xfrm>
                                </wpg:grpSpPr>
                                <wps:wsp>
                                  <wps:cNvPr id="86" name="Arrow: Chevron 86"/>
                                  <wps:cNvSpPr/>
                                  <wps:spPr>
                                    <a:xfrm>
                                      <a:off x="1163324" y="123386"/>
                                      <a:ext cx="231330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67F7938" w14:textId="77777777" w:rsidR="0069637D" w:rsidRPr="00531501" w:rsidRDefault="0069637D" w:rsidP="0069637D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7" name="Group 87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107" name="Freeform: Shape 10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0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2AA4EF1" w14:textId="77777777" w:rsidR="0069637D" w:rsidRDefault="0069637D" w:rsidP="0069637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09" name="Group 10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10" name="Freeform: Shape 11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1" name="Flowchart: Terminator 11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2" name="Flowchart: Direct Access Storage 11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13" name="Flowchart: Preparation 11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14" name="Group 11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15" name="Freeform: Shape 11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1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5194FCB" w14:textId="77777777" w:rsidR="0069637D" w:rsidRDefault="0069637D" w:rsidP="0069637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9E172C" id="_x0000_s1186" style="width:276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">
                <v:group id="Group 80" o:spid="_x0000_s1187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group id="Group 81" o:spid="_x0000_s1188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89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shape id="Rectangle: Single Corner Snipped 83" o:spid="_x0000_s1190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84" o:spid="_x0000_s1191" style="position:absolute;left:9038;top:187;width:25728;height:4903" coordorigin="9038,187" coordsize="25728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<v:group id="Group 85" o:spid="_x0000_s1192" style="position:absolute;left:10061;top:1229;width:24705;height:3861" coordorigin="10061,1229" coordsize="2470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shape id="Arrow: Chevron 86" o:spid="_x0000_s1193" type="#_x0000_t55" style="position:absolute;left:11633;top:1233;width:23133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" adj="209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67F7938" w14:textId="77777777" w:rsidR="0069637D" w:rsidRPr="00531501" w:rsidRDefault="0069637D" w:rsidP="0069637D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87" o:spid="_x0000_s1194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  <v:shape id="Freeform: Shape 107" o:spid="_x0000_s1195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96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32AA4EF1" w14:textId="77777777" w:rsidR="0069637D" w:rsidRDefault="0069637D" w:rsidP="0069637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09" o:spid="_x0000_s1197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<v:shape id="Freeform: Shape 110" o:spid="_x0000_s1198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1" o:spid="_x0000_s1199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12" o:spid="_x0000_s1200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113" o:spid="_x0000_s1201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14" o:spid="_x0000_s1202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<v:shape id="Freeform: Shape 115" o:spid="_x0000_s1203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04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" filled="f" stroked="f">
                    <v:textbox>
                      <w:txbxContent>
                        <w:p w14:paraId="75194FCB" w14:textId="77777777" w:rsidR="0069637D" w:rsidRDefault="0069637D" w:rsidP="0069637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473630" w14:textId="77777777" w:rsidR="0069637D" w:rsidRPr="0050462D" w:rsidRDefault="0069637D" w:rsidP="0069637D">
      <w:pPr>
        <w:spacing w:line="240" w:lineRule="auto"/>
        <w:ind w:left="284"/>
      </w:pPr>
      <w:r w:rsidRPr="0050462D">
        <w:rPr>
          <w:noProof/>
        </w:rPr>
        <mc:AlternateContent>
          <mc:Choice Requires="wpg">
            <w:drawing>
              <wp:inline distT="0" distB="0" distL="0" distR="0" wp14:anchorId="4FED5C90" wp14:editId="6004DC53">
                <wp:extent cx="6615197" cy="3619499"/>
                <wp:effectExtent l="0" t="0" r="14605" b="19685"/>
                <wp:docPr id="11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619499"/>
                          <a:chOff x="-12333" y="-4628"/>
                          <a:chExt cx="6513454" cy="1229484"/>
                        </a:xfrm>
                      </wpg:grpSpPr>
                      <wps:wsp>
                        <wps:cNvPr id="118" name="Rectangle: Diagonal Corners Rounded 118"/>
                        <wps:cNvSpPr/>
                        <wps:spPr>
                          <a:xfrm>
                            <a:off x="-9" y="-31"/>
                            <a:ext cx="6501130" cy="122488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8FA90D6" w14:textId="77777777" w:rsidR="0069637D" w:rsidRDefault="0069637D" w:rsidP="0069637D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3F93641E" w14:textId="77777777" w:rsidR="0069637D" w:rsidRPr="00162692" w:rsidRDefault="0069637D" w:rsidP="0069637D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474AED7" w14:textId="77777777" w:rsidR="0069637D" w:rsidRDefault="0069637D" w:rsidP="0069637D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P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Định </w:t>
                              </w:r>
                              <w:r w:rsidRPr="00BB64E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nghĩa</w:t>
                              </w:r>
                            </w:p>
                            <w:tbl>
                              <w:tblPr>
                                <w:tblStyle w:val="TableGrid"/>
                                <w:tblW w:w="924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11"/>
                                <w:gridCol w:w="4135"/>
                              </w:tblGrid>
                              <w:tr w:rsidR="0069637D" w14:paraId="7631EBCA" w14:textId="77777777" w:rsidTr="00BB64EF">
                                <w:tc>
                                  <w:tcPr>
                                    <w:tcW w:w="5812" w:type="dxa"/>
                                    <w:shd w:val="clear" w:color="auto" w:fill="auto"/>
                                  </w:tcPr>
                                  <w:p w14:paraId="5B641CB6" w14:textId="77777777" w:rsidR="0069637D" w:rsidRPr="00067A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Cho điểm O và góc lượng giác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. PBH biến điểm O thành chính nó, biến mỗi điểm M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O thành điểm 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sao cho OM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OM và góc (OM; OM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 =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phép quay tâm O góc </w:t>
                                    </w:r>
                                    <w:r w:rsidRPr="00F10929">
                                      <w:rPr>
                                        <w:b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AAE4B35" w14:textId="77777777" w:rsidR="0069637D" w:rsidRPr="00067A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Điểm O: tâm quay.</w:t>
                                    </w:r>
                                  </w:p>
                                  <w:p w14:paraId="7B8808F7" w14:textId="77777777" w:rsidR="0069637D" w:rsidRPr="00067A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Góc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góc quay.</w:t>
                                    </w:r>
                                  </w:p>
                                  <w:p w14:paraId="2CCCEE55" w14:textId="77777777" w:rsidR="0069637D" w:rsidRPr="00067A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Kí hiệu: 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CDFFD6F" w14:textId="77777777" w:rsidR="0069637D" w:rsidRPr="00F10929" w:rsidRDefault="0069637D" w:rsidP="00BB64EF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480A5AE6" w14:textId="77777777" w:rsidR="0069637D" w:rsidRPr="00BB64EF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Chiều quay dương là chiều dương của đường tròn lượng giác.</w:t>
                                    </w:r>
                                  </w:p>
                                  <w:p w14:paraId="504DFFA6" w14:textId="77777777" w:rsidR="0069637D" w:rsidRPr="00BB64EF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k </w:t>
                                    </w:r>
                                    <w:r w:rsidRPr="00BB64EF">
                                      <w:rPr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Z, </w:t>
                                    </w:r>
                                  </w:p>
                                  <w:p w14:paraId="5B5551D4" w14:textId="77777777" w:rsidR="0069637D" w:rsidRPr="00067A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left" w:pos="1163"/>
                                      </w:tabs>
                                      <w:ind w:firstLine="18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(O,2k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70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đồng nhất.</w:t>
                                    </w:r>
                                  </w:p>
                                  <w:p w14:paraId="733119A3" w14:textId="77777777" w:rsidR="0069637D" w:rsidRPr="00067A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left" w:pos="1163"/>
                                      </w:tabs>
                                      <w:ind w:firstLine="18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(O,(2k+1)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70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đối xứng tâm O.</w:t>
                                    </w:r>
                                  </w:p>
                                  <w:p w14:paraId="3DB18A6F" w14:textId="77777777" w:rsidR="0069637D" w:rsidRDefault="0069637D" w:rsidP="00BB64EF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34" w:type="dxa"/>
                                    <w:shd w:val="clear" w:color="auto" w:fill="auto"/>
                                  </w:tcPr>
                                  <w:p w14:paraId="5F18A6DA" w14:textId="77777777" w:rsidR="0069637D" w:rsidRDefault="0069637D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2AF77D6" wp14:editId="4094FEF2">
                                          <wp:extent cx="763270" cy="643890"/>
                                          <wp:effectExtent l="0" t="0" r="0" b="0"/>
                                          <wp:docPr id="550" name="Pictur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5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63270" cy="64389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FC5F3ED" w14:textId="77777777" w:rsidR="0069637D" w:rsidRDefault="0069637D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F055837" wp14:editId="7B1608B3">
                                          <wp:extent cx="2230115" cy="880741"/>
                                          <wp:effectExtent l="0" t="0" r="0" b="0"/>
                                          <wp:docPr id="551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5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0115" cy="88074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82BB92A" w14:textId="77777777" w:rsidR="0069637D" w:rsidRDefault="0069637D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06B79F1" w14:textId="77777777" w:rsidR="0069637D" w:rsidRDefault="0069637D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758A940" wp14:editId="3F61B738">
                                          <wp:extent cx="2488565" cy="723265"/>
                                          <wp:effectExtent l="0" t="0" r="0" b="0"/>
                                          <wp:docPr id="8" name="Pictur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5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488565" cy="7232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42F8B08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5EF5AC6A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1E437C0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3B8109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4D230A1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A05BCA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8EE4346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7CE0B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5C827E8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AFB3B1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18D60EC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CC0C7C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A07C736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725E7A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99F2B8A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19" name="Group 119"/>
                        <wpg:cNvGrpSpPr/>
                        <wpg:grpSpPr>
                          <a:xfrm>
                            <a:off x="-12333" y="-4628"/>
                            <a:ext cx="1385604" cy="152528"/>
                            <a:chOff x="-12333" y="-4628"/>
                            <a:chExt cx="1385604" cy="152528"/>
                          </a:xfrm>
                        </wpg:grpSpPr>
                        <wps:wsp>
                          <wps:cNvPr id="120" name="Rectangle: Folded Corner 120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21" name="TextBox 5"/>
                          <wps:cNvSpPr txBox="1"/>
                          <wps:spPr>
                            <a:xfrm>
                              <a:off x="-12333" y="-4628"/>
                              <a:ext cx="138560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2BEB750" w14:textId="77777777" w:rsidR="0069637D" w:rsidRDefault="0069637D" w:rsidP="0069637D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ED5C90" id="_x0000_s1205" style="width:520.9pt;height:285pt;mso-position-horizontal-relative:char;mso-position-vertical-relative:line" coordorigin="-123,-46" coordsize="65134,12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">
                <v:shape id="Rectangle: Diagonal Corners Rounded 118" o:spid="_x0000_s1206" style="position:absolute;width:65011;height:12248;visibility:visible;mso-wrap-style:square;v-text-anchor:middle" coordsize="6501130,12248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" adj="-11796480,,5400" path="m11600,l6468695,v17913,,32435,14522,32435,32435l6501130,1213287v,6407,-5193,11600,-11600,11600l32435,1224887c14522,1224887,,1210365,,1192452l,11600c,5193,5193,,1160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600,0;6468695,0;6501130,32435;6501130,1213287;6489530,1224887;32435,1224887;0,1192452;0,11600;11600,0" o:connectangles="0,0,0,0,0,0,0,0,0" textboxrect="0,0,6501130,1224887"/>
                  <v:textbox>
                    <w:txbxContent>
                      <w:p w14:paraId="78FA90D6" w14:textId="77777777" w:rsidR="0069637D" w:rsidRDefault="0069637D" w:rsidP="0069637D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3F93641E" w14:textId="77777777" w:rsidR="0069637D" w:rsidRPr="00162692" w:rsidRDefault="0069637D" w:rsidP="0069637D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474AED7" w14:textId="77777777" w:rsidR="0069637D" w:rsidRDefault="0069637D" w:rsidP="0069637D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P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Định </w:t>
                        </w:r>
                        <w:r w:rsidRPr="00BB64E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nghĩa</w:t>
                        </w:r>
                      </w:p>
                      <w:tbl>
                        <w:tblPr>
                          <w:tblStyle w:val="TableGrid"/>
                          <w:tblW w:w="924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11"/>
                          <w:gridCol w:w="4135"/>
                        </w:tblGrid>
                        <w:tr w:rsidR="0069637D" w14:paraId="7631EBCA" w14:textId="77777777" w:rsidTr="00BB64EF">
                          <w:tc>
                            <w:tcPr>
                              <w:tcW w:w="5812" w:type="dxa"/>
                              <w:shd w:val="clear" w:color="auto" w:fill="auto"/>
                            </w:tcPr>
                            <w:p w14:paraId="5B641CB6" w14:textId="77777777" w:rsidR="0069637D" w:rsidRPr="00067A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Cho điểm O và góc lượng giác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. PBH biến điểm O thành chính nó, biến mỗi điểm M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O thành điểm 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sao cho OM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OM và góc (OM; OM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 =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phép quay tâm O góc </w:t>
                              </w:r>
                              <w:r w:rsidRPr="00F10929">
                                <w:rPr>
                                  <w:b/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2AAE4B35" w14:textId="77777777" w:rsidR="0069637D" w:rsidRPr="00067A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Điểm O: tâm quay.</w:t>
                              </w:r>
                            </w:p>
                            <w:p w14:paraId="7B8808F7" w14:textId="77777777" w:rsidR="0069637D" w:rsidRPr="00067A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Góc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góc quay.</w:t>
                              </w:r>
                            </w:p>
                            <w:p w14:paraId="2CCCEE55" w14:textId="77777777" w:rsidR="0069637D" w:rsidRPr="00067A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Kí hiệu: 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4CDFFD6F" w14:textId="77777777" w:rsidR="0069637D" w:rsidRPr="00F10929" w:rsidRDefault="0069637D" w:rsidP="00BB64EF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 2" w:char="F0B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480A5AE6" w14:textId="77777777" w:rsidR="0069637D" w:rsidRPr="00BB64EF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Chiều quay dương là chiều dương của đường tròn lượng giác.</w:t>
                              </w:r>
                            </w:p>
                            <w:p w14:paraId="504DFFA6" w14:textId="77777777" w:rsidR="0069637D" w:rsidRPr="00BB64EF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Với k </w:t>
                              </w:r>
                              <w:r w:rsidRPr="00BB64EF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Z, </w:t>
                              </w:r>
                            </w:p>
                            <w:p w14:paraId="5B5551D4" w14:textId="77777777" w:rsidR="0069637D" w:rsidRPr="00067A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1163"/>
                                </w:tabs>
                                <w:ind w:firstLine="18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(O,2k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70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đồng nhất.</w:t>
                              </w:r>
                            </w:p>
                            <w:p w14:paraId="733119A3" w14:textId="77777777" w:rsidR="0069637D" w:rsidRPr="00067A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1163"/>
                                </w:tabs>
                                <w:ind w:firstLine="18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(O,(2k+1)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70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đối xứng tâm O.</w:t>
                              </w:r>
                            </w:p>
                            <w:p w14:paraId="3DB18A6F" w14:textId="77777777" w:rsidR="0069637D" w:rsidRDefault="0069637D" w:rsidP="00BB64EF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34" w:type="dxa"/>
                              <w:shd w:val="clear" w:color="auto" w:fill="auto"/>
                            </w:tcPr>
                            <w:p w14:paraId="5F18A6DA" w14:textId="77777777" w:rsidR="0069637D" w:rsidRDefault="0069637D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22AF77D6" wp14:editId="4094FEF2">
                                    <wp:extent cx="763270" cy="643890"/>
                                    <wp:effectExtent l="0" t="0" r="0" b="0"/>
                                    <wp:docPr id="550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63270" cy="643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FC5F3ED" w14:textId="77777777" w:rsidR="0069637D" w:rsidRDefault="0069637D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2F055837" wp14:editId="7B1608B3">
                                    <wp:extent cx="2230115" cy="880741"/>
                                    <wp:effectExtent l="0" t="0" r="0" b="0"/>
                                    <wp:docPr id="551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0115" cy="88074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82BB92A" w14:textId="77777777" w:rsidR="0069637D" w:rsidRDefault="0069637D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06B79F1" w14:textId="77777777" w:rsidR="0069637D" w:rsidRDefault="0069637D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1758A940" wp14:editId="3F61B738">
                                    <wp:extent cx="2488565" cy="723265"/>
                                    <wp:effectExtent l="0" t="0" r="0" b="0"/>
                                    <wp:docPr id="8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8565" cy="7232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42F8B08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5EF5AC6A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1E437C0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3B8109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4D230A1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A05BCA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8EE4346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7CE0B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5C827E8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AFB3B1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18D60EC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CC0C7C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A07C736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725E7A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99F2B8A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19" o:spid="_x0000_s1207" style="position:absolute;left:-123;top:-46;width:13855;height:1525" coordorigin="-123,-46" coordsize="13856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<v:shape id="Rectangle: Folded Corner 120" o:spid="_x0000_s120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09" type="#_x0000_t202" style="position:absolute;left:-123;top:-46;width:1385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Yb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" filled="f" stroked="f">
                    <v:textbox>
                      <w:txbxContent>
                        <w:p w14:paraId="22BEB750" w14:textId="77777777" w:rsidR="0069637D" w:rsidRDefault="0069637D" w:rsidP="0069637D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1F67C65" w14:textId="77777777" w:rsidR="0069637D" w:rsidRPr="0050462D" w:rsidRDefault="0069637D" w:rsidP="0069637D">
      <w:pPr>
        <w:spacing w:line="240" w:lineRule="auto"/>
        <w:ind w:left="284"/>
      </w:pPr>
      <w:r w:rsidRPr="0050462D">
        <w:rPr>
          <w:noProof/>
        </w:rPr>
        <mc:AlternateContent>
          <mc:Choice Requires="wpg">
            <w:drawing>
              <wp:inline distT="0" distB="0" distL="0" distR="0" wp14:anchorId="35853817" wp14:editId="52C59F53">
                <wp:extent cx="6615197" cy="3352800"/>
                <wp:effectExtent l="0" t="0" r="14605" b="19050"/>
                <wp:docPr id="12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52800"/>
                          <a:chOff x="-12333" y="-4628"/>
                          <a:chExt cx="6513454" cy="1459253"/>
                        </a:xfrm>
                      </wpg:grpSpPr>
                      <wps:wsp>
                        <wps:cNvPr id="123" name="Rectangle: Diagonal Corners Rounded 123"/>
                        <wps:cNvSpPr/>
                        <wps:spPr>
                          <a:xfrm>
                            <a:off x="-9" y="-30"/>
                            <a:ext cx="6501130" cy="145465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C7C4E83" w14:textId="77777777" w:rsidR="0069637D" w:rsidRDefault="0069637D" w:rsidP="0069637D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7DCBC74" w14:textId="77777777" w:rsidR="0069637D" w:rsidRDefault="0069637D" w:rsidP="0069637D">
                              <w:pPr>
                                <w:spacing w:after="0" w:line="240" w:lineRule="auto"/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A365ED8" w14:textId="77777777" w:rsidR="0069637D" w:rsidRPr="006C4339" w:rsidRDefault="0069637D" w:rsidP="0069637D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21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03"/>
                                <w:gridCol w:w="4110"/>
                              </w:tblGrid>
                              <w:tr w:rsidR="0069637D" w14:paraId="184B0FC6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52E160DB" w14:textId="77777777" w:rsidR="0069637D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1: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Phép quay bảo toàn khoảng cách giữa 2 điểm bất kì.</w:t>
                                    </w:r>
                                  </w:p>
                                  <w:p w14:paraId="2B4D89FA" w14:textId="77777777" w:rsidR="0069637D" w:rsidRPr="00F10929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58B2FC2F" w14:textId="77777777" w:rsidR="0069637D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2: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Phép quay biến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65817209" w14:textId="77777777" w:rsidR="0069637D" w:rsidRPr="000848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ường thẳng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thẳng, </w:t>
                                    </w:r>
                                  </w:p>
                                  <w:p w14:paraId="3200B0BE" w14:textId="77777777" w:rsidR="0069637D" w:rsidRPr="000848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oạn thẳng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đoạn thẳng bằng nó, </w:t>
                                    </w:r>
                                  </w:p>
                                  <w:p w14:paraId="5F892AF5" w14:textId="77777777" w:rsidR="0069637D" w:rsidRPr="000848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T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am giác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tam giác bằng nó, </w:t>
                                    </w:r>
                                  </w:p>
                                  <w:p w14:paraId="2C41F337" w14:textId="77777777" w:rsidR="0069637D" w:rsidRPr="000848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ường tròn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tròn có cùng bán kính.</w:t>
                                    </w:r>
                                  </w:p>
                                  <w:p w14:paraId="791C4245" w14:textId="77777777" w:rsidR="0069637D" w:rsidRPr="00F10929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4C27413C" w14:textId="77777777" w:rsidR="0069637D" w:rsidRPr="00084823" w:rsidRDefault="0069637D" w:rsidP="0069637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Giả sử Q</w:t>
                                    </w:r>
                                    <w:r>
                                      <w:rPr>
                                        <w:szCs w:val="24"/>
                                        <w:vertAlign w:val="subscript"/>
                                      </w:rPr>
                                      <w:t>(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O,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>
                                      <w:rPr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(d) = d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 Khi đó:</w:t>
                                    </w:r>
                                  </w:p>
                                  <w:p w14:paraId="18FE717E" w14:textId="77777777" w:rsidR="0069637D" w:rsidRPr="00F10929" w:rsidRDefault="0001359F" w:rsidP="006C433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Para>
                                      <m:oMath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dPr>
                                          <m:e>
                                            <m:acc>
                                              <m:acc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d,d'</m:t>
                                                </m:r>
                                              </m:e>
                                            </m:acc>
                                          </m:e>
                                        </m:d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=</m:t>
                                        </m:r>
                                        <m:d>
                                          <m:dPr>
                                            <m:begChr m:val="["/>
                                            <m:endChr m:val="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dPr>
                                          <m:e>
                                            <m:m>
                                              <m:mPr>
                                                <m:plcHide m:val="1"/>
                                                <m:mcs>
                                                  <m:mc>
                                                    <m:mcPr>
                                                      <m:count m:val="1"/>
                                                      <m:mcJc m:val="left"/>
                                                    </m:mcPr>
                                                  </m:mc>
                                                </m:mcs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mPr>
                                              <m:m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α nếu 0&lt;α≤</m:t>
                                                  </m:r>
                                                  <m:f>
                                                    <m:f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</m:ctrlPr>
                                                    </m:fPr>
                                                    <m:num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π</m:t>
                                                      </m:r>
                                                    </m:num>
                                                    <m:den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2</m:t>
                                                      </m:r>
                                                    </m:den>
                                                  </m:f>
                                                </m:e>
                                              </m:mr>
                                              <m:m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 xml:space="preserve">π-α  nếu  </m:t>
                                                  </m:r>
                                                  <m:f>
                                                    <m:f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</m:ctrlPr>
                                                    </m:fPr>
                                                    <m:num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π</m:t>
                                                      </m:r>
                                                    </m:num>
                                                    <m:den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2</m:t>
                                                      </m:r>
                                                    </m:den>
                                                  </m:f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≤α&lt;π</m:t>
                                                  </m:r>
                                                </m:e>
                                              </m:mr>
                                            </m:m>
                                          </m:e>
                                        </m:d>
                                      </m:oMath>
                                    </m:oMathPara>
                                  </w:p>
                                  <w:p w14:paraId="7454A851" w14:textId="77777777" w:rsidR="0069637D" w:rsidRDefault="0069637D" w:rsidP="006C4339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6ECA1872" w14:textId="77777777" w:rsidR="0069637D" w:rsidRDefault="0069637D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1D4F6DB" wp14:editId="120F2BF1">
                                          <wp:extent cx="2286000" cy="875477"/>
                                          <wp:effectExtent l="0" t="0" r="0" b="1270"/>
                                          <wp:docPr id="13" name="Picture 2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5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87800" cy="8761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A18B257" w14:textId="77777777" w:rsidR="0069637D" w:rsidRDefault="0069637D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B15841B" wp14:editId="3379EB8E">
                                          <wp:extent cx="1952625" cy="925863"/>
                                          <wp:effectExtent l="0" t="0" r="0" b="7620"/>
                                          <wp:docPr id="14" name="Picture 16" descr="Phép quay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" descr="Phép quay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5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53203" cy="9261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07EA739" w14:textId="77777777" w:rsidR="0069637D" w:rsidRDefault="0069637D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5E1F39A" w14:textId="77777777" w:rsidR="0069637D" w:rsidRDefault="0069637D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74E8837" wp14:editId="4ACC99D2">
                                          <wp:extent cx="1431290" cy="739775"/>
                                          <wp:effectExtent l="0" t="0" r="0" b="0"/>
                                          <wp:docPr id="552" name="Picture 552" descr="Hình học 11 Bài 5: Phép quay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7" descr="Hình học 11 Bài 5: Phép quay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6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431290" cy="7397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9637D" w14:paraId="7D79C4AC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12A8E015" w14:textId="77777777" w:rsidR="0069637D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3A949D9" w14:textId="77777777" w:rsidR="0069637D" w:rsidRPr="008506A5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40830594" w14:textId="77777777" w:rsidR="0069637D" w:rsidRDefault="0069637D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9637D" w14:paraId="593D38B1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437AE662" w14:textId="77777777" w:rsidR="0069637D" w:rsidRPr="008506A5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5CE506A8" w14:textId="77777777" w:rsidR="0069637D" w:rsidRDefault="0069637D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9637D" w14:paraId="15AE764D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1CB4BA17" w14:textId="77777777" w:rsidR="0069637D" w:rsidRPr="008506A5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5C53CB63" w14:textId="77777777" w:rsidR="0069637D" w:rsidRPr="00F10929" w:rsidRDefault="0069637D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0FD1993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8CAFFAE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4EBFA9E6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E5C7C7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2DF45B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510449CF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9062B1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6E7A2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9108B3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4075C26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966DC39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B4173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AAA698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C5CDD5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A760D7A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DEFE025" w14:textId="77777777" w:rsidR="0069637D" w:rsidRDefault="0069637D" w:rsidP="0069637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24" name="Group 12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25" name="Rectangle: Folded Corner 12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26" name="TextBox 5"/>
                          <wps:cNvSpPr txBox="1"/>
                          <wps:spPr>
                            <a:xfrm>
                              <a:off x="-12333" y="-4628"/>
                              <a:ext cx="1198299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35E016" w14:textId="77777777" w:rsidR="0069637D" w:rsidRDefault="0069637D" w:rsidP="0069637D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5853817" id="_x0000_s1210" style="width:520.9pt;height:264pt;mso-position-horizontal-relative:char;mso-position-vertical-relative:line" coordorigin="-123,-46" coordsize="65134,14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">
                <v:shape id="Rectangle: Diagonal Corners Rounded 123" o:spid="_x0000_s1211" style="position:absolute;width:65011;height:14546;visibility:visible;mso-wrap-style:square;v-text-anchor:middle" coordsize="6501130,14546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" adj="-11796480,,5400" path="m13776,l6462611,v21273,,38519,17246,38519,38519l6501130,1440879v,7608,-6168,13776,-13776,13776l38519,1454655c17246,1454655,,1437409,,1416136l,13776c,6168,6168,,1377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776,0;6462611,0;6501130,38519;6501130,1440879;6487354,1454655;38519,1454655;0,1416136;0,13776;13776,0" o:connectangles="0,0,0,0,0,0,0,0,0" textboxrect="0,0,6501130,1454655"/>
                  <v:textbox>
                    <w:txbxContent>
                      <w:p w14:paraId="3C7C4E83" w14:textId="77777777" w:rsidR="0069637D" w:rsidRDefault="0069637D" w:rsidP="0069637D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7DCBC74" w14:textId="77777777" w:rsidR="0069637D" w:rsidRDefault="0069637D" w:rsidP="0069637D">
                        <w:pPr>
                          <w:spacing w:after="0" w:line="240" w:lineRule="auto"/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A365ED8" w14:textId="77777777" w:rsidR="0069637D" w:rsidRPr="006C4339" w:rsidRDefault="0069637D" w:rsidP="0069637D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21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03"/>
                          <w:gridCol w:w="4110"/>
                        </w:tblGrid>
                        <w:tr w:rsidR="0069637D" w14:paraId="184B0FC6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52E160DB" w14:textId="77777777" w:rsidR="0069637D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7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1: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Phép quay bảo toàn khoảng cách giữa 2 điểm bất kì.</w:t>
                              </w:r>
                            </w:p>
                            <w:p w14:paraId="2B4D89FA" w14:textId="77777777" w:rsidR="0069637D" w:rsidRPr="00F10929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58B2FC2F" w14:textId="77777777" w:rsidR="0069637D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7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2: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Phép quay biến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:</w:t>
                              </w:r>
                            </w:p>
                            <w:p w14:paraId="65817209" w14:textId="77777777" w:rsidR="0069637D" w:rsidRPr="000848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ường thẳng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thẳng, </w:t>
                              </w:r>
                            </w:p>
                            <w:p w14:paraId="3200B0BE" w14:textId="77777777" w:rsidR="0069637D" w:rsidRPr="000848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oạn thẳng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đoạn thẳng bằng nó, </w:t>
                              </w:r>
                            </w:p>
                            <w:p w14:paraId="5F892AF5" w14:textId="77777777" w:rsidR="0069637D" w:rsidRPr="000848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T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am giác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tam giác bằng nó, </w:t>
                              </w:r>
                            </w:p>
                            <w:p w14:paraId="2C41F337" w14:textId="77777777" w:rsidR="0069637D" w:rsidRPr="000848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ường tròn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tròn có cùng bán kính.</w:t>
                              </w:r>
                            </w:p>
                            <w:p w14:paraId="791C4245" w14:textId="77777777" w:rsidR="0069637D" w:rsidRPr="00F10929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sym w:font="Wingdings 2" w:char="F0B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C27413C" w14:textId="77777777" w:rsidR="0069637D" w:rsidRPr="00084823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Giả sử Q</w:t>
                              </w:r>
                              <w:r>
                                <w:rPr>
                                  <w:szCs w:val="24"/>
                                  <w:vertAlign w:val="subscript"/>
                                </w:rPr>
                                <w:t>(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O,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61"/>
                              </w:r>
                              <w:r>
                                <w:rPr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(d) = d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 Khi đó:</w:t>
                              </w:r>
                            </w:p>
                            <w:p w14:paraId="18FE717E" w14:textId="77777777" w:rsidR="0069637D" w:rsidRPr="00F10929" w:rsidRDefault="0001359F" w:rsidP="006C433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d,d'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=</m:t>
                                  </m:r>
                                  <m:d>
                                    <m:dPr>
                                      <m:begChr m:val="["/>
                                      <m:endChr m:val="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m>
                                        <m:mPr>
                                          <m:plcHide m:val="1"/>
                                          <m:mcs>
                                            <m:mc>
                                              <m:mcPr>
                                                <m:count m:val="1"/>
                                                <m:mcJc m:val="left"/>
                                              </m:mcPr>
                                            </m:mc>
                                          </m:mcs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mPr>
                                        <m:m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α nếu 0&lt;α≤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π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</m:e>
                                        </m:mr>
                                        <m:m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 xml:space="preserve">π-α  nếu  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π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≤α&lt;π</m:t>
                                            </m:r>
                                          </m:e>
                                        </m:mr>
                                      </m:m>
                                    </m:e>
                                  </m:d>
                                </m:oMath>
                              </m:oMathPara>
                            </w:p>
                            <w:p w14:paraId="7454A851" w14:textId="77777777" w:rsidR="0069637D" w:rsidRDefault="0069637D" w:rsidP="006C4339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6ECA1872" w14:textId="77777777" w:rsidR="0069637D" w:rsidRDefault="0069637D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71D4F6DB" wp14:editId="120F2BF1">
                                    <wp:extent cx="2286000" cy="875477"/>
                                    <wp:effectExtent l="0" t="0" r="0" b="1270"/>
                                    <wp:docPr id="13" name="Picture 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7800" cy="8761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A18B257" w14:textId="77777777" w:rsidR="0069637D" w:rsidRDefault="0069637D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6B15841B" wp14:editId="3379EB8E">
                                    <wp:extent cx="1952625" cy="925863"/>
                                    <wp:effectExtent l="0" t="0" r="0" b="7620"/>
                                    <wp:docPr id="14" name="Picture 16" descr="Phép quay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 descr="Phép quay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53203" cy="9261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07EA739" w14:textId="77777777" w:rsidR="0069637D" w:rsidRDefault="0069637D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5E1F39A" w14:textId="77777777" w:rsidR="0069637D" w:rsidRDefault="0069637D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674E8837" wp14:editId="4ACC99D2">
                                    <wp:extent cx="1431290" cy="739775"/>
                                    <wp:effectExtent l="0" t="0" r="0" b="0"/>
                                    <wp:docPr id="552" name="Picture 552" descr="Hình học 11 Bài 5: Phép quay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" descr="Hình học 11 Bài 5: Phép quay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31290" cy="739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9637D" w14:paraId="7D79C4AC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12A8E015" w14:textId="77777777" w:rsidR="0069637D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73A949D9" w14:textId="77777777" w:rsidR="0069637D" w:rsidRPr="008506A5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40830594" w14:textId="77777777" w:rsidR="0069637D" w:rsidRDefault="0069637D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69637D" w14:paraId="593D38B1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437AE662" w14:textId="77777777" w:rsidR="0069637D" w:rsidRPr="008506A5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5CE506A8" w14:textId="77777777" w:rsidR="0069637D" w:rsidRDefault="0069637D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69637D" w14:paraId="15AE764D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1CB4BA17" w14:textId="77777777" w:rsidR="0069637D" w:rsidRPr="008506A5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5C53CB63" w14:textId="77777777" w:rsidR="0069637D" w:rsidRPr="00F10929" w:rsidRDefault="0069637D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60FD1993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8CAFFAE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4EBFA9E6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E5C7C7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2DF45B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510449CF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9062B1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6E7A2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9108B3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4075C26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966DC39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B4173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AAA698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C5CDD5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A760D7A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DEFE025" w14:textId="77777777" w:rsidR="0069637D" w:rsidRDefault="0069637D" w:rsidP="0069637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24" o:spid="_x0000_s121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shape id="Rectangle: Folded Corner 125" o:spid="_x0000_s121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14" type="#_x0000_t202" style="position:absolute;left:-123;top:-46;width:1198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" filled="f" stroked="f">
                    <v:textbox>
                      <w:txbxContent>
                        <w:p w14:paraId="2635E016" w14:textId="77777777" w:rsidR="0069637D" w:rsidRDefault="0069637D" w:rsidP="0069637D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0F07EE" w14:textId="77777777" w:rsidR="0069637D" w:rsidRPr="0050462D" w:rsidRDefault="0069637D" w:rsidP="0069637D">
      <w:pPr>
        <w:spacing w:line="240" w:lineRule="auto"/>
      </w:pPr>
      <w:r w:rsidRPr="0050462D">
        <w:rPr>
          <w:b/>
          <w:bCs/>
          <w:color w:val="FF0000"/>
          <w:kern w:val="24"/>
        </w:rPr>
        <w:lastRenderedPageBreak/>
        <w:t xml:space="preserve">   </w:t>
      </w:r>
      <w:r w:rsidRPr="0050462D">
        <w:rPr>
          <w:noProof/>
        </w:rPr>
        <mc:AlternateContent>
          <mc:Choice Requires="wpg">
            <w:drawing>
              <wp:inline distT="0" distB="0" distL="0" distR="0" wp14:anchorId="027E0C3F" wp14:editId="38A87F3D">
                <wp:extent cx="3325091" cy="509073"/>
                <wp:effectExtent l="0" t="0" r="85090" b="24765"/>
                <wp:docPr id="12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128" name="Group 128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129" name="Group 129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130" name="Group 130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131" name="Rectangle: Single Corner Snipped 131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32" name="Group 132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135" name="Group 135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136" name="Arrow: Chevron 136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A8E8110" w14:textId="77777777" w:rsidR="0069637D" w:rsidRPr="00531501" w:rsidRDefault="0069637D" w:rsidP="0069637D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37" name="Group 137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138" name="Freeform: Shape 138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39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FE812D4" w14:textId="77777777" w:rsidR="0069637D" w:rsidRDefault="0069637D" w:rsidP="0069637D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40" name="Group 14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41" name="Freeform: Shape 14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42" name="Flowchart: Terminator 14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43" name="Flowchart: Direct Access Storage 14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4" name="Flowchart: Preparation 14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45" name="Group 14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46" name="Freeform: Shape 146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47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4B42C26" w14:textId="77777777" w:rsidR="0069637D" w:rsidRDefault="0069637D" w:rsidP="0069637D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27E0C3F" id="_x0000_s121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">
                <v:group id="Group 128" o:spid="_x0000_s121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group id="Group 129" o:spid="_x0000_s121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  <v:group id="Group 130" o:spid="_x0000_s121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  <v:shape id="Rectangle: Single Corner Snipped 131" o:spid="_x0000_s121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132" o:spid="_x0000_s122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      <v:group id="Group 135" o:spid="_x0000_s122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        <v:shape id="Arrow: Chevron 136" o:spid="_x0000_s122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A8E8110" w14:textId="77777777" w:rsidR="0069637D" w:rsidRPr="00531501" w:rsidRDefault="0069637D" w:rsidP="0069637D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137" o:spid="_x0000_s122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        <v:shape id="Freeform: Shape 138" o:spid="_x0000_s122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2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" filled="f" stroked="f">
                              <v:textbox style="mso-fit-shape-to-text:t">
                                <w:txbxContent>
                                  <w:p w14:paraId="1FE812D4" w14:textId="77777777" w:rsidR="0069637D" w:rsidRDefault="0069637D" w:rsidP="0069637D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40" o:spid="_x0000_s122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      <v:shape id="Freeform: Shape 141" o:spid="_x0000_s122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42" o:spid="_x0000_s122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43" o:spid="_x0000_s122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144" o:spid="_x0000_s123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45" o:spid="_x0000_s123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shape id="Freeform: Shape 146" o:spid="_x0000_s123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3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" filled="f" stroked="f">
                    <v:textbox>
                      <w:txbxContent>
                        <w:p w14:paraId="64B42C26" w14:textId="77777777" w:rsidR="0069637D" w:rsidRDefault="0069637D" w:rsidP="0069637D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3B01C1C" w14:textId="77777777" w:rsidR="0069637D" w:rsidRPr="0050462D" w:rsidRDefault="0069637D" w:rsidP="0069637D">
      <w:pPr>
        <w:spacing w:line="240" w:lineRule="auto"/>
        <w:ind w:left="426"/>
      </w:pPr>
      <w:r w:rsidRPr="0050462D">
        <w:rPr>
          <w:noProof/>
        </w:rPr>
        <mc:AlternateContent>
          <mc:Choice Requires="wpg">
            <w:drawing>
              <wp:inline distT="0" distB="0" distL="0" distR="0" wp14:anchorId="33262366" wp14:editId="5928E189">
                <wp:extent cx="6547104" cy="1314449"/>
                <wp:effectExtent l="0" t="19050" r="25400" b="19685"/>
                <wp:docPr id="14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4449"/>
                          <a:chOff x="0" y="0"/>
                          <a:chExt cx="6547104" cy="1302477"/>
                        </a:xfrm>
                      </wpg:grpSpPr>
                      <wps:wsp>
                        <wps:cNvPr id="14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20"/>
                            <a:ext cx="6547104" cy="104175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B7DA17" w14:textId="77777777" w:rsidR="0069637D" w:rsidRDefault="0069637D" w:rsidP="0069637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8367368" w14:textId="77777777" w:rsidR="0069637D" w:rsidRDefault="0069637D" w:rsidP="0069637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6BF62875" w14:textId="77777777" w:rsidR="0069637D" w:rsidRPr="00220799" w:rsidRDefault="0069637D" w:rsidP="0069637D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Sử dụng đjnh nghã và tính chất của phép quay.</w:t>
                              </w:r>
                            </w:p>
                            <w:p w14:paraId="5D7AFBE0" w14:textId="77777777" w:rsidR="0069637D" w:rsidRPr="008B3A7B" w:rsidRDefault="0069637D" w:rsidP="0069637D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  <w:p w14:paraId="521DA574" w14:textId="77777777" w:rsidR="0069637D" w:rsidRPr="00CA1202" w:rsidRDefault="0069637D" w:rsidP="0069637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6612E41" w14:textId="77777777" w:rsidR="0069637D" w:rsidRPr="007B6D41" w:rsidRDefault="0069637D" w:rsidP="0069637D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693848A8" w14:textId="77777777" w:rsidR="0069637D" w:rsidRPr="00D77153" w:rsidRDefault="0069637D" w:rsidP="0069637D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50" name="Group 15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151" name="Group 151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152" name="Group 152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153" name="Rectangle: Single Corner Snipped 153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54" name="Group 154"/>
                              <wpg:cNvGrpSpPr/>
                              <wpg:grpSpPr>
                                <a:xfrm>
                                  <a:off x="1502180" y="0"/>
                                  <a:ext cx="4851212" cy="485775"/>
                                  <a:chOff x="1502180" y="0"/>
                                  <a:chExt cx="4851212" cy="485775"/>
                                </a:xfrm>
                              </wpg:grpSpPr>
                              <wpg:grpSp>
                                <wpg:cNvPr id="155" name="Group 155"/>
                                <wpg:cNvGrpSpPr/>
                                <wpg:grpSpPr>
                                  <a:xfrm>
                                    <a:off x="1611714" y="104387"/>
                                    <a:ext cx="4741678" cy="369570"/>
                                    <a:chOff x="1611714" y="104387"/>
                                    <a:chExt cx="4741678" cy="369570"/>
                                  </a:xfrm>
                                </wpg:grpSpPr>
                                <wps:wsp>
                                  <wps:cNvPr id="164" name="Arrow: Chevron 164"/>
                                  <wps:cNvSpPr/>
                                  <wps:spPr>
                                    <a:xfrm>
                                      <a:off x="1761255" y="105142"/>
                                      <a:ext cx="4592137" cy="36872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02987F4" w14:textId="77777777" w:rsidR="0069637D" w:rsidRPr="00C11388" w:rsidRDefault="0069637D" w:rsidP="0069637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</w:rPr>
                                          <w:t xml:space="preserve">Xác định vị trí của điểm ảnh hay hình khi </w:t>
                                        </w: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</w:rPr>
                                          <w:t>thực hiện phép quay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65" name="Group 1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66" name="Freeform: Shape 1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EBF5EC9" w14:textId="77777777" w:rsidR="0069637D" w:rsidRDefault="0069637D" w:rsidP="0069637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68" name="Group 1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69" name="Freeform: Shape 1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70" name="Flowchart: Terminator 1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71" name="Flowchart: Direct Access Storage 1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72" name="Group 17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73" name="Flowchart: Preparation 1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4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B7CB5DC" w14:textId="77777777" w:rsidR="0069637D" w:rsidRDefault="0069637D" w:rsidP="0069637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3262366" id="_x0000_s1234" style="width:515.5pt;height:103.5pt;mso-position-horizontal-relative:char;mso-position-vertical-relative:line" coordsize="65471,130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">
                <v:shape id="Rectangle: Diagonal Corners Rounded 1" o:spid="_x0000_s1235" style="position:absolute;top:2607;width:65471;height:1041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4902;6547104,1031892;6532329,1041757;112179,1041757;0,966855;0,9865;14775,0" o:connectangles="0,0,0,0,0,0,0,0,0" textboxrect="0,0,6435090,1533525"/>
                  <v:textbox>
                    <w:txbxContent>
                      <w:p w14:paraId="20B7DA17" w14:textId="77777777" w:rsidR="0069637D" w:rsidRDefault="0069637D" w:rsidP="0069637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8367368" w14:textId="77777777" w:rsidR="0069637D" w:rsidRDefault="0069637D" w:rsidP="0069637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</w:p>
                      <w:p w14:paraId="6BF62875" w14:textId="77777777" w:rsidR="0069637D" w:rsidRPr="00220799" w:rsidRDefault="0069637D" w:rsidP="0069637D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Sử dụng đjnh nghã và tính chất của phép quay.</w:t>
                        </w:r>
                      </w:p>
                      <w:p w14:paraId="5D7AFBE0" w14:textId="77777777" w:rsidR="0069637D" w:rsidRPr="008B3A7B" w:rsidRDefault="0069637D" w:rsidP="0069637D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</w:p>
                      <w:p w14:paraId="521DA574" w14:textId="77777777" w:rsidR="0069637D" w:rsidRPr="00CA1202" w:rsidRDefault="0069637D" w:rsidP="0069637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6612E41" w14:textId="77777777" w:rsidR="0069637D" w:rsidRPr="007B6D41" w:rsidRDefault="0069637D" w:rsidP="0069637D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693848A8" w14:textId="77777777" w:rsidR="0069637D" w:rsidRPr="00D77153" w:rsidRDefault="0069637D" w:rsidP="0069637D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50" o:spid="_x0000_s123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<v:group id="Group 151" o:spid="_x0000_s123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  <v:group id="Group 152" o:spid="_x0000_s123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    <v:shape id="Rectangle: Single Corner Snipped 153" o:spid="_x0000_s123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" path="m,l6086197,r154724,154724l6240921,447554,,447554,,xe" fillcolor="#efddf6 [663]" stroked="f" strokeweight="1.25pt">
                        <v:fill r:id="rId7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154" o:spid="_x0000_s1240" style="position:absolute;left:15021;width:48512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NC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JzyfCRfIxT8AAAD//wMAUEsBAi0AFAAGAAgAAAAhANvh9svuAAAAhQEAABMAAAAAAAAAAAAA&#10;AAAAAAAAAFtDb250ZW50X1R5cGVzXS54bWxQSwECLQAUAAYACAAAACEAWvQsW78AAAAVAQAACwAA&#10;AAAAAAAAAAAAAAAfAQAAX3JlbHMvLnJlbHNQSwECLQAUAAYACAAAACEAJ0yzQsMAAADcAAAADwAA&#10;AAAAAAAAAAAAAAAHAgAAZHJzL2Rvd25yZXYueG1sUEsFBgAAAAADAAMAtwAAAPcCAAAAAA==&#10;">
                        <v:group id="Group 155" o:spid="_x0000_s1241" style="position:absolute;left:16117;top:1043;width:47416;height:3696" coordorigin="16117,1043" coordsize="474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        <v:shape id="Arrow: Chevron 164" o:spid="_x0000_s1242" type="#_x0000_t55" style="position:absolute;left:17612;top:1051;width:45921;height:3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" adj="2122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02987F4" w14:textId="77777777" w:rsidR="0069637D" w:rsidRPr="00C11388" w:rsidRDefault="0069637D" w:rsidP="0069637D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C11388">
                                    <w:rPr>
                                      <w:bCs/>
                                      <w:color w:val="0000CC"/>
                                    </w:rPr>
                                    <w:t xml:space="preserve">Xác định vị trí của điểm ảnh hay hình khi </w:t>
                                  </w:r>
                                  <w:r w:rsidRPr="00C11388">
                                    <w:rPr>
                                      <w:bCs/>
                                      <w:color w:val="0000CC"/>
                                      <w:lang w:val="vi-VN"/>
                                    </w:rPr>
                                    <w:t xml:space="preserve"> </w:t>
                                  </w:r>
                                  <w:r w:rsidRPr="00C11388">
                                    <w:rPr>
                                      <w:bCs/>
                                      <w:color w:val="0000CC"/>
                                    </w:rPr>
                                    <w:t>thực hiện phép quay</w:t>
                                  </w:r>
                                </w:p>
                              </w:txbxContent>
                            </v:textbox>
                          </v:shape>
                          <v:group id="Group 165" o:spid="_x0000_s124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          <v:shape id="Freeform: Shape 166" o:spid="_x0000_s124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4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" filled="f" stroked="f">
                              <v:textbox>
                                <w:txbxContent>
                                  <w:p w14:paraId="4EBF5EC9" w14:textId="77777777" w:rsidR="0069637D" w:rsidRDefault="0069637D" w:rsidP="0069637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68" o:spid="_x0000_s124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        <v:shape id="Freeform: Shape 169" o:spid="_x0000_s124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70" o:spid="_x0000_s124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71" o:spid="_x0000_s124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72" o:spid="_x0000_s125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  <v:shape id="Flowchart: Preparation 173" o:spid="_x0000_s125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5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1B7CB5DC" w14:textId="77777777" w:rsidR="0069637D" w:rsidRDefault="0069637D" w:rsidP="0069637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63358AE" w14:textId="77777777" w:rsidR="0069637D" w:rsidRPr="0050462D" w:rsidRDefault="0069637D" w:rsidP="0069637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minh họa</w:t>
      </w:r>
      <w:r w:rsidRPr="0050462D">
        <w:rPr>
          <w:b/>
          <w:bCs/>
          <w:color w:val="FF0000"/>
        </w:rPr>
        <w:t>:</w:t>
      </w:r>
    </w:p>
    <w:p w14:paraId="3ADDE474" w14:textId="77777777" w:rsidR="0069637D" w:rsidRPr="0050462D" w:rsidRDefault="0069637D" w:rsidP="0069637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eastAsia="Calibri"/>
        </w:rPr>
      </w:pPr>
      <w:r w:rsidRPr="0050462D">
        <w:rPr>
          <w:rFonts w:eastAsia="Calibri"/>
        </w:rPr>
        <w:t xml:space="preserve">Trong mặt phẳng cho hình vuông </w:t>
      </w:r>
      <w:r w:rsidRPr="0050462D">
        <w:rPr>
          <w:position w:val="-6"/>
        </w:rPr>
        <w:object w:dxaOrig="720" w:dyaOrig="285" w14:anchorId="22C7A600">
          <v:shape id="_x0000_i2260" type="#_x0000_t75" style="width:36pt;height:14.25pt" o:ole="">
            <v:imagedata r:id="rId2461" o:title=""/>
          </v:shape>
          <o:OLEObject Type="Embed" ProgID="Equation.DSMT4" ShapeID="_x0000_i2260" DrawAspect="Content" ObjectID="_1686896505" r:id="rId2462"/>
        </w:object>
      </w:r>
      <w:r w:rsidRPr="0050462D">
        <w:rPr>
          <w:rFonts w:eastAsia="Calibri"/>
        </w:rPr>
        <w:t xml:space="preserve"> có tâm </w:t>
      </w:r>
      <w:r w:rsidRPr="0050462D">
        <w:rPr>
          <w:position w:val="-6"/>
        </w:rPr>
        <w:object w:dxaOrig="240" w:dyaOrig="285" w14:anchorId="6038224B">
          <v:shape id="_x0000_i2261" type="#_x0000_t75" style="width:12pt;height:14.25pt" o:ole="">
            <v:imagedata r:id="rId2463" o:title=""/>
          </v:shape>
          <o:OLEObject Type="Embed" ProgID="Equation.DSMT4" ShapeID="_x0000_i2261" DrawAspect="Content" ObjectID="_1686896506" r:id="rId2464"/>
        </w:object>
      </w:r>
      <w:r w:rsidRPr="0050462D">
        <w:rPr>
          <w:rFonts w:eastAsia="Calibri"/>
        </w:rPr>
        <w:t xml:space="preserve">, góc </w:t>
      </w:r>
      <w:r w:rsidRPr="0050462D">
        <w:rPr>
          <w:position w:val="-18"/>
        </w:rPr>
        <w:object w:dxaOrig="1620" w:dyaOrig="480" w14:anchorId="64887E58">
          <v:shape id="_x0000_i2262" type="#_x0000_t75" style="width:81pt;height:24pt" o:ole="">
            <v:imagedata r:id="rId2465" o:title=""/>
          </v:shape>
          <o:OLEObject Type="Embed" ProgID="Equation.DSMT4" ShapeID="_x0000_i2262" DrawAspect="Content" ObjectID="_1686896507" r:id="rId2466"/>
        </w:object>
      </w:r>
      <w:r w:rsidRPr="0050462D">
        <w:rPr>
          <w:rFonts w:eastAsia="Calibri"/>
        </w:rPr>
        <w:t xml:space="preserve">. Khi đó ảnh của điểm </w:t>
      </w:r>
      <w:r w:rsidRPr="0050462D">
        <w:rPr>
          <w:position w:val="-4"/>
        </w:rPr>
        <w:object w:dxaOrig="240" w:dyaOrig="255" w14:anchorId="6363F3C6">
          <v:shape id="_x0000_i2263" type="#_x0000_t75" style="width:12pt;height:12.75pt" o:ole="">
            <v:imagedata r:id="rId2467" o:title=""/>
          </v:shape>
          <o:OLEObject Type="Embed" ProgID="Equation.DSMT4" ShapeID="_x0000_i2263" DrawAspect="Content" ObjectID="_1686896508" r:id="rId2468"/>
        </w:object>
      </w:r>
      <w:r w:rsidRPr="0050462D">
        <w:rPr>
          <w:rFonts w:eastAsia="Calibri"/>
        </w:rPr>
        <w:t xml:space="preserve"> qua phép quay tâm </w:t>
      </w:r>
      <w:r w:rsidRPr="0050462D">
        <w:rPr>
          <w:position w:val="-6"/>
        </w:rPr>
        <w:object w:dxaOrig="240" w:dyaOrig="285" w14:anchorId="0C8BCBCC">
          <v:shape id="_x0000_i2264" type="#_x0000_t75" style="width:12pt;height:14.25pt" o:ole="">
            <v:imagedata r:id="rId2469" o:title=""/>
          </v:shape>
          <o:OLEObject Type="Embed" ProgID="Equation.DSMT4" ShapeID="_x0000_i2264" DrawAspect="Content" ObjectID="_1686896509" r:id="rId2470"/>
        </w:object>
      </w:r>
      <w:r w:rsidRPr="0050462D">
        <w:rPr>
          <w:rFonts w:eastAsia="Calibri"/>
        </w:rPr>
        <w:t xml:space="preserve"> góc quay </w:t>
      </w:r>
      <w:r w:rsidRPr="0050462D">
        <w:rPr>
          <w:position w:val="-6"/>
        </w:rPr>
        <w:object w:dxaOrig="510" w:dyaOrig="330" w14:anchorId="6A1614EB">
          <v:shape id="_x0000_i2265" type="#_x0000_t75" style="width:25.5pt;height:16.5pt" o:ole="">
            <v:imagedata r:id="rId2471" o:title=""/>
          </v:shape>
          <o:OLEObject Type="Embed" ProgID="Equation.DSMT4" ShapeID="_x0000_i2265" DrawAspect="Content" ObjectID="_1686896510" r:id="rId2472"/>
        </w:object>
      </w:r>
      <w:r w:rsidRPr="0050462D">
        <w:rPr>
          <w:rFonts w:eastAsia="Calibri"/>
        </w:rPr>
        <w:t xml:space="preserve"> là điểm nào?</w:t>
      </w:r>
    </w:p>
    <w:p w14:paraId="6D91F66D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eastAsia="Calibri"/>
          <w:color w:val="000000"/>
        </w:rPr>
      </w:pPr>
      <w:r w:rsidRPr="0050462D">
        <w:rPr>
          <w:rFonts w:ascii="MS PMincho" w:eastAsia="MS PMincho" w:hAnsi="MS PMincho"/>
          <w:b/>
          <w:color w:val="0000FF"/>
        </w:rPr>
        <w:t>Ⓐ.</w:t>
      </w:r>
      <w:r w:rsidRPr="0050462D">
        <w:rPr>
          <w:rFonts w:eastAsia="Calibri"/>
          <w:b/>
          <w:color w:val="0000FF"/>
        </w:rPr>
        <w:t xml:space="preserve"> </w:t>
      </w:r>
      <w:r w:rsidRPr="0050462D">
        <w:rPr>
          <w:position w:val="-6"/>
        </w:rPr>
        <w:object w:dxaOrig="240" w:dyaOrig="285" w14:anchorId="6C2D63F8">
          <v:shape id="_x0000_i2266" type="#_x0000_t75" style="width:12pt;height:14.25pt" o:ole="">
            <v:imagedata r:id="rId2473" o:title=""/>
          </v:shape>
          <o:OLEObject Type="Embed" ProgID="Equation.DSMT4" ShapeID="_x0000_i2266" DrawAspect="Content" ObjectID="_1686896511" r:id="rId2474"/>
        </w:object>
      </w:r>
      <w:r w:rsidRPr="0050462D">
        <w:rPr>
          <w:rFonts w:eastAsia="Calibri"/>
          <w:color w:val="000000"/>
        </w:rPr>
        <w:t>.</w:t>
      </w:r>
      <w:r w:rsidRPr="0050462D">
        <w:rPr>
          <w:rFonts w:eastAsia="Calibri"/>
        </w:rPr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Pr="0050462D">
        <w:rPr>
          <w:rFonts w:eastAsia="Calibri"/>
          <w:b/>
          <w:color w:val="0000FF"/>
        </w:rPr>
        <w:t xml:space="preserve"> </w:t>
      </w:r>
      <w:r w:rsidRPr="0050462D">
        <w:rPr>
          <w:position w:val="-4"/>
        </w:rPr>
        <w:object w:dxaOrig="240" w:dyaOrig="255" w14:anchorId="246110D0">
          <v:shape id="_x0000_i2267" type="#_x0000_t75" style="width:12pt;height:12.75pt" o:ole="">
            <v:imagedata r:id="rId2475" o:title=""/>
          </v:shape>
          <o:OLEObject Type="Embed" ProgID="Equation.DSMT4" ShapeID="_x0000_i2267" DrawAspect="Content" ObjectID="_1686896512" r:id="rId2476"/>
        </w:object>
      </w:r>
      <w:r w:rsidRPr="0050462D">
        <w:rPr>
          <w:rFonts w:eastAsia="Calibri"/>
          <w:color w:val="000000"/>
        </w:rPr>
        <w:t>.</w:t>
      </w:r>
      <w:r w:rsidRPr="0050462D">
        <w:rPr>
          <w:rFonts w:eastAsia="Calibri"/>
          <w:color w:val="000000"/>
        </w:rPr>
        <w:tab/>
      </w:r>
      <w:r w:rsidRPr="0050462D">
        <w:rPr>
          <w:rFonts w:ascii="MS PMincho" w:eastAsia="MS PMincho" w:hAnsi="MS PMincho"/>
          <w:b/>
          <w:color w:val="0000FF"/>
        </w:rPr>
        <w:t>Ⓒ.</w:t>
      </w:r>
      <w:r w:rsidRPr="0050462D">
        <w:rPr>
          <w:rFonts w:eastAsia="Calibri"/>
          <w:b/>
          <w:color w:val="0000FF"/>
        </w:rPr>
        <w:t xml:space="preserve"> </w:t>
      </w:r>
      <w:r w:rsidRPr="0050462D">
        <w:rPr>
          <w:rFonts w:eastAsia="Calibri"/>
          <w:color w:val="000000"/>
        </w:rPr>
        <w:t xml:space="preserve">Là </w:t>
      </w:r>
      <w:r w:rsidRPr="0050462D">
        <w:rPr>
          <w:position w:val="-14"/>
        </w:rPr>
        <w:object w:dxaOrig="1815" w:dyaOrig="390" w14:anchorId="3ACECECF">
          <v:shape id="_x0000_i2268" type="#_x0000_t75" style="width:90.75pt;height:19.5pt" o:ole="">
            <v:imagedata r:id="rId2477" o:title=""/>
          </v:shape>
          <o:OLEObject Type="Embed" ProgID="Equation.DSMT4" ShapeID="_x0000_i2268" DrawAspect="Content" ObjectID="_1686896513" r:id="rId2478"/>
        </w:object>
      </w:r>
      <w:r w:rsidRPr="0050462D">
        <w:rPr>
          <w:rFonts w:eastAsia="Calibri"/>
          <w:color w:val="000000"/>
        </w:rPr>
        <w:t>.</w:t>
      </w:r>
      <w:r w:rsidRPr="0050462D">
        <w:rPr>
          <w:rFonts w:eastAsia="Calibri"/>
        </w:rPr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Pr="0050462D">
        <w:rPr>
          <w:rFonts w:eastAsia="Calibri"/>
          <w:b/>
          <w:color w:val="0000FF"/>
        </w:rPr>
        <w:t xml:space="preserve"> </w:t>
      </w:r>
      <w:r w:rsidRPr="0050462D">
        <w:rPr>
          <w:position w:val="-4"/>
        </w:rPr>
        <w:object w:dxaOrig="255" w:dyaOrig="255" w14:anchorId="2AE0AD79">
          <v:shape id="_x0000_i2269" type="#_x0000_t75" style="width:12.75pt;height:12.75pt" o:ole="">
            <v:imagedata r:id="rId2479" o:title=""/>
          </v:shape>
          <o:OLEObject Type="Embed" ProgID="Equation.DSMT4" ShapeID="_x0000_i2269" DrawAspect="Content" ObjectID="_1686896514" r:id="rId2480"/>
        </w:object>
      </w:r>
      <w:r w:rsidRPr="0050462D">
        <w:rPr>
          <w:rFonts w:eastAsia="Calibri"/>
          <w:color w:val="000000"/>
        </w:rPr>
        <w:t>.</w:t>
      </w:r>
    </w:p>
    <w:p w14:paraId="13A7ADF5" w14:textId="77777777" w:rsidR="0069637D" w:rsidRPr="0050462D" w:rsidRDefault="0069637D" w:rsidP="0069637D">
      <w:pPr>
        <w:pStyle w:val="ListParagraph"/>
        <w:spacing w:before="120"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50462D">
        <w:rPr>
          <w:rFonts w:cs="Times New Roman"/>
          <w:b/>
          <w:color w:val="0000CC"/>
        </w:rPr>
        <w:t xml:space="preserve">Lời giải </w:t>
      </w:r>
    </w:p>
    <w:p w14:paraId="22C95B4F" w14:textId="77777777" w:rsidR="0069637D" w:rsidRPr="0050462D" w:rsidRDefault="0069637D" w:rsidP="0069637D">
      <w:pPr>
        <w:spacing w:line="276" w:lineRule="auto"/>
        <w:ind w:left="1418" w:hanging="992"/>
        <w:jc w:val="center"/>
        <w:rPr>
          <w:rFonts w:eastAsia="Calibri" w:cs="Times New Roman"/>
        </w:rPr>
      </w:pPr>
      <w:r w:rsidRPr="0050462D">
        <w:rPr>
          <w:rFonts w:eastAsia="Calibri" w:cs="Times New Roman"/>
          <w:noProof/>
        </w:rPr>
        <w:drawing>
          <wp:inline distT="0" distB="0" distL="0" distR="0" wp14:anchorId="10612AAD" wp14:editId="7AAEE385">
            <wp:extent cx="1123950" cy="1161776"/>
            <wp:effectExtent l="0" t="0" r="0" b="635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348" cy="116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0AE3B" w14:textId="77777777" w:rsidR="0069637D" w:rsidRPr="0050462D" w:rsidRDefault="0069637D" w:rsidP="0069637D">
      <w:pPr>
        <w:spacing w:line="276" w:lineRule="auto"/>
        <w:ind w:left="1418"/>
        <w:rPr>
          <w:rFonts w:eastAsia="Calibri" w:cs="Times New Roman"/>
        </w:rPr>
      </w:pPr>
      <w:r w:rsidRPr="0050462D">
        <w:rPr>
          <w:rFonts w:eastAsia="Calibri" w:cs="Times New Roman"/>
        </w:rPr>
        <w:t xml:space="preserve">Vì </w:t>
      </w:r>
      <w:r w:rsidRPr="0050462D">
        <w:rPr>
          <w:rFonts w:cs="Times New Roman"/>
          <w:position w:val="-18"/>
        </w:rPr>
        <w:object w:dxaOrig="1620" w:dyaOrig="480" w14:anchorId="086BBF5F">
          <v:shape id="_x0000_i2270" type="#_x0000_t75" style="width:81pt;height:24pt" o:ole="">
            <v:imagedata r:id="rId2482" o:title=""/>
          </v:shape>
          <o:OLEObject Type="Embed" ProgID="Equation.DSMT4" ShapeID="_x0000_i2270" DrawAspect="Content" ObjectID="_1686896515" r:id="rId2483"/>
        </w:object>
      </w:r>
      <w:r w:rsidRPr="0050462D">
        <w:rPr>
          <w:rFonts w:eastAsia="Calibri" w:cs="Times New Roman"/>
        </w:rPr>
        <w:t xml:space="preserve"> nên thứ tự các điểm </w:t>
      </w:r>
      <w:r w:rsidRPr="0050462D">
        <w:rPr>
          <w:rFonts w:cs="Times New Roman"/>
          <w:position w:val="-10"/>
        </w:rPr>
        <w:object w:dxaOrig="1140" w:dyaOrig="330" w14:anchorId="28994CC5">
          <v:shape id="_x0000_i2271" type="#_x0000_t75" style="width:57pt;height:16.5pt" o:ole="">
            <v:imagedata r:id="rId2484" o:title=""/>
          </v:shape>
          <o:OLEObject Type="Embed" ProgID="Equation.DSMT4" ShapeID="_x0000_i2271" DrawAspect="Content" ObjectID="_1686896516" r:id="rId2485"/>
        </w:object>
      </w:r>
      <w:r w:rsidRPr="0050462D">
        <w:rPr>
          <w:rFonts w:eastAsia="Calibri" w:cs="Times New Roman"/>
        </w:rPr>
        <w:t xml:space="preserve"> cùng chiều kim đồng hồ.</w:t>
      </w:r>
    </w:p>
    <w:p w14:paraId="77E8E0AD" w14:textId="77777777" w:rsidR="0069637D" w:rsidRPr="0050462D" w:rsidRDefault="0069637D" w:rsidP="0069637D">
      <w:pPr>
        <w:spacing w:line="276" w:lineRule="auto"/>
        <w:ind w:left="1418"/>
        <w:rPr>
          <w:rFonts w:eastAsia="Calibri" w:cs="Times New Roman"/>
        </w:rPr>
      </w:pPr>
      <w:r w:rsidRPr="0050462D">
        <w:rPr>
          <w:rFonts w:eastAsia="Calibri" w:cs="Times New Roman"/>
        </w:rPr>
        <w:t>Do đó</w:t>
      </w:r>
      <w:r w:rsidRPr="0050462D">
        <w:rPr>
          <w:rFonts w:eastAsia="Calibri" w:cs="Times New Roman"/>
          <w:lang w:val="vi-VN"/>
        </w:rPr>
        <w:t xml:space="preserve"> </w:t>
      </w:r>
      <w:r w:rsidRPr="0050462D">
        <w:rPr>
          <w:rFonts w:cs="Times New Roman"/>
          <w:position w:val="-24"/>
        </w:rPr>
        <w:object w:dxaOrig="1620" w:dyaOrig="510" w14:anchorId="1C22F052">
          <v:shape id="_x0000_i2272" type="#_x0000_t75" style="width:81pt;height:25.5pt" o:ole="">
            <v:imagedata r:id="rId2486" o:title=""/>
          </v:shape>
          <o:OLEObject Type="Embed" ProgID="Equation.DSMT4" ShapeID="_x0000_i2272" DrawAspect="Content" ObjectID="_1686896517" r:id="rId2487"/>
        </w:object>
      </w:r>
      <w:r w:rsidRPr="0050462D">
        <w:rPr>
          <w:rFonts w:eastAsia="Calibri" w:cs="Times New Roman"/>
        </w:rPr>
        <w:t>.</w:t>
      </w:r>
    </w:p>
    <w:p w14:paraId="3C00457C" w14:textId="77777777" w:rsidR="0069637D" w:rsidRPr="0050462D" w:rsidRDefault="0069637D" w:rsidP="0069637D">
      <w:pPr>
        <w:spacing w:line="276" w:lineRule="auto"/>
        <w:ind w:left="1418"/>
        <w:rPr>
          <w:rFonts w:eastAsia="Calibri" w:cs="Times New Roman"/>
          <w:b/>
          <w:bCs/>
          <w:color w:val="7030A0"/>
        </w:rPr>
      </w:pPr>
      <w:r w:rsidRPr="0050462D">
        <w:rPr>
          <w:rFonts w:eastAsia="Calibri" w:cs="Times New Roman"/>
          <w:b/>
          <w:bCs/>
          <w:color w:val="7030A0"/>
        </w:rPr>
        <w:t>Chọn A</w:t>
      </w:r>
    </w:p>
    <w:p w14:paraId="71766A9B" w14:textId="77777777" w:rsidR="0069637D" w:rsidRPr="0050462D" w:rsidRDefault="0069637D" w:rsidP="0069637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76" w:lineRule="auto"/>
        <w:ind w:left="1418"/>
        <w:jc w:val="both"/>
      </w:pPr>
      <w:r w:rsidRPr="0050462D">
        <w:t xml:space="preserve">Cho tam giác đều </w:t>
      </w:r>
      <w:r w:rsidRPr="0050462D">
        <w:rPr>
          <w:position w:val="-6"/>
        </w:rPr>
        <w:object w:dxaOrig="570" w:dyaOrig="270" w14:anchorId="036A2999">
          <v:shape id="_x0000_i2273" type="#_x0000_t75" style="width:28.5pt;height:13.5pt" o:ole="">
            <v:imagedata r:id="rId2488" o:title=""/>
          </v:shape>
          <o:OLEObject Type="Embed" ProgID="Equation.DSMT4" ShapeID="_x0000_i2273" DrawAspect="Content" ObjectID="_1686896518" r:id="rId2489"/>
        </w:object>
      </w:r>
      <w:r w:rsidRPr="0050462D">
        <w:t xml:space="preserve">. Hãy xác định góc quay của phép quay tâm </w:t>
      </w:r>
      <w:r w:rsidRPr="0050462D">
        <w:rPr>
          <w:position w:val="-4"/>
        </w:rPr>
        <w:object w:dxaOrig="240" w:dyaOrig="270" w14:anchorId="1ACA81B7">
          <v:shape id="_x0000_i2274" type="#_x0000_t75" style="width:12pt;height:13.5pt" o:ole="">
            <v:imagedata r:id="rId2490" o:title=""/>
          </v:shape>
          <o:OLEObject Type="Embed" ProgID="Equation.DSMT4" ShapeID="_x0000_i2274" DrawAspect="Content" ObjectID="_1686896519" r:id="rId2491"/>
        </w:object>
      </w:r>
      <w:r w:rsidRPr="0050462D">
        <w:t xml:space="preserve"> biến </w:t>
      </w:r>
      <w:r w:rsidRPr="0050462D">
        <w:rPr>
          <w:position w:val="-4"/>
        </w:rPr>
        <w:object w:dxaOrig="240" w:dyaOrig="270" w14:anchorId="65DF069F">
          <v:shape id="_x0000_i2275" type="#_x0000_t75" style="width:12pt;height:13.5pt" o:ole="">
            <v:imagedata r:id="rId2492" o:title=""/>
          </v:shape>
          <o:OLEObject Type="Embed" ProgID="Equation.DSMT4" ShapeID="_x0000_i2275" DrawAspect="Content" ObjectID="_1686896520" r:id="rId2493"/>
        </w:object>
      </w:r>
      <w:r w:rsidRPr="0050462D">
        <w:t xml:space="preserve"> thành </w:t>
      </w:r>
      <w:r w:rsidRPr="0050462D">
        <w:rPr>
          <w:position w:val="-6"/>
        </w:rPr>
        <w:object w:dxaOrig="285" w:dyaOrig="270" w14:anchorId="380DE3FE">
          <v:shape id="_x0000_i2276" type="#_x0000_t75" style="width:14.25pt;height:13.5pt" o:ole="">
            <v:imagedata r:id="rId2494" o:title=""/>
          </v:shape>
          <o:OLEObject Type="Embed" ProgID="Equation.DSMT4" ShapeID="_x0000_i2276" DrawAspect="Content" ObjectID="_1686896521" r:id="rId2495"/>
        </w:object>
      </w:r>
    </w:p>
    <w:p w14:paraId="66E49DDD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  <w:r w:rsidRPr="0050462D">
        <w:rPr>
          <w:rFonts w:ascii="MS PMincho" w:eastAsia="MS PMincho" w:hAnsi="MS PMincho"/>
          <w:b/>
          <w:color w:val="0000FF"/>
        </w:rPr>
        <w:t>Ⓐ.</w:t>
      </w:r>
      <w:r w:rsidRPr="0050462D">
        <w:rPr>
          <w:b/>
          <w:color w:val="0000FF"/>
        </w:rPr>
        <w:t xml:space="preserve"> </w:t>
      </w:r>
      <w:r w:rsidRPr="0050462D">
        <w:rPr>
          <w:position w:val="-10"/>
        </w:rPr>
        <w:object w:dxaOrig="780" w:dyaOrig="330" w14:anchorId="07F06623">
          <v:shape id="_x0000_i2277" type="#_x0000_t75" style="width:39pt;height:16.5pt" o:ole="">
            <v:imagedata r:id="rId2496" o:title=""/>
          </v:shape>
          <o:OLEObject Type="Embed" ProgID="Equation.DSMT4" ShapeID="_x0000_i2277" DrawAspect="Content" ObjectID="_1686896522" r:id="rId2497"/>
        </w:object>
      </w:r>
      <w:r w:rsidRPr="0050462D">
        <w:t>.</w:t>
      </w:r>
      <w:r w:rsidRPr="0050462D"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Pr="0050462D">
        <w:rPr>
          <w:b/>
          <w:color w:val="0000FF"/>
        </w:rPr>
        <w:t xml:space="preserve"> </w:t>
      </w:r>
      <w:r w:rsidRPr="0050462D">
        <w:rPr>
          <w:position w:val="-10"/>
        </w:rPr>
        <w:object w:dxaOrig="795" w:dyaOrig="330" w14:anchorId="2C8AFE8B">
          <v:shape id="_x0000_i2278" type="#_x0000_t75" style="width:39.75pt;height:16.5pt" o:ole="">
            <v:imagedata r:id="rId2498" o:title=""/>
          </v:shape>
          <o:OLEObject Type="Embed" ProgID="Equation.DSMT4" ShapeID="_x0000_i2278" DrawAspect="Content" ObjectID="_1686896523" r:id="rId2499"/>
        </w:object>
      </w:r>
      <w:r w:rsidRPr="0050462D">
        <w:rPr>
          <w:b/>
          <w:color w:val="0000FF"/>
        </w:rPr>
        <w:t xml:space="preserve"> </w:t>
      </w:r>
      <w:r w:rsidRPr="0050462D">
        <w:t>hoặc</w:t>
      </w:r>
      <w:r w:rsidRPr="0050462D">
        <w:rPr>
          <w:b/>
          <w:color w:val="0000FF"/>
        </w:rPr>
        <w:t xml:space="preserve"> </w:t>
      </w:r>
      <w:r w:rsidRPr="0050462D">
        <w:rPr>
          <w:position w:val="-10"/>
        </w:rPr>
        <w:object w:dxaOrig="915" w:dyaOrig="330" w14:anchorId="6B53EC51">
          <v:shape id="_x0000_i2279" type="#_x0000_t75" style="width:45.75pt;height:16.5pt" o:ole="">
            <v:imagedata r:id="rId2500" o:title=""/>
          </v:shape>
          <o:OLEObject Type="Embed" ProgID="Equation.DSMT4" ShapeID="_x0000_i2279" DrawAspect="Content" ObjectID="_1686896524" r:id="rId2501"/>
        </w:object>
      </w:r>
      <w:r w:rsidRPr="0050462D">
        <w:t>.</w:t>
      </w:r>
    </w:p>
    <w:p w14:paraId="6B89144E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  <w:r w:rsidRPr="0050462D">
        <w:rPr>
          <w:rFonts w:ascii="MS PMincho" w:eastAsia="MS PMincho" w:hAnsi="MS PMincho"/>
          <w:b/>
          <w:color w:val="0000FF"/>
        </w:rPr>
        <w:t>Ⓒ.</w:t>
      </w:r>
      <w:r w:rsidRPr="0050462D">
        <w:rPr>
          <w:b/>
          <w:color w:val="0000FF"/>
        </w:rPr>
        <w:t xml:space="preserve"> </w:t>
      </w:r>
      <w:r w:rsidRPr="0050462D">
        <w:rPr>
          <w:position w:val="-10"/>
        </w:rPr>
        <w:object w:dxaOrig="1035" w:dyaOrig="330" w14:anchorId="0D9DC6C1">
          <v:shape id="_x0000_i2280" type="#_x0000_t75" style="width:51.75pt;height:16.5pt" o:ole="">
            <v:imagedata r:id="rId2502" o:title=""/>
          </v:shape>
          <o:OLEObject Type="Embed" ProgID="Equation.DSMT4" ShapeID="_x0000_i2280" DrawAspect="Content" ObjectID="_1686896525" r:id="rId2503"/>
        </w:object>
      </w:r>
      <w:r w:rsidRPr="0050462D">
        <w:t>.</w:t>
      </w:r>
      <w:r w:rsidRPr="0050462D"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Pr="0050462D">
        <w:rPr>
          <w:b/>
          <w:color w:val="0000FF"/>
        </w:rPr>
        <w:t xml:space="preserve"> </w:t>
      </w:r>
      <w:r w:rsidRPr="0050462D">
        <w:rPr>
          <w:position w:val="-10"/>
        </w:rPr>
        <w:object w:dxaOrig="780" w:dyaOrig="330" w14:anchorId="78DEA02B">
          <v:shape id="_x0000_i2281" type="#_x0000_t75" style="width:39pt;height:16.5pt" o:ole="">
            <v:imagedata r:id="rId2504" o:title=""/>
          </v:shape>
          <o:OLEObject Type="Embed" ProgID="Equation.DSMT4" ShapeID="_x0000_i2281" DrawAspect="Content" ObjectID="_1686896526" r:id="rId2505"/>
        </w:object>
      </w:r>
      <w:r w:rsidRPr="0050462D">
        <w:t>.</w:t>
      </w:r>
    </w:p>
    <w:p w14:paraId="04DCD932" w14:textId="77777777" w:rsidR="0069637D" w:rsidRPr="0050462D" w:rsidRDefault="0069637D" w:rsidP="0069637D">
      <w:pPr>
        <w:pStyle w:val="ListParagraph"/>
        <w:spacing w:before="120"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50462D">
        <w:rPr>
          <w:rFonts w:cs="Times New Roman"/>
          <w:b/>
          <w:color w:val="0000CC"/>
        </w:rPr>
        <w:t xml:space="preserve">Lời giải </w:t>
      </w:r>
    </w:p>
    <w:p w14:paraId="2784F329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</w:p>
    <w:p w14:paraId="327134E0" w14:textId="77777777" w:rsidR="0069637D" w:rsidRPr="0050462D" w:rsidRDefault="0069637D" w:rsidP="0069637D">
      <w:pPr>
        <w:tabs>
          <w:tab w:val="left" w:pos="992"/>
        </w:tabs>
        <w:spacing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50462D">
        <w:rPr>
          <w:noProof/>
        </w:rPr>
        <w:drawing>
          <wp:inline distT="0" distB="0" distL="0" distR="0" wp14:anchorId="225B59C2" wp14:editId="258F2572">
            <wp:extent cx="4305300" cy="1485900"/>
            <wp:effectExtent l="0" t="0" r="0" b="0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64C11" w14:textId="77777777" w:rsidR="0069637D" w:rsidRPr="0050462D" w:rsidRDefault="0069637D" w:rsidP="0069637D">
      <w:pPr>
        <w:spacing w:line="276" w:lineRule="auto"/>
        <w:ind w:left="1418"/>
        <w:rPr>
          <w:rFonts w:ascii="Cambria Math" w:hAnsi="Cambria Math" w:cs="Cambria Math"/>
        </w:rPr>
      </w:pPr>
      <w:r w:rsidRPr="0050462D">
        <w:rPr>
          <w:rFonts w:cs="Times New Roman"/>
        </w:rPr>
        <w:lastRenderedPageBreak/>
        <w:t xml:space="preserve">Ta có </w:t>
      </w:r>
      <w:r w:rsidRPr="0050462D">
        <w:rPr>
          <w:rFonts w:cs="Times New Roman"/>
          <w:position w:val="-6"/>
        </w:rPr>
        <w:object w:dxaOrig="1110" w:dyaOrig="360" w14:anchorId="0FB38B75">
          <v:shape id="_x0000_i2282" type="#_x0000_t75" style="width:55.5pt;height:18pt" o:ole="">
            <v:imagedata r:id="rId2507" o:title=""/>
          </v:shape>
          <o:OLEObject Type="Embed" ProgID="Equation.DSMT4" ShapeID="_x0000_i2282" DrawAspect="Content" ObjectID="_1686896527" r:id="rId2508"/>
        </w:object>
      </w:r>
      <w:r w:rsidRPr="0050462D">
        <w:rPr>
          <w:rFonts w:cs="Times New Roman"/>
        </w:rPr>
        <w:t xml:space="preserve"> nên để phép quay tâm </w:t>
      </w:r>
      <w:r w:rsidRPr="0050462D">
        <w:rPr>
          <w:rFonts w:cs="Times New Roman"/>
          <w:position w:val="-4"/>
        </w:rPr>
        <w:object w:dxaOrig="240" w:dyaOrig="270" w14:anchorId="75F9C877">
          <v:shape id="_x0000_i2283" type="#_x0000_t75" style="width:12pt;height:13.5pt" o:ole="">
            <v:imagedata r:id="rId2509" o:title=""/>
          </v:shape>
          <o:OLEObject Type="Embed" ProgID="Equation.DSMT4" ShapeID="_x0000_i2283" DrawAspect="Content" ObjectID="_1686896528" r:id="rId2510"/>
        </w:object>
      </w:r>
      <w:r w:rsidRPr="0050462D">
        <w:rPr>
          <w:rFonts w:cs="Times New Roman"/>
        </w:rPr>
        <w:t xml:space="preserve"> với góc quay </w:t>
      </w:r>
      <w:r w:rsidRPr="0050462D">
        <w:rPr>
          <w:rFonts w:cs="Times New Roman"/>
          <w:position w:val="-10"/>
        </w:rPr>
        <w:object w:dxaOrig="225" w:dyaOrig="270" w14:anchorId="0A8C6995">
          <v:shape id="_x0000_i2284" type="#_x0000_t75" style="width:11.25pt;height:13.5pt" o:ole="">
            <v:imagedata r:id="rId2511" o:title=""/>
          </v:shape>
          <o:OLEObject Type="Embed" ProgID="Equation.DSMT4" ShapeID="_x0000_i2284" DrawAspect="Content" ObjectID="_1686896529" r:id="rId2512"/>
        </w:object>
      </w:r>
      <w:r w:rsidRPr="0050462D">
        <w:rPr>
          <w:rFonts w:cs="Times New Roman"/>
        </w:rPr>
        <w:t xml:space="preserve"> biến </w:t>
      </w:r>
      <w:r w:rsidRPr="0050462D">
        <w:rPr>
          <w:rFonts w:cs="Times New Roman"/>
          <w:position w:val="-4"/>
        </w:rPr>
        <w:object w:dxaOrig="240" w:dyaOrig="270" w14:anchorId="47BB1F6B">
          <v:shape id="_x0000_i2285" type="#_x0000_t75" style="width:12pt;height:13.5pt" o:ole="">
            <v:imagedata r:id="rId2513" o:title=""/>
          </v:shape>
          <o:OLEObject Type="Embed" ProgID="Equation.DSMT4" ShapeID="_x0000_i2285" DrawAspect="Content" ObjectID="_1686896530" r:id="rId2514"/>
        </w:object>
      </w:r>
      <w:r w:rsidRPr="0050462D">
        <w:rPr>
          <w:rFonts w:cs="Times New Roman"/>
        </w:rPr>
        <w:t xml:space="preserve"> thành </w:t>
      </w:r>
      <w:r w:rsidRPr="0050462D">
        <w:rPr>
          <w:rFonts w:cs="Times New Roman"/>
          <w:position w:val="-6"/>
        </w:rPr>
        <w:object w:dxaOrig="240" w:dyaOrig="270" w14:anchorId="70B11EBD">
          <v:shape id="_x0000_i2286" type="#_x0000_t75" style="width:12pt;height:13.5pt" o:ole="">
            <v:imagedata r:id="rId2515" o:title=""/>
          </v:shape>
          <o:OLEObject Type="Embed" ProgID="Equation.DSMT4" ShapeID="_x0000_i2286" DrawAspect="Content" ObjectID="_1686896531" r:id="rId2516"/>
        </w:object>
      </w:r>
      <w:r w:rsidRPr="0050462D">
        <w:rPr>
          <w:rFonts w:cs="Times New Roman"/>
        </w:rPr>
        <w:t xml:space="preserve"> thì </w:t>
      </w:r>
      <w:r w:rsidRPr="0050462D">
        <w:rPr>
          <w:rFonts w:cs="Times New Roman"/>
          <w:position w:val="-10"/>
        </w:rPr>
        <w:object w:dxaOrig="795" w:dyaOrig="330" w14:anchorId="55F534D1">
          <v:shape id="_x0000_i2287" type="#_x0000_t75" style="width:39.75pt;height:16.5pt" o:ole="">
            <v:imagedata r:id="rId2517" o:title=""/>
          </v:shape>
          <o:OLEObject Type="Embed" ProgID="Equation.DSMT4" ShapeID="_x0000_i2287" DrawAspect="Content" ObjectID="_1686896532" r:id="rId2518"/>
        </w:object>
      </w:r>
      <w:r w:rsidRPr="0050462D">
        <w:rPr>
          <w:rFonts w:cs="Times New Roman"/>
        </w:rPr>
        <w:t xml:space="preserve"> hoặc </w:t>
      </w:r>
      <w:r w:rsidRPr="0050462D">
        <w:rPr>
          <w:rFonts w:cs="Times New Roman"/>
          <w:position w:val="-10"/>
        </w:rPr>
        <w:object w:dxaOrig="915" w:dyaOrig="330" w14:anchorId="3AF80F04">
          <v:shape id="_x0000_i2288" type="#_x0000_t75" style="width:45.75pt;height:16.5pt" o:ole="">
            <v:imagedata r:id="rId2519" o:title=""/>
          </v:shape>
          <o:OLEObject Type="Embed" ProgID="Equation.DSMT4" ShapeID="_x0000_i2288" DrawAspect="Content" ObjectID="_1686896533" r:id="rId2520"/>
        </w:object>
      </w:r>
      <w:r w:rsidRPr="0050462D">
        <w:rPr>
          <w:rFonts w:cs="Times New Roman"/>
        </w:rPr>
        <w:t xml:space="preserve"> </w:t>
      </w:r>
    </w:p>
    <w:p w14:paraId="58A10815" w14:textId="77777777" w:rsidR="0069637D" w:rsidRPr="0050462D" w:rsidRDefault="0069637D" w:rsidP="0069637D">
      <w:pPr>
        <w:spacing w:line="276" w:lineRule="auto"/>
        <w:ind w:left="1418"/>
        <w:rPr>
          <w:rFonts w:cs="Times New Roman"/>
          <w:b/>
          <w:bCs/>
          <w:color w:val="7030A0"/>
        </w:rPr>
      </w:pPr>
      <w:r w:rsidRPr="0050462D">
        <w:rPr>
          <w:rFonts w:ascii="Cambria Math" w:hAnsi="Cambria Math" w:cs="Cambria Math"/>
          <w:b/>
          <w:bCs/>
          <w:color w:val="7030A0"/>
        </w:rPr>
        <w:t>Chọn B</w:t>
      </w:r>
    </w:p>
    <w:p w14:paraId="34BFFAA7" w14:textId="77777777" w:rsidR="0069637D" w:rsidRPr="0050462D" w:rsidRDefault="0069637D" w:rsidP="0069637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rèn luyện</w:t>
      </w:r>
      <w:r w:rsidRPr="0050462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69637D" w:rsidRPr="0050462D" w14:paraId="34BD2A7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FF972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1:</w: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5964E52B">
                <v:shape id="_x0000_i2289" type="#_x0000_t75" style="width:23.25pt;height:16.5pt" o:ole="">
                  <v:imagedata r:id="rId2521" o:title=""/>
                </v:shape>
                <o:OLEObject Type="Embed" ProgID="Equation.DSMT4" ShapeID="_x0000_i2289" DrawAspect="Content" ObjectID="_1686896534" r:id="rId2522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,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0EB87EDC">
                <v:shape id="_x0000_i2290" type="#_x0000_t75" style="width:12pt;height:13.5pt" o:ole="">
                  <v:imagedata r:id="rId2523" o:title=""/>
                </v:shape>
                <o:OLEObject Type="Embed" ProgID="Equation.DSMT4" ShapeID="_x0000_i2290" DrawAspect="Content" ObjectID="_1686896535" r:id="rId2524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70" w14:anchorId="56E78866">
                <v:shape id="_x0000_i2291" type="#_x0000_t75" style="width:20.25pt;height:13.5pt" o:ole="">
                  <v:imagedata r:id="rId2525" o:title=""/>
                </v:shape>
                <o:OLEObject Type="Embed" ProgID="Equation.DSMT4" ShapeID="_x0000_i2291" DrawAspect="Content" ObjectID="_1686896536" r:id="rId2526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05" w:dyaOrig="405" w14:anchorId="0B68A007">
                <v:shape id="_x0000_i2292" type="#_x0000_t75" style="width:50.25pt;height:20.25pt" o:ole="">
                  <v:imagedata r:id="rId2527" o:title=""/>
                </v:shape>
                <o:OLEObject Type="Embed" ProgID="Equation.DSMT4" ShapeID="_x0000_i2292" DrawAspect="Content" ObjectID="_1686896537" r:id="rId2528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thành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70" w14:anchorId="47CFE065">
                <v:shape id="_x0000_i2293" type="#_x0000_t75" style="width:18.75pt;height:13.5pt" o:ole="">
                  <v:imagedata r:id="rId2529" o:title=""/>
                </v:shape>
                <o:OLEObject Type="Embed" ProgID="Equation.DSMT4" ShapeID="_x0000_i2293" DrawAspect="Content" ObjectID="_1686896538" r:id="rId2530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. </w: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 xml:space="preserve">Tọa độ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70" w14:anchorId="0CE050D8">
                <v:shape id="_x0000_i2294" type="#_x0000_t75" style="width:18.75pt;height:13.5pt" o:ole="">
                  <v:imagedata r:id="rId2531" o:title=""/>
                </v:shape>
                <o:OLEObject Type="Embed" ProgID="Equation.DSMT4" ShapeID="_x0000_i2294" DrawAspect="Content" ObjectID="_1686896539" r:id="rId2532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là</w:t>
            </w:r>
          </w:p>
          <w:p w14:paraId="3F56C61A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Ⓐ.</w:t>
            </w:r>
            <w:r w:rsidRPr="0050462D">
              <w:rPr>
                <w:rFonts w:ascii="Chu Van An" w:hAnsi="Chu Van An" w:cs="Chu Van An"/>
                <w:color w:val="000000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b/>
                <w:color w:val="000000"/>
                <w:position w:val="-14"/>
                <w:szCs w:val="24"/>
              </w:rPr>
              <w:object w:dxaOrig="900" w:dyaOrig="390" w14:anchorId="148A3342">
                <v:shape id="_x0000_i2295" type="#_x0000_t75" style="width:45pt;height:19.5pt" o:ole="">
                  <v:imagedata r:id="rId2533" o:title=""/>
                </v:shape>
                <o:OLEObject Type="Embed" ProgID="Equation.DSMT4" ShapeID="_x0000_i2295" DrawAspect="Content" ObjectID="_1686896540" r:id="rId2534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00"/>
                <w:position w:val="-14"/>
                <w:szCs w:val="24"/>
              </w:rPr>
              <w:object w:dxaOrig="1065" w:dyaOrig="390" w14:anchorId="14DD14B7">
                <v:shape id="_x0000_i2296" type="#_x0000_t75" style="width:53.25pt;height:19.5pt" o:ole="">
                  <v:imagedata r:id="rId2535" o:title=""/>
                </v:shape>
                <o:OLEObject Type="Embed" ProgID="Equation.DSMT4" ShapeID="_x0000_i2296" DrawAspect="Content" ObjectID="_1686896541" r:id="rId2536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</w:p>
          <w:p w14:paraId="7EFAB4D9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170" w:dyaOrig="390" w14:anchorId="00706AA1">
                <v:shape id="_x0000_i2297" type="#_x0000_t75" style="width:58.5pt;height:19.5pt" o:ole="">
                  <v:imagedata r:id="rId2537" o:title=""/>
                </v:shape>
                <o:OLEObject Type="Embed" ProgID="Equation.DSMT4" ShapeID="_x0000_i2297" DrawAspect="Content" ObjectID="_1686896542" r:id="rId2538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020" w:dyaOrig="390" w14:anchorId="73B7542A">
                <v:shape id="_x0000_i2298" type="#_x0000_t75" style="width:51pt;height:19.5pt" o:ole="">
                  <v:imagedata r:id="rId2539" o:title=""/>
                </v:shape>
                <o:OLEObject Type="Embed" ProgID="Equation.DSMT4" ShapeID="_x0000_i2298" DrawAspect="Content" ObjectID="_1686896543" r:id="rId2540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</w:p>
          <w:p w14:paraId="72F8EE20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D44739" w14:textId="77777777" w:rsidR="0069637D" w:rsidRPr="0050462D" w:rsidRDefault="0069637D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69637D" w:rsidRPr="0050462D" w14:paraId="50F7591E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12685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2:</w:t>
            </w:r>
            <w:r w:rsidRPr="0050462D">
              <w:rPr>
                <w:rFonts w:ascii="Chu Van An" w:hAnsi="Chu Van An" w:cs="Chu Van An"/>
              </w:rPr>
              <w:t xml:space="preserve">Cho 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5B24B982">
                <v:shape id="_x0000_i2299" type="#_x0000_t75" style="width:27.75pt;height:14.25pt" o:ole="">
                  <v:imagedata r:id="rId2541" o:title=""/>
                </v:shape>
                <o:OLEObject Type="Embed" ProgID="Equation.DSMT4" ShapeID="_x0000_i2299" DrawAspect="Content" ObjectID="_1686896544" r:id="rId2542"/>
              </w:object>
            </w:r>
            <w:r w:rsidRPr="0050462D">
              <w:rPr>
                <w:rFonts w:ascii="Chu Van An" w:hAnsi="Chu Van An" w:cs="Chu Van An"/>
              </w:rPr>
              <w:t xml:space="preserve"> đều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2AED84F9">
                <v:shape id="_x0000_i2300" type="#_x0000_t75" style="width:12pt;height:14.25pt" o:ole="">
                  <v:imagedata r:id="rId2543" o:title=""/>
                </v:shape>
                <o:OLEObject Type="Embed" ProgID="Equation.DSMT4" ShapeID="_x0000_i2300" DrawAspect="Content" ObjectID="_1686896545" r:id="rId2544"/>
              </w:object>
            </w:r>
          </w:p>
          <w:p w14:paraId="55391D3B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r w:rsidRPr="0050462D">
              <w:rPr>
                <w:noProof/>
              </w:rPr>
              <mc:AlternateContent>
                <mc:Choice Requires="wpg">
                  <w:drawing>
                    <wp:inline distT="0" distB="0" distL="0" distR="0" wp14:anchorId="7F9C4234" wp14:editId="28A4C326">
                      <wp:extent cx="1448435" cy="1334770"/>
                      <wp:effectExtent l="0" t="0" r="0" b="0"/>
                      <wp:docPr id="175" name="Group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448435" cy="1334770"/>
                                <a:chOff x="0" y="0"/>
                                <a:chExt cx="21600" cy="21600"/>
                              </a:xfrm>
                            </wpg:grpSpPr>
                            <wpg:grpSp>
                              <wpg:cNvPr id="176" name="Group 19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586" y="2243"/>
                                  <a:ext cx="17222" cy="17478"/>
                                  <a:chOff x="0" y="0"/>
                                  <a:chExt cx="21600" cy="21600"/>
                                </a:xfrm>
                              </wpg:grpSpPr>
                              <wps:wsp>
                                <wps:cNvPr id="177" name="Line 1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07" y="20190"/>
                                    <a:ext cx="2021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8" name="Line 193"/>
                                <wps:cNvCnPr>
                                  <a:cxnSpLocks noChangeShapeType="1"/>
                                </wps:cNvCnPr>
                                <wps:spPr bwMode="auto">
                                  <a:xfrm rot="3600000">
                                    <a:off x="5049" y="10800"/>
                                    <a:ext cx="216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79" name="Line 194"/>
                                <wps:cNvCnPr>
                                  <a:cxnSpLocks noChangeShapeType="1"/>
                                </wps:cNvCnPr>
                                <wps:spPr bwMode="auto">
                                  <a:xfrm rot="7200000">
                                    <a:off x="-4975" y="10800"/>
                                    <a:ext cx="216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0" name="Line 195"/>
                                <wps:cNvCnPr>
                                  <a:cxnSpLocks noChangeShapeType="1"/>
                                </wps:cNvCnPr>
                                <wps:spPr bwMode="auto">
                                  <a:xfrm rot="14400000" flipV="1">
                                    <a:off x="15919" y="11351"/>
                                    <a:ext cx="0" cy="1136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1" name="Line 1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829" y="1408"/>
                                    <a:ext cx="0" cy="123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82" name="Line 197"/>
                                <wps:cNvCnPr>
                                  <a:cxnSpLocks noChangeShapeType="1"/>
                                </wps:cNvCnPr>
                                <wps:spPr bwMode="auto">
                                  <a:xfrm rot="3600000" flipH="1" flipV="1">
                                    <a:off x="5897" y="11037"/>
                                    <a:ext cx="0" cy="117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83" name="Text Box 19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988" y="0"/>
                                  <a:ext cx="3816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7240E3F" w14:textId="77777777" w:rsidR="0069637D" w:rsidRDefault="0069637D" w:rsidP="0069637D">
                                    <w:pPr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4" name="Text Box 19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784" y="17041"/>
                                  <a:ext cx="3816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EFC1935" w14:textId="77777777" w:rsidR="0069637D" w:rsidRDefault="0069637D" w:rsidP="0069637D">
                                    <w:pPr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5" name="Text Box 2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7392"/>
                                  <a:ext cx="3814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2A8D8EE" w14:textId="77777777" w:rsidR="0069637D" w:rsidRDefault="0069637D" w:rsidP="0069637D">
                                    <w:pPr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BA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3" name="Text Box 2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988" y="12764"/>
                                  <a:ext cx="3816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825A770" w14:textId="77777777" w:rsidR="0069637D" w:rsidRDefault="0069637D" w:rsidP="0069637D">
                                    <w:pPr>
                                      <w:ind w:left="1000"/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9C4234" id="Group 175" o:spid="_x0000_s1253" style="width:114.05pt;height:105.1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">
                      <v:group id="Group 191" o:spid="_x0000_s1254" style="position:absolute;left:2586;top:2243;width:17222;height:1747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<v:line id="Line 192" o:spid="_x0000_s1255" style="position:absolute;visibility:visible;mso-wrap-style:square" from="807,20190" to="21023,20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" strokecolor="#252525" strokeweight="1.5pt"/>
                        <v:line id="Line 193" o:spid="_x0000_s1256" style="position:absolute;rotation:60;visibility:visible;mso-wrap-style:square" from="5049,10800" to="26649,1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" strokecolor="#252525" strokeweight="1.5pt"/>
                        <v:line id="Line 194" o:spid="_x0000_s1257" style="position:absolute;rotation:120;visibility:visible;mso-wrap-style:square" from="-4975,10800" to="16625,1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" strokecolor="#252525" strokeweight="1.5pt"/>
                        <v:line id="Line 195" o:spid="_x0000_s1258" style="position:absolute;rotation:120;flip:y;visibility:visible;mso-wrap-style:square" from="15919,11351" to="15919,227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" strokecolor="#252525" strokeweight="1.5pt"/>
                        <v:line id="Line 196" o:spid="_x0000_s1259" style="position:absolute;visibility:visible;mso-wrap-style:square" from="10829,1408" to="10829,13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" strokecolor="#252525" strokeweight="1.5pt"/>
                        <v:line id="Line 197" o:spid="_x0000_s1260" style="position:absolute;rotation:60;flip:x y;visibility:visible;mso-wrap-style:square" from="5897,11037" to="5897,22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" strokecolor="#252525" strokeweight="1.5pt"/>
                      </v:group>
                      <v:shape id="Text Box 198" o:spid="_x0000_s1261" type="#_x0000_t202" style="position:absolute;left:8988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" filled="f" stroked="f">
                        <v:textbox>
                          <w:txbxContent>
                            <w:p w14:paraId="77240E3F" w14:textId="77777777" w:rsidR="0069637D" w:rsidRDefault="0069637D" w:rsidP="0069637D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  <v:shape id="Text Box 199" o:spid="_x0000_s1262" type="#_x0000_t202" style="position:absolute;left:17784;top:17041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" filled="f" stroked="f">
                        <v:textbox>
                          <w:txbxContent>
                            <w:p w14:paraId="5EFC1935" w14:textId="77777777" w:rsidR="0069637D" w:rsidRDefault="0069637D" w:rsidP="0069637D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C</w:t>
                              </w:r>
                            </w:p>
                          </w:txbxContent>
                        </v:textbox>
                      </v:shape>
                      <v:shape id="Text Box 200" o:spid="_x0000_s1263" type="#_x0000_t202" style="position:absolute;top:17392;width:3814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" filled="f" stroked="f">
                        <v:textbox>
                          <w:txbxContent>
                            <w:p w14:paraId="62A8D8EE" w14:textId="77777777" w:rsidR="0069637D" w:rsidRDefault="0069637D" w:rsidP="0069637D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BA</w:t>
                              </w:r>
                            </w:p>
                          </w:txbxContent>
                        </v:textbox>
                      </v:shape>
                      <v:shape id="Text Box 201" o:spid="_x0000_s1264" type="#_x0000_t202" style="position:absolute;left:8988;top:12764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      <v:textbox>
                          <w:txbxContent>
                            <w:p w14:paraId="7825A770" w14:textId="77777777" w:rsidR="0069637D" w:rsidRDefault="0069637D" w:rsidP="0069637D">
                              <w:pPr>
                                <w:ind w:left="1000"/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O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0B233B8D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</w:rPr>
              <w:t xml:space="preserve">Hãy cho biết phép quay nào trong các phép quay dưới đây biến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751308A4">
                <v:shape id="_x0000_i2301" type="#_x0000_t75" style="width:35.25pt;height:14.25pt" o:ole="">
                  <v:imagedata r:id="rId2545" o:title=""/>
                </v:shape>
                <o:OLEObject Type="Embed" ProgID="Equation.DSMT4" ShapeID="_x0000_i2301" DrawAspect="Content" ObjectID="_1686896546" r:id="rId2546"/>
              </w:object>
            </w:r>
            <w:r w:rsidRPr="0050462D">
              <w:rPr>
                <w:rFonts w:ascii="Chu Van An" w:hAnsi="Chu Van An" w:cs="Chu Van An"/>
              </w:rPr>
              <w:t xml:space="preserve"> thành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63F60A7">
                <v:shape id="_x0000_i2302" type="#_x0000_t75" style="width:36pt;height:14.25pt" o:ole="">
                  <v:imagedata r:id="rId2547" o:title=""/>
                </v:shape>
                <o:OLEObject Type="Embed" ProgID="Equation.DSMT4" ShapeID="_x0000_i2302" DrawAspect="Content" ObjectID="_1686896547" r:id="rId2548"/>
              </w:object>
            </w:r>
            <w:r w:rsidRPr="0050462D">
              <w:rPr>
                <w:rFonts w:ascii="Chu Van An" w:hAnsi="Chu Van An" w:cs="Chu Van An"/>
              </w:rPr>
              <w:t>?</w:t>
            </w:r>
          </w:p>
          <w:p w14:paraId="61B03EE7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765" w:dyaOrig="420" w14:anchorId="786BE837">
                <v:shape id="_x0000_i2303" type="#_x0000_t75" style="width:38.25pt;height:21pt" o:ole="">
                  <v:imagedata r:id="rId2549" o:title=""/>
                </v:shape>
                <o:OLEObject Type="Embed" ProgID="Equation.DSMT4" ShapeID="_x0000_i2303" DrawAspect="Content" ObjectID="_1686896548" r:id="rId2550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825" w:dyaOrig="420" w14:anchorId="5EB8886E">
                <v:shape id="_x0000_i2304" type="#_x0000_t75" style="width:41.25pt;height:21pt" o:ole="">
                  <v:imagedata r:id="rId2551" o:title=""/>
                </v:shape>
                <o:OLEObject Type="Embed" ProgID="Equation.DSMT4" ShapeID="_x0000_i2304" DrawAspect="Content" ObjectID="_1686896549" r:id="rId2552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720" w:dyaOrig="420" w14:anchorId="6856C6F0">
                <v:shape id="_x0000_i2305" type="#_x0000_t75" style="width:36pt;height:21pt" o:ole="">
                  <v:imagedata r:id="rId2553" o:title=""/>
                </v:shape>
                <o:OLEObject Type="Embed" ProgID="Equation.DSMT4" ShapeID="_x0000_i2305" DrawAspect="Content" ObjectID="_1686896550" r:id="rId2554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675" w:dyaOrig="420" w14:anchorId="641AE35D">
                <v:shape id="_x0000_i2306" type="#_x0000_t75" style="width:33.75pt;height:21pt" o:ole="">
                  <v:imagedata r:id="rId2555" o:title=""/>
                </v:shape>
                <o:OLEObject Type="Embed" ProgID="Equation.DSMT4" ShapeID="_x0000_i2306" DrawAspect="Content" ObjectID="_1686896551" r:id="rId2556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416A03FA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27626B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C5F8CA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22C138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50462D">
              <w:rPr>
                <w:rFonts w:ascii="Chu Van An" w:hAnsi="Chu Van An" w:cs="Chu Van An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691627D">
                <v:shape id="_x0000_i2307" type="#_x0000_t75" style="width:23.25pt;height:15.75pt" o:ole="">
                  <v:imagedata r:id="rId2557" o:title=""/>
                </v:shape>
                <o:OLEObject Type="Embed" ProgID="Equation.DSMT4" ShapeID="_x0000_i2307" DrawAspect="Content" ObjectID="_1686896552" r:id="rId2558"/>
              </w:object>
            </w:r>
            <w:r w:rsidRPr="0050462D">
              <w:rPr>
                <w:rFonts w:ascii="Chu Van An" w:hAnsi="Chu Van An" w:cs="Chu Van An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20" w:dyaOrig="315" w14:anchorId="427C5157">
                <v:shape id="_x0000_i2308" type="#_x0000_t75" style="width:36pt;height:15.75pt" o:ole="">
                  <v:imagedata r:id="rId2559" o:title=""/>
                </v:shape>
                <o:OLEObject Type="Embed" ProgID="Equation.DSMT4" ShapeID="_x0000_i2308" DrawAspect="Content" ObjectID="_1686896553" r:id="rId2560"/>
              </w:object>
            </w:r>
            <w:r w:rsidRPr="0050462D">
              <w:rPr>
                <w:rFonts w:ascii="Chu Van An" w:hAnsi="Chu Van An" w:cs="Chu Van An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45" w:dyaOrig="300" w14:anchorId="3649613B">
                <v:shape id="_x0000_i2309" type="#_x0000_t75" style="width:17.25pt;height:15pt" o:ole="">
                  <v:imagedata r:id="rId2561" o:title=""/>
                </v:shape>
                <o:OLEObject Type="Embed" ProgID="Equation.DSMT4" ShapeID="_x0000_i2309" DrawAspect="Content" ObjectID="_1686896554" r:id="rId2562"/>
              </w:object>
            </w:r>
            <w:r w:rsidRPr="0050462D">
              <w:rPr>
                <w:rFonts w:ascii="Chu Van An" w:hAnsi="Chu Van An" w:cs="Chu Van An"/>
              </w:rPr>
              <w:t xml:space="preserve">là 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3823DA1E">
                <v:shape id="_x0000_i2310" type="#_x0000_t75" style="width:15.75pt;height:13.5pt" o:ole="">
                  <v:imagedata r:id="rId2563" o:title=""/>
                </v:shape>
                <o:OLEObject Type="Embed" ProgID="Equation.DSMT4" ShapeID="_x0000_i2310" DrawAspect="Content" ObjectID="_1686896555" r:id="rId2564"/>
              </w:object>
            </w:r>
            <w:r w:rsidRPr="0050462D">
              <w:rPr>
                <w:rFonts w:ascii="Chu Van An" w:hAnsi="Chu Van An" w:cs="Chu Van An"/>
                <w:position w:val="-4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27387E4">
                <v:shape id="_x0000_i2311" type="#_x0000_t75" style="width:12pt;height:14.25pt" o:ole="">
                  <v:imagedata r:id="rId2565" o:title=""/>
                </v:shape>
                <o:OLEObject Type="Embed" ProgID="Equation.DSMT4" ShapeID="_x0000_i2311" DrawAspect="Content" ObjectID="_1686896556" r:id="rId2566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10" w:dyaOrig="315" w14:anchorId="35310B3F">
                <v:shape id="_x0000_i2312" type="#_x0000_t75" style="width:25.5pt;height:15.75pt" o:ole="">
                  <v:imagedata r:id="rId2567" o:title=""/>
                </v:shape>
                <o:OLEObject Type="Embed" ProgID="Equation.DSMT4" ShapeID="_x0000_i2312" DrawAspect="Content" ObjectID="_1686896557" r:id="rId2568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1C5B5BB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95" w:dyaOrig="360" w14:anchorId="35894C6D">
                <v:shape id="_x0000_i2313" type="#_x0000_t75" style="width:54.75pt;height:18pt" o:ole="">
                  <v:imagedata r:id="rId2569" o:title=""/>
                </v:shape>
                <o:OLEObject Type="Embed" ProgID="Equation.DSMT4" ShapeID="_x0000_i2313" DrawAspect="Content" ObjectID="_1686896558" r:id="rId2570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60" w14:anchorId="6F45B195">
                <v:shape id="_x0000_i2314" type="#_x0000_t75" style="width:40.5pt;height:18pt" o:ole="">
                  <v:imagedata r:id="rId2571" o:title=""/>
                </v:shape>
                <o:OLEObject Type="Embed" ProgID="Equation.DSMT4" ShapeID="_x0000_i2314" DrawAspect="Content" ObjectID="_1686896559" r:id="rId2572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</w:p>
          <w:p w14:paraId="77DA0AD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30" w:dyaOrig="360" w14:anchorId="5FBAA5FA">
                <v:shape id="_x0000_i2315" type="#_x0000_t75" style="width:46.5pt;height:18pt" o:ole="">
                  <v:imagedata r:id="rId2573" o:title=""/>
                </v:shape>
                <o:OLEObject Type="Embed" ProgID="Equation.DSMT4" ShapeID="_x0000_i2315" DrawAspect="Content" ObjectID="_1686896560" r:id="rId2574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30" w:dyaOrig="360" w14:anchorId="167E439C">
                <v:shape id="_x0000_i2316" type="#_x0000_t75" style="width:46.5pt;height:18pt" o:ole="">
                  <v:imagedata r:id="rId2575" o:title=""/>
                </v:shape>
                <o:OLEObject Type="Embed" ProgID="Equation.DSMT4" ShapeID="_x0000_i2316" DrawAspect="Content" ObjectID="_1686896561" r:id="rId2576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</w:p>
          <w:p w14:paraId="02DEBD04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05ECF0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79AF96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A3CEDE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>Câu 4:</w:t>
            </w:r>
            <w:r w:rsidRPr="0050462D">
              <w:rPr>
                <w:rFonts w:ascii="Chu Van An" w:hAnsi="Chu Van An" w:cs="Chu Van An"/>
                <w:lang w:val="nl-NL"/>
              </w:rPr>
              <w:t xml:space="preserve">Cho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4F47EB5">
                <v:shape id="_x0000_i2317" type="#_x0000_t75" style="width:27.75pt;height:14.25pt" o:ole="">
                  <v:imagedata r:id="rId2577" o:title=""/>
                </v:shape>
                <o:OLEObject Type="Embed" ProgID="Equation.DSMT4" ShapeID="_x0000_i2317" DrawAspect="Content" ObjectID="_1686896562" r:id="rId2578"/>
              </w:object>
            </w:r>
            <w:r w:rsidRPr="0050462D">
              <w:rPr>
                <w:rFonts w:ascii="Chu Van An" w:hAnsi="Chu Van An" w:cs="Chu Van An"/>
                <w:lang w:val="nl-NL"/>
              </w:rPr>
              <w:t xml:space="preserve">thỏa mãn </w:t>
            </w:r>
            <w:r w:rsidRPr="0050462D">
              <w:rPr>
                <w:rFonts w:ascii="Chu Van An" w:eastAsia="Times New Roman" w:hAnsi="Chu Van An" w:cs="Chu Van An"/>
                <w:position w:val="-18"/>
                <w:szCs w:val="24"/>
              </w:rPr>
              <w:object w:dxaOrig="1455" w:dyaOrig="390" w14:anchorId="32ADA0B9">
                <v:shape id="_x0000_i2318" type="#_x0000_t75" style="width:72.75pt;height:19.5pt" o:ole="">
                  <v:imagedata r:id="rId2579" o:title=""/>
                </v:shape>
                <o:OLEObject Type="Embed" ProgID="Equation.DSMT4" ShapeID="_x0000_i2318" DrawAspect="Content" ObjectID="_1686896563" r:id="rId2580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 Khẳng định nào sau đây đúng?</w:t>
            </w:r>
          </w:p>
          <w:p w14:paraId="5F43D93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49FBB12C">
                <v:shape id="_x0000_i2319" type="#_x0000_t75" style="width:56.25pt;height:18pt" o:ole="">
                  <v:imagedata r:id="rId2581" o:title=""/>
                </v:shape>
                <o:OLEObject Type="Embed" ProgID="Equation.DSMT4" ShapeID="_x0000_i2319" DrawAspect="Content" ObjectID="_1686896564" r:id="rId2582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57C8C843">
                <v:shape id="_x0000_i2320" type="#_x0000_t75" style="width:56.25pt;height:18pt" o:ole="">
                  <v:imagedata r:id="rId2583" o:title=""/>
                </v:shape>
                <o:OLEObject Type="Embed" ProgID="Equation.DSMT4" ShapeID="_x0000_i2320" DrawAspect="Content" ObjectID="_1686896565" r:id="rId2584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</w:t>
            </w:r>
          </w:p>
          <w:p w14:paraId="48F0E028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4CB7A607">
                <v:shape id="_x0000_i2321" type="#_x0000_t75" style="width:56.25pt;height:18pt" o:ole="">
                  <v:imagedata r:id="rId2585" o:title=""/>
                </v:shape>
                <o:OLEObject Type="Embed" ProgID="Equation.DSMT4" ShapeID="_x0000_i2321" DrawAspect="Content" ObjectID="_1686896566" r:id="rId2586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3C6945C4">
                <v:shape id="_x0000_i2322" type="#_x0000_t75" style="width:56.25pt;height:18pt" o:ole="">
                  <v:imagedata r:id="rId2587" o:title=""/>
                </v:shape>
                <o:OLEObject Type="Embed" ProgID="Equation.DSMT4" ShapeID="_x0000_i2322" DrawAspect="Content" ObjectID="_1686896567" r:id="rId2588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5BD43BD1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07A03B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63CDBD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5FF6D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50462D">
              <w:rPr>
                <w:rFonts w:ascii="Chu Van An" w:hAnsi="Chu Van An" w:cs="Chu Van An"/>
              </w:rPr>
              <w:t xml:space="preserve">Cho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2DA64745">
                <v:shape id="_x0000_i2323" type="#_x0000_t75" style="width:36pt;height:14.25pt" o:ole="">
                  <v:imagedata r:id="rId2589" o:title=""/>
                </v:shape>
                <o:OLEObject Type="Embed" ProgID="Equation.DSMT4" ShapeID="_x0000_i2323" DrawAspect="Content" ObjectID="_1686896568" r:id="rId2590"/>
              </w:object>
            </w:r>
            <w:r w:rsidRPr="0050462D">
              <w:rPr>
                <w:rFonts w:ascii="Chu Van An" w:hAnsi="Chu Van An" w:cs="Chu Van An"/>
              </w:rPr>
              <w:t xml:space="preserve">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F08FE74">
                <v:shape id="_x0000_i2324" type="#_x0000_t75" style="width:12pt;height:14.25pt" o:ole="">
                  <v:imagedata r:id="rId2591" o:title=""/>
                </v:shape>
                <o:OLEObject Type="Embed" ProgID="Equation.DSMT4" ShapeID="_x0000_i2324" DrawAspect="Content" ObjectID="_1686896569" r:id="rId2592"/>
              </w:object>
            </w:r>
            <w:r w:rsidRPr="0050462D">
              <w:rPr>
                <w:rFonts w:ascii="Chu Van An" w:hAnsi="Chu Van An" w:cs="Chu Van An"/>
              </w:rPr>
              <w:t xml:space="preserve">. Ảnh của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7716808E">
                <v:shape id="_x0000_i2325" type="#_x0000_t75" style="width:20.25pt;height:13.5pt" o:ole="">
                  <v:imagedata r:id="rId2593" o:title=""/>
                </v:shape>
                <o:OLEObject Type="Embed" ProgID="Equation.DSMT4" ShapeID="_x0000_i2325" DrawAspect="Content" ObjectID="_1686896570" r:id="rId2594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54EAE50">
                <v:shape id="_x0000_i2326" type="#_x0000_t75" style="width:12pt;height:14.25pt" o:ole="">
                  <v:imagedata r:id="rId2591" o:title=""/>
                </v:shape>
                <o:OLEObject Type="Embed" ProgID="Equation.DSMT4" ShapeID="_x0000_i2326" DrawAspect="Content" ObjectID="_1686896571" r:id="rId2595"/>
              </w:object>
            </w:r>
            <w:r w:rsidRPr="0050462D">
              <w:rPr>
                <w:rFonts w:ascii="Chu Van An" w:hAnsi="Chu Van An" w:cs="Chu Van An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330" w14:anchorId="26820E1A">
                <v:shape id="_x0000_i2327" type="#_x0000_t75" style="width:33.75pt;height:16.5pt" o:ole="">
                  <v:imagedata r:id="rId2596" o:title=""/>
                </v:shape>
                <o:OLEObject Type="Embed" ProgID="Equation.DSMT4" ShapeID="_x0000_i2327" DrawAspect="Content" ObjectID="_1686896572" r:id="rId2597"/>
              </w:object>
            </w:r>
            <w:r w:rsidRPr="0050462D">
              <w:rPr>
                <w:rFonts w:ascii="Chu Van An" w:hAnsi="Chu Van An" w:cs="Chu Van An"/>
              </w:rPr>
              <w:t xml:space="preserve"> là đường thẳng nào sau đây?</w:t>
            </w:r>
          </w:p>
          <w:p w14:paraId="4F8E201A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405" w:dyaOrig="285" w14:anchorId="6663C985">
                <v:shape id="_x0000_i2328" type="#_x0000_t75" style="width:20.25pt;height:14.25pt" o:ole="">
                  <v:imagedata r:id="rId2598" o:title=""/>
                </v:shape>
                <o:OLEObject Type="Embed" ProgID="Equation.DSMT4" ShapeID="_x0000_i2328" DrawAspect="Content" ObjectID="_1686896573" r:id="rId2599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420" w:dyaOrig="270" w14:anchorId="1D36D77F">
                <v:shape id="_x0000_i2329" type="#_x0000_t75" style="width:21pt;height:13.5pt" o:ole="">
                  <v:imagedata r:id="rId2600" o:title=""/>
                </v:shape>
                <o:OLEObject Type="Embed" ProgID="Equation.DSMT4" ShapeID="_x0000_i2329" DrawAspect="Content" ObjectID="_1686896574" r:id="rId2601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5BF5F75B">
                <v:shape id="_x0000_i2330" type="#_x0000_t75" style="width:20.25pt;height:14.25pt" o:ole="">
                  <v:imagedata r:id="rId2602" o:title=""/>
                </v:shape>
                <o:OLEObject Type="Embed" ProgID="Equation.DSMT4" ShapeID="_x0000_i2330" DrawAspect="Content" ObjectID="_1686896575" r:id="rId2603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061F3E32">
                <v:shape id="_x0000_i2331" type="#_x0000_t75" style="width:20.25pt;height:13.5pt" o:ole="">
                  <v:imagedata r:id="rId2604" o:title=""/>
                </v:shape>
                <o:OLEObject Type="Embed" ProgID="Equation.DSMT4" ShapeID="_x0000_i2331" DrawAspect="Content" ObjectID="_1686896576" r:id="rId2605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1A7258B1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C15093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7D04B2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C98E3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50462D">
              <w:rPr>
                <w:rFonts w:ascii="Chu Van An" w:hAnsi="Chu Van An" w:cs="Chu Van An"/>
              </w:rPr>
              <w:t xml:space="preserve">Cho hai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7A1B95C">
                <v:shape id="_x0000_i2332" type="#_x0000_t75" style="width:36pt;height:14.25pt" o:ole="">
                  <v:imagedata r:id="rId2606" o:title=""/>
                </v:shape>
                <o:OLEObject Type="Embed" ProgID="Equation.DSMT4" ShapeID="_x0000_i2332" DrawAspect="Content" ObjectID="_1686896577" r:id="rId2607"/>
              </w:object>
            </w:r>
            <w:r w:rsidRPr="0050462D">
              <w:rPr>
                <w:rFonts w:ascii="Chu Van An" w:hAnsi="Chu Van An" w:cs="Chu Van An"/>
                <w:position w:val="-6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và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1250FD47">
                <v:shape id="_x0000_i2333" type="#_x0000_t75" style="width:35.25pt;height:14.25pt" o:ole="">
                  <v:imagedata r:id="rId2608" o:title=""/>
                </v:shape>
                <o:OLEObject Type="Embed" ProgID="Equation.DSMT4" ShapeID="_x0000_i2333" DrawAspect="Content" ObjectID="_1686896578" r:id="rId2609"/>
              </w:object>
            </w:r>
            <w:r w:rsidRPr="0050462D">
              <w:rPr>
                <w:rFonts w:ascii="Chu Van An" w:hAnsi="Chu Van An" w:cs="Chu Van An"/>
              </w:rPr>
              <w:t xml:space="preserve"> như hình vẽ. Tìm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48115433">
                <v:shape id="_x0000_i2334" type="#_x0000_t75" style="width:27.75pt;height:14.25pt" o:ole="">
                  <v:imagedata r:id="rId2610" o:title=""/>
                </v:shape>
                <o:OLEObject Type="Embed" ProgID="Equation.DSMT4" ShapeID="_x0000_i2334" DrawAspect="Content" ObjectID="_1686896579" r:id="rId2611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BD80656">
                <v:shape id="_x0000_i2335" type="#_x0000_t75" style="width:12pt;height:12.75pt" o:ole="">
                  <v:imagedata r:id="rId2612" o:title=""/>
                </v:shape>
                <o:OLEObject Type="Embed" ProgID="Equation.DSMT4" ShapeID="_x0000_i2335" DrawAspect="Content" ObjectID="_1686896580" r:id="rId2613"/>
              </w:object>
            </w:r>
            <w:r w:rsidRPr="0050462D">
              <w:rPr>
                <w:rFonts w:ascii="Chu Van An" w:hAnsi="Chu Van An" w:cs="Chu Van An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0977FAF8">
                <v:shape id="_x0000_i2336" type="#_x0000_t75" style="width:27pt;height:14.25pt" o:ole="">
                  <v:imagedata r:id="rId2614" o:title=""/>
                </v:shape>
                <o:OLEObject Type="Embed" ProgID="Equation.DSMT4" ShapeID="_x0000_i2336" DrawAspect="Content" ObjectID="_1686896581" r:id="rId2615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5A606FD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noProof/>
                <w:color w:val="0000FF"/>
                <w:lang w:eastAsia="ja-JP"/>
              </w:rPr>
              <w:lastRenderedPageBreak/>
              <w:drawing>
                <wp:inline distT="0" distB="0" distL="0" distR="0" wp14:anchorId="53DF3ED4" wp14:editId="367A236F">
                  <wp:extent cx="2857500" cy="1808649"/>
                  <wp:effectExtent l="0" t="0" r="0" b="1270"/>
                  <wp:docPr id="531" name="Picture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767" cy="1808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AEC7D2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5AE3BAE2">
                <v:shape id="_x0000_i2337" type="#_x0000_t75" style="width:35.25pt;height:14.25pt" o:ole="">
                  <v:imagedata r:id="rId2617" o:title=""/>
                </v:shape>
                <o:OLEObject Type="Embed" ProgID="Equation.DSMT4" ShapeID="_x0000_i2337" DrawAspect="Content" ObjectID="_1686896582" r:id="rId2618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705" w:dyaOrig="255" w14:anchorId="6D85522E">
                <v:shape id="_x0000_i2338" type="#_x0000_t75" style="width:35.25pt;height:12.75pt" o:ole="">
                  <v:imagedata r:id="rId2619" o:title=""/>
                </v:shape>
                <o:OLEObject Type="Embed" ProgID="Equation.DSMT4" ShapeID="_x0000_i2338" DrawAspect="Content" ObjectID="_1686896583" r:id="rId2620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2EAEA600">
                <v:shape id="_x0000_i2339" type="#_x0000_t75" style="width:33.75pt;height:14.25pt" o:ole="">
                  <v:imagedata r:id="rId2621" o:title=""/>
                </v:shape>
                <o:OLEObject Type="Embed" ProgID="Equation.DSMT4" ShapeID="_x0000_i2339" DrawAspect="Content" ObjectID="_1686896584" r:id="rId2622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85" w14:anchorId="7D230811">
                <v:shape id="_x0000_i2340" type="#_x0000_t75" style="width:36.75pt;height:14.25pt" o:ole="">
                  <v:imagedata r:id="rId2623" o:title=""/>
                </v:shape>
                <o:OLEObject Type="Embed" ProgID="Equation.DSMT4" ShapeID="_x0000_i2340" DrawAspect="Content" ObjectID="_1686896585" r:id="rId2624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0C3498C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D61429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5CF77C7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DEE97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50462D">
              <w:rPr>
                <w:rFonts w:ascii="Chu Van An" w:hAnsi="Chu Van An" w:cs="Chu Van An"/>
              </w:rPr>
              <w:t xml:space="preserve">Cho hình thoi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43F96B9D">
                <v:shape id="_x0000_i2341" type="#_x0000_t75" style="width:36pt;height:14.25pt" o:ole="">
                  <v:imagedata r:id="rId2625" o:title=""/>
                </v:shape>
                <o:OLEObject Type="Embed" ProgID="Equation.DSMT4" ShapeID="_x0000_i2341" DrawAspect="Content" ObjectID="_1686896586" r:id="rId2626"/>
              </w:object>
            </w:r>
            <w:r w:rsidRPr="0050462D">
              <w:rPr>
                <w:rFonts w:ascii="Chu Van An" w:hAnsi="Chu Van An" w:cs="Chu Van An"/>
              </w:rPr>
              <w:t xml:space="preserve"> có 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125" w:dyaOrig="360" w14:anchorId="52A22E31">
                <v:shape id="_x0000_i2342" type="#_x0000_t75" style="width:56.25pt;height:18pt" o:ole="">
                  <v:imagedata r:id="rId2627" o:title=""/>
                </v:shape>
                <o:OLEObject Type="Embed" ProgID="Equation.DSMT4" ShapeID="_x0000_i2342" DrawAspect="Content" ObjectID="_1686896587" r:id="rId2628"/>
              </w:object>
            </w:r>
            <w:r w:rsidRPr="0050462D">
              <w:rPr>
                <w:rFonts w:ascii="Chu Van An" w:hAnsi="Chu Van An" w:cs="Chu Van An"/>
              </w:rPr>
              <w:t xml:space="preserve">. Ảnh của cạnh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32D2E492">
                <v:shape id="_x0000_i2343" type="#_x0000_t75" style="width:20.25pt;height:14.25pt" o:ole="">
                  <v:imagedata r:id="rId2629" o:title=""/>
                </v:shape>
                <o:OLEObject Type="Embed" ProgID="Equation.DSMT4" ShapeID="_x0000_i2343" DrawAspect="Content" ObjectID="_1686896588" r:id="rId2630"/>
              </w:object>
            </w:r>
            <w:r w:rsidRPr="0050462D">
              <w:rPr>
                <w:rFonts w:ascii="Chu Van An" w:hAnsi="Chu Van An" w:cs="Chu Van An"/>
              </w:rPr>
              <w:t xml:space="preserve"> qua phép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480" w14:anchorId="5F97758D">
                <v:shape id="_x0000_i2344" type="#_x0000_t75" style="width:33.75pt;height:24pt" o:ole="">
                  <v:imagedata r:id="rId2631" o:title=""/>
                </v:shape>
                <o:OLEObject Type="Embed" ProgID="Equation.DSMT4" ShapeID="_x0000_i2344" DrawAspect="Content" ObjectID="_1686896589" r:id="rId2632"/>
              </w:object>
            </w:r>
            <w:r w:rsidRPr="0050462D">
              <w:rPr>
                <w:rFonts w:ascii="Chu Van An" w:hAnsi="Chu Van An" w:cs="Chu Van An"/>
              </w:rPr>
              <w:t xml:space="preserve"> là</w:t>
            </w:r>
          </w:p>
          <w:p w14:paraId="0EB0123E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55" w14:anchorId="50858B1F">
                <v:shape id="_x0000_i2345" type="#_x0000_t75" style="width:20.25pt;height:12.75pt" o:ole="">
                  <v:imagedata r:id="rId2633" o:title=""/>
                </v:shape>
                <o:OLEObject Type="Embed" ProgID="Equation.DSMT4" ShapeID="_x0000_i2345" DrawAspect="Content" ObjectID="_1686896590" r:id="rId2634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05" w:dyaOrig="285" w14:anchorId="2E37097E">
                <v:shape id="_x0000_i2346" type="#_x0000_t75" style="width:20.25pt;height:14.25pt" o:ole="">
                  <v:imagedata r:id="rId2635" o:title=""/>
                </v:shape>
                <o:OLEObject Type="Embed" ProgID="Equation.DSMT4" ShapeID="_x0000_i2346" DrawAspect="Content" ObjectID="_1686896591" r:id="rId2636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1073E976">
                <v:shape id="_x0000_i2347" type="#_x0000_t75" style="width:20.25pt;height:13.5pt" o:ole="">
                  <v:imagedata r:id="rId2637" o:title=""/>
                </v:shape>
                <o:OLEObject Type="Embed" ProgID="Equation.DSMT4" ShapeID="_x0000_i2347" DrawAspect="Content" ObjectID="_1686896592" r:id="rId2638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55" w14:anchorId="49D020AB">
                <v:shape id="_x0000_i2348" type="#_x0000_t75" style="width:20.25pt;height:12.75pt" o:ole="">
                  <v:imagedata r:id="rId2639" o:title=""/>
                </v:shape>
                <o:OLEObject Type="Embed" ProgID="Equation.DSMT4" ShapeID="_x0000_i2348" DrawAspect="Content" ObjectID="_1686896593" r:id="rId2640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13B8800F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158762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96125D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6EAE1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50462D">
              <w:rPr>
                <w:rFonts w:ascii="Chu Van An" w:hAnsi="Chu Van An" w:cs="Chu Van An"/>
                <w:noProof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465" w:dyaOrig="315" w14:anchorId="508220EE">
                <v:shape id="_x0000_i2349" type="#_x0000_t75" style="width:23.25pt;height:15.75pt" o:ole="">
                  <v:imagedata r:id="rId2641" o:title=""/>
                </v:shape>
                <o:OLEObject Type="Embed" ProgID="Equation.DSMT4" ShapeID="_x0000_i2349" DrawAspect="Content" ObjectID="_1686896594" r:id="rId2642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</w:rPr>
              <w:object w:dxaOrig="765" w:dyaOrig="405" w14:anchorId="2B361803">
                <v:shape id="_x0000_i2350" type="#_x0000_t75" style="width:38.25pt;height:20.25pt" o:ole="">
                  <v:imagedata r:id="rId2643" o:title=""/>
                </v:shape>
                <o:OLEObject Type="Embed" ProgID="Equation.DSMT4" ShapeID="_x0000_i2350" DrawAspect="Content" ObjectID="_1686896595" r:id="rId2644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. Hỏi điểm nào sau đây là ảnh của điểm </w:t>
            </w:r>
            <w:r w:rsidRPr="0050462D">
              <w:rPr>
                <w:rFonts w:ascii="Chu Van An" w:eastAsia="Times New Roman" w:hAnsi="Chu Van An" w:cs="Chu Van An"/>
                <w:noProof/>
                <w:position w:val="-4"/>
                <w:szCs w:val="24"/>
              </w:rPr>
              <w:object w:dxaOrig="315" w:dyaOrig="255" w14:anchorId="554404DA">
                <v:shape id="_x0000_i2351" type="#_x0000_t75" style="width:15.75pt;height:12.75pt" o:ole="">
                  <v:imagedata r:id="rId2645" o:title=""/>
                </v:shape>
                <o:OLEObject Type="Embed" ProgID="Equation.DSMT4" ShapeID="_x0000_i2351" DrawAspect="Content" ObjectID="_1686896596" r:id="rId2646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</w:rPr>
              <w:object w:dxaOrig="780" w:dyaOrig="405" w14:anchorId="2D7B1043">
                <v:shape id="_x0000_i2352" type="#_x0000_t75" style="width:39pt;height:20.25pt" o:ole="">
                  <v:imagedata r:id="rId2647" o:title=""/>
                </v:shape>
                <o:OLEObject Type="Embed" ProgID="Equation.DSMT4" ShapeID="_x0000_i2352" DrawAspect="Content" ObjectID="_1686896597" r:id="rId2648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405" w:dyaOrig="270" w14:anchorId="652BB7D9">
                <v:shape id="_x0000_i2353" type="#_x0000_t75" style="width:20.25pt;height:13.5pt" o:ole="">
                  <v:imagedata r:id="rId2649" o:title=""/>
                </v:shape>
                <o:OLEObject Type="Embed" ProgID="Equation.DSMT4" ShapeID="_x0000_i2353" DrawAspect="Content" ObjectID="_1686896598" r:id="rId2650"/>
              </w:object>
            </w:r>
            <w:r w:rsidRPr="0050462D">
              <w:rPr>
                <w:rFonts w:ascii="Chu Van An" w:hAnsi="Chu Van An" w:cs="Chu Van An"/>
                <w:noProof/>
              </w:rPr>
              <w:t>?</w:t>
            </w:r>
          </w:p>
          <w:p w14:paraId="3A1A299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</w:pPr>
            <w:r w:rsidRPr="0050462D">
              <w:rPr>
                <w:rFonts w:ascii="Chu Van An" w:hAnsi="Chu Van An" w:cs="Chu Van An"/>
                <w:b/>
                <w:noProof/>
                <w:color w:val="0000FF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vi-VN"/>
              </w:rPr>
              <w:t>Ⓐ.</w:t>
            </w:r>
            <w:r w:rsidRPr="0050462D">
              <w:rPr>
                <w:rFonts w:ascii="Chu Van An" w:hAnsi="Chu Van An" w:cs="Chu Van A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8"/>
                <w:szCs w:val="24"/>
              </w:rPr>
              <w:object w:dxaOrig="1080" w:dyaOrig="480" w14:anchorId="5938F40B">
                <v:shape id="_x0000_i2354" type="#_x0000_t75" style="width:54pt;height:24pt" o:ole="">
                  <v:imagedata r:id="rId2651" o:title=""/>
                </v:shape>
                <o:OLEObject Type="Embed" ProgID="Equation.DSMT4" ShapeID="_x0000_i2354" DrawAspect="Content" ObjectID="_1686896599" r:id="rId2652"/>
              </w:object>
            </w:r>
            <w:r w:rsidRPr="0050462D">
              <w:rPr>
                <w:rFonts w:ascii="Chu Van An" w:hAnsi="Chu Van An" w:cs="Chu Van An"/>
                <w:noProof/>
                <w:color w:val="0000FF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8"/>
                <w:szCs w:val="24"/>
              </w:rPr>
              <w:object w:dxaOrig="1080" w:dyaOrig="480" w14:anchorId="78F73FA1">
                <v:shape id="_x0000_i2355" type="#_x0000_t75" style="width:54pt;height:24pt" o:ole="">
                  <v:imagedata r:id="rId2653" o:title=""/>
                </v:shape>
                <o:OLEObject Type="Embed" ProgID="Equation.DSMT4" ShapeID="_x0000_i2355" DrawAspect="Content" ObjectID="_1686896600" r:id="rId2654"/>
              </w:objec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>.</w:t>
            </w:r>
          </w:p>
          <w:p w14:paraId="18BA28ED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</w:pP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855" w:dyaOrig="405" w14:anchorId="40510A6F">
                <v:shape id="_x0000_i2356" type="#_x0000_t75" style="width:42.75pt;height:20.25pt" o:ole="">
                  <v:imagedata r:id="rId2655" o:title=""/>
                </v:shape>
                <o:OLEObject Type="Embed" ProgID="Equation.DSMT4" ShapeID="_x0000_i2356" DrawAspect="Content" ObjectID="_1686896601" r:id="rId2656"/>
              </w:objec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>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975" w:dyaOrig="405" w14:anchorId="000A236A">
                <v:shape id="_x0000_i2357" type="#_x0000_t75" style="width:48.75pt;height:20.25pt" o:ole="">
                  <v:imagedata r:id="rId2657" o:title=""/>
                </v:shape>
                <o:OLEObject Type="Embed" ProgID="Equation.DSMT4" ShapeID="_x0000_i2357" DrawAspect="Content" ObjectID="_1686896602" r:id="rId2658"/>
              </w:objec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>.</w:t>
            </w:r>
          </w:p>
          <w:p w14:paraId="38C0BFE0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8DBB8E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26C3E8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F61248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50462D">
              <w:rPr>
                <w:rFonts w:ascii="Chu Van An" w:hAnsi="Chu Van An" w:cs="Chu Van An"/>
              </w:rPr>
              <w:t xml:space="preserve">Cho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1FFD39E1">
                <v:shape id="_x0000_i2358" type="#_x0000_t75" style="width:36pt;height:13.5pt" o:ole="">
                  <v:imagedata r:id="rId2659" o:title=""/>
                </v:shape>
                <o:OLEObject Type="Embed" ProgID="Equation.DSMT4" ShapeID="_x0000_i2358" DrawAspect="Content" ObjectID="_1686896603" r:id="rId2660"/>
              </w:object>
            </w:r>
            <w:r w:rsidRPr="0050462D">
              <w:rPr>
                <w:rFonts w:ascii="Chu Van An" w:hAnsi="Chu Van An" w:cs="Chu Van An"/>
                <w:i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0A23233">
                <v:shape id="_x0000_i2359" type="#_x0000_t75" style="width:12pt;height:13.5pt" o:ole="">
                  <v:imagedata r:id="rId2661" o:title=""/>
                </v:shape>
                <o:OLEObject Type="Embed" ProgID="Equation.DSMT4" ShapeID="_x0000_i2359" DrawAspect="Content" ObjectID="_1686896604" r:id="rId2662"/>
              </w:object>
            </w:r>
            <w:r w:rsidRPr="0050462D">
              <w:rPr>
                <w:rFonts w:ascii="Chu Van An" w:hAnsi="Chu Van An" w:cs="Chu Van An"/>
              </w:rPr>
              <w:t xml:space="preserve">.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796C9E3F">
                <v:shape id="_x0000_i2360" type="#_x0000_t75" style="width:16.5pt;height:13.5pt" o:ole="">
                  <v:imagedata r:id="rId2663" o:title=""/>
                </v:shape>
                <o:OLEObject Type="Embed" ProgID="Equation.DSMT4" ShapeID="_x0000_i2360" DrawAspect="Content" ObjectID="_1686896605" r:id="rId2664"/>
              </w:object>
            </w:r>
            <w:r w:rsidRPr="0050462D">
              <w:rPr>
                <w:rFonts w:ascii="Chu Van An" w:hAnsi="Chu Van An" w:cs="Chu Van An"/>
              </w:rPr>
              <w:t xml:space="preserve"> và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56FFE147">
                <v:shape id="_x0000_i2361" type="#_x0000_t75" style="width:13.5pt;height:13.5pt" o:ole="">
                  <v:imagedata r:id="rId2665" o:title=""/>
                </v:shape>
                <o:OLEObject Type="Embed" ProgID="Equation.DSMT4" ShapeID="_x0000_i2361" DrawAspect="Content" ObjectID="_1686896606" r:id="rId2666"/>
              </w:object>
            </w:r>
            <w:r w:rsidRPr="0050462D">
              <w:rPr>
                <w:rFonts w:ascii="Chu Van An" w:hAnsi="Chu Van An" w:cs="Chu Van An"/>
              </w:rPr>
              <w:t xml:space="preserve"> lần lượt là trung điểm của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30" w14:anchorId="31724D84">
                <v:shape id="_x0000_i2362" type="#_x0000_t75" style="width:40.5pt;height:16.5pt" o:ole="">
                  <v:imagedata r:id="rId2667" o:title=""/>
                </v:shape>
                <o:OLEObject Type="Embed" ProgID="Equation.DSMT4" ShapeID="_x0000_i2362" DrawAspect="Content" ObjectID="_1686896607" r:id="rId2668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2128383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noProof/>
                <w:lang w:eastAsia="vi-VN"/>
              </w:rPr>
              <w:drawing>
                <wp:inline distT="0" distB="0" distL="0" distR="0" wp14:anchorId="06AE19B1" wp14:editId="601C4FE6">
                  <wp:extent cx="1428750" cy="1438275"/>
                  <wp:effectExtent l="0" t="0" r="0" b="0"/>
                  <wp:docPr id="532" name="Picture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04FB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</w:rPr>
              <w:t xml:space="preserve">Khẳng định nào sau đây </w:t>
            </w:r>
            <w:r w:rsidRPr="0050462D">
              <w:rPr>
                <w:rFonts w:ascii="Chu Van An" w:hAnsi="Chu Van An" w:cs="Chu Van An"/>
                <w:b/>
              </w:rPr>
              <w:t>sai</w:t>
            </w:r>
            <w:r w:rsidRPr="0050462D">
              <w:rPr>
                <w:rFonts w:ascii="Chu Van An" w:hAnsi="Chu Van An" w:cs="Chu Van An"/>
                <w:bCs/>
              </w:rPr>
              <w:t>?</w:t>
            </w:r>
          </w:p>
          <w:p w14:paraId="69FF2E3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Góc giữa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95" w:dyaOrig="270" w14:anchorId="091489F0">
                <v:shape id="_x0000_i2363" type="#_x0000_t75" style="width:24.75pt;height:13.5pt" o:ole="">
                  <v:imagedata r:id="rId2670" o:title=""/>
                </v:shape>
                <o:OLEObject Type="Embed" ProgID="Equation.DSMT4" ShapeID="_x0000_i2363" DrawAspect="Content" ObjectID="_1686896608" r:id="rId2671"/>
              </w:object>
            </w:r>
            <w:r w:rsidRPr="0050462D">
              <w:rPr>
                <w:rFonts w:ascii="Chu Van An" w:hAnsi="Chu Van An" w:cs="Chu Van An"/>
              </w:rPr>
              <w:t xml:space="preserve">và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70" w14:anchorId="73FC6C83">
                <v:shape id="_x0000_i2364" type="#_x0000_t75" style="width:21pt;height:13.5pt" o:ole="">
                  <v:imagedata r:id="rId2672" o:title=""/>
                </v:shape>
                <o:OLEObject Type="Embed" ProgID="Equation.DSMT4" ShapeID="_x0000_i2364" DrawAspect="Content" ObjectID="_1686896609" r:id="rId2673"/>
              </w:object>
            </w:r>
            <w:r w:rsidRPr="0050462D">
              <w:rPr>
                <w:rFonts w:ascii="Chu Van An" w:hAnsi="Chu Van An" w:cs="Chu Van An"/>
              </w:rPr>
              <w:t xml:space="preserve">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35DBE3DD">
                <v:shape id="_x0000_i2365" type="#_x0000_t75" style="width:20.25pt;height:13.5pt" o:ole="">
                  <v:imagedata r:id="rId2674" o:title=""/>
                </v:shape>
                <o:OLEObject Type="Embed" ProgID="Equation.DSMT4" ShapeID="_x0000_i2365" DrawAspect="Content" ObjectID="_1686896610" r:id="rId2675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7D9CF52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FC15BF1">
                <v:shape id="_x0000_i2366" type="#_x0000_t75" style="width:28.5pt;height:13.5pt" o:ole="">
                  <v:imagedata r:id="rId2676" o:title=""/>
                </v:shape>
                <o:OLEObject Type="Embed" ProgID="Equation.DSMT4" ShapeID="_x0000_i2366" DrawAspect="Content" ObjectID="_1686896611" r:id="rId2677"/>
              </w:object>
            </w:r>
            <w:r w:rsidRPr="0050462D">
              <w:rPr>
                <w:rFonts w:ascii="Chu Van An" w:hAnsi="Chu Van An" w:cs="Chu Van An"/>
              </w:rPr>
              <w:t xml:space="preserve"> là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47F11167">
                <v:shape id="_x0000_i2367" type="#_x0000_t75" style="width:27pt;height:13.5pt" o:ole="">
                  <v:imagedata r:id="rId2678" o:title=""/>
                </v:shape>
                <o:OLEObject Type="Embed" ProgID="Equation.DSMT4" ShapeID="_x0000_i2367" DrawAspect="Content" ObjectID="_1686896612" r:id="rId2679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063588FE">
                <v:shape id="_x0000_i2368" type="#_x0000_t75" style="width:12pt;height:13.5pt" o:ole="">
                  <v:imagedata r:id="rId2680" o:title=""/>
                </v:shape>
                <o:OLEObject Type="Embed" ProgID="Equation.DSMT4" ShapeID="_x0000_i2368" DrawAspect="Content" ObjectID="_1686896613" r:id="rId2681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95" w:dyaOrig="270" w14:anchorId="4ED53351">
                <v:shape id="_x0000_i2369" type="#_x0000_t75" style="width:24.75pt;height:13.5pt" o:ole="">
                  <v:imagedata r:id="rId2682" o:title=""/>
                </v:shape>
                <o:OLEObject Type="Embed" ProgID="Equation.DSMT4" ShapeID="_x0000_i2369" DrawAspect="Content" ObjectID="_1686896614" r:id="rId2683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0975DF1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95" w:dyaOrig="270" w14:anchorId="641E895C">
                <v:shape id="_x0000_i2370" type="#_x0000_t75" style="width:24.75pt;height:13.5pt" o:ole="">
                  <v:imagedata r:id="rId2684" o:title=""/>
                </v:shape>
                <o:OLEObject Type="Embed" ProgID="Equation.DSMT4" ShapeID="_x0000_i2370" DrawAspect="Content" ObjectID="_1686896615" r:id="rId2685"/>
              </w:object>
            </w:r>
            <w:r w:rsidRPr="0050462D">
              <w:rPr>
                <w:rFonts w:ascii="Chu Van An" w:hAnsi="Chu Van An" w:cs="Chu Van An"/>
              </w:rPr>
              <w:t xml:space="preserve"> là ảnh của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70" w14:anchorId="02886D96">
                <v:shape id="_x0000_i2371" type="#_x0000_t75" style="width:21pt;height:13.5pt" o:ole="">
                  <v:imagedata r:id="rId2686" o:title=""/>
                </v:shape>
                <o:OLEObject Type="Embed" ProgID="Equation.DSMT4" ShapeID="_x0000_i2371" DrawAspect="Content" ObjectID="_1686896616" r:id="rId2687"/>
              </w:object>
            </w:r>
            <w:r w:rsidRPr="0050462D">
              <w:rPr>
                <w:rFonts w:ascii="Chu Van An" w:hAnsi="Chu Van An" w:cs="Chu Van An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6E0BAD4">
                <v:shape id="_x0000_i2372" type="#_x0000_t75" style="width:12pt;height:13.5pt" o:ole="">
                  <v:imagedata r:id="rId2688" o:title=""/>
                </v:shape>
                <o:OLEObject Type="Embed" ProgID="Equation.DSMT4" ShapeID="_x0000_i2372" DrawAspect="Content" ObjectID="_1686896617" r:id="rId2689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366C3EB8">
                <v:shape id="_x0000_i2373" type="#_x0000_t75" style="width:27pt;height:13.5pt" o:ole="">
                  <v:imagedata r:id="rId2690" o:title=""/>
                </v:shape>
                <o:OLEObject Type="Embed" ProgID="Equation.DSMT4" ShapeID="_x0000_i2373" DrawAspect="Content" ObjectID="_1686896618" r:id="rId2691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09FB596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1AEF24E">
                <v:shape id="_x0000_i2374" type="#_x0000_t75" style="width:28.5pt;height:13.5pt" o:ole="">
                  <v:imagedata r:id="rId2692" o:title=""/>
                </v:shape>
                <o:OLEObject Type="Embed" ProgID="Equation.DSMT4" ShapeID="_x0000_i2374" DrawAspect="Content" ObjectID="_1686896619" r:id="rId2693"/>
              </w:object>
            </w:r>
            <w:r w:rsidRPr="0050462D">
              <w:rPr>
                <w:rFonts w:ascii="Chu Van An" w:hAnsi="Chu Van An" w:cs="Chu Van An"/>
              </w:rPr>
              <w:t xml:space="preserve"> là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5F9295E4">
                <v:shape id="_x0000_i2375" type="#_x0000_t75" style="width:27pt;height:13.5pt" o:ole="">
                  <v:imagedata r:id="rId2694" o:title=""/>
                </v:shape>
                <o:OLEObject Type="Embed" ProgID="Equation.DSMT4" ShapeID="_x0000_i2375" DrawAspect="Content" ObjectID="_1686896620" r:id="rId2695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58D39E7">
                <v:shape id="_x0000_i2376" type="#_x0000_t75" style="width:12pt;height:13.5pt" o:ole="">
                  <v:imagedata r:id="rId2696" o:title=""/>
                </v:shape>
                <o:OLEObject Type="Embed" ProgID="Equation.DSMT4" ShapeID="_x0000_i2376" DrawAspect="Content" ObjectID="_1686896621" r:id="rId2697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65F2FFDF">
                <v:shape id="_x0000_i2377" type="#_x0000_t75" style="width:20.25pt;height:13.5pt" o:ole="">
                  <v:imagedata r:id="rId2698" o:title=""/>
                </v:shape>
                <o:OLEObject Type="Embed" ProgID="Equation.DSMT4" ShapeID="_x0000_i2377" DrawAspect="Content" ObjectID="_1686896622" r:id="rId2699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0AA2AB07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87EBC2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8FFDE3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A6AA37" w14:textId="77777777" w:rsidR="0069637D" w:rsidRPr="0050462D" w:rsidRDefault="0069637D" w:rsidP="003F0FBB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>Câu 10:</w:t>
            </w:r>
            <w:r w:rsidRPr="0050462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Cho hình vuông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364F0D9E">
                <v:shape id="_x0000_i2378" type="#_x0000_t75" style="width:36pt;height:14.25pt" o:ole="">
                  <v:imagedata r:id="rId2700" o:title=""/>
                </v:shape>
                <o:OLEObject Type="Embed" ProgID="Equation.DSMT4" ShapeID="_x0000_i2378" DrawAspect="Content" ObjectID="_1686896623" r:id="rId2701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11CA26B1">
                <v:shape id="_x0000_i2379" type="#_x0000_t75" style="width:12pt;height:14.25pt" o:ole="">
                  <v:imagedata r:id="rId2702" o:title=""/>
                </v:shape>
                <o:OLEObject Type="Embed" ProgID="Equation.DSMT4" ShapeID="_x0000_i2379" DrawAspect="Content" ObjectID="_1686896624" r:id="rId2703"/>
              </w:object>
            </w:r>
            <w:r w:rsidRPr="0050462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như hình bên. Gọi </w:t>
            </w:r>
            <w:r w:rsidRPr="0050462D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275" w:dyaOrig="315" w14:anchorId="133B01EF">
                <v:shape id="_x0000_i2380" type="#_x0000_t75" style="width:63.75pt;height:15.75pt" o:ole="">
                  <v:imagedata r:id="rId2704" o:title=""/>
                </v:shape>
                <o:OLEObject Type="Embed" ProgID="Equation.DSMT4" ShapeID="_x0000_i2380" DrawAspect="Content" ObjectID="_1686896625" r:id="rId2705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lần lượt là trung điểm của các cạnh </w:t>
            </w:r>
            <w:r w:rsidRPr="0050462D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15" w14:anchorId="59C5F90D">
                <v:shape id="_x0000_i2381" type="#_x0000_t75" style="width:90.75pt;height:15.75pt" o:ole="">
                  <v:imagedata r:id="rId2706" o:title=""/>
                </v:shape>
                <o:OLEObject Type="Embed" ProgID="Equation.DSMT4" ShapeID="_x0000_i2381" DrawAspect="Content" ObjectID="_1686896626" r:id="rId2707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ảnh của tam giác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1AF04FA7">
                <v:shape id="_x0000_i2382" type="#_x0000_t75" style="width:30.75pt;height:14.25pt" o:ole="">
                  <v:imagedata r:id="rId2708" o:title=""/>
                </v:shape>
                <o:OLEObject Type="Embed" ProgID="Equation.DSMT4" ShapeID="_x0000_i2382" DrawAspect="Content" ObjectID="_1686896627" r:id="rId2709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qua phép quay 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102C6AAD">
                <v:shape id="_x0000_i2383" type="#_x0000_t75" style="width:12pt;height:14.25pt" o:ole="">
                  <v:imagedata r:id="rId2702" o:title=""/>
                </v:shape>
                <o:OLEObject Type="Embed" ProgID="Equation.DSMT4" ShapeID="_x0000_i2383" DrawAspect="Content" ObjectID="_1686896628" r:id="rId2710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góc quay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75" w:dyaOrig="315" w14:anchorId="13051A62">
                <v:shape id="_x0000_i2384" type="#_x0000_t75" style="width:18.75pt;height:15.75pt" o:ole="">
                  <v:imagedata r:id="rId2711" o:title=""/>
                </v:shape>
                <o:OLEObject Type="Embed" ProgID="Equation.DSMT4" ShapeID="_x0000_i2384" DrawAspect="Content" ObjectID="_1686896629" r:id="rId2712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> ?</w:t>
            </w:r>
          </w:p>
          <w:p w14:paraId="4DDCC12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noProof/>
                <w:color w:val="000000"/>
              </w:rPr>
              <w:drawing>
                <wp:inline distT="0" distB="0" distL="0" distR="0" wp14:anchorId="39321807" wp14:editId="51D0867B">
                  <wp:extent cx="1876425" cy="1762125"/>
                  <wp:effectExtent l="0" t="0" r="9525" b="9525"/>
                  <wp:docPr id="533" name="Picture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EB8084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00" w:dyaOrig="315" w14:anchorId="45D1E988">
                <v:shape id="_x0000_i2385" type="#_x0000_t75" style="width:30pt;height:15.75pt" o:ole="">
                  <v:imagedata r:id="rId2714" o:title=""/>
                </v:shape>
                <o:OLEObject Type="Embed" ProgID="Equation.DSMT4" ShapeID="_x0000_i2385" DrawAspect="Content" ObjectID="_1686896630" r:id="rId2715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20F8EEA2">
                <v:shape id="_x0000_i2386" type="#_x0000_t75" style="width:29.25pt;height:14.25pt" o:ole="">
                  <v:imagedata r:id="rId2716" o:title=""/>
                </v:shape>
                <o:OLEObject Type="Embed" ProgID="Equation.DSMT4" ShapeID="_x0000_i2386" DrawAspect="Content" ObjectID="_1686896631" r:id="rId2717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</w:p>
          <w:p w14:paraId="6DADFF0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55" w:dyaOrig="315" w14:anchorId="08E789BB">
                <v:shape id="_x0000_i2387" type="#_x0000_t75" style="width:27.75pt;height:15.75pt" o:ole="">
                  <v:imagedata r:id="rId2718" o:title=""/>
                </v:shape>
                <o:OLEObject Type="Embed" ProgID="Equation.DSMT4" ShapeID="_x0000_i2387" DrawAspect="Content" ObjectID="_1686896632" r:id="rId2719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359B8C59">
                <v:shape id="_x0000_i2388" type="#_x0000_t75" style="width:29.25pt;height:14.25pt" o:ole="">
                  <v:imagedata r:id="rId2720" o:title=""/>
                </v:shape>
                <o:OLEObject Type="Embed" ProgID="Equation.DSMT4" ShapeID="_x0000_i2388" DrawAspect="Content" ObjectID="_1686896633" r:id="rId2721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471D766D" w14:textId="77777777" w:rsidR="0069637D" w:rsidRPr="0050462D" w:rsidRDefault="0069637D" w:rsidP="003F0FBB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550724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EC6A49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FD0AF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lang w:val="fr-FR"/>
              </w:rPr>
              <w:t>Câu 11:</w:t>
            </w:r>
            <w:r w:rsidRPr="0050462D">
              <w:rPr>
                <w:rFonts w:ascii="Chu Van An" w:hAnsi="Chu Van An" w:cs="Chu Van An"/>
                <w:lang w:val="fr-FR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B63FBC3">
                <v:shape id="_x0000_i2389" type="#_x0000_t75" style="width:23.25pt;height:15.75pt" o:ole="">
                  <v:imagedata r:id="rId2722" o:title=""/>
                </v:shape>
                <o:OLEObject Type="Embed" ProgID="Equation.DSMT4" ShapeID="_x0000_i2389" DrawAspect="Content" ObjectID="_1686896634" r:id="rId2723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,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5BE41FB">
                <v:shape id="_x0000_i2390" type="#_x0000_t75" style="width:12pt;height:14.25pt" o:ole="">
                  <v:imagedata r:id="rId2724" o:title=""/>
                </v:shape>
                <o:OLEObject Type="Embed" ProgID="Equation.DSMT4" ShapeID="_x0000_i2390" DrawAspect="Content" ObjectID="_1686896635" r:id="rId2725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90" w:dyaOrig="270" w14:anchorId="5EF6015D">
                <v:shape id="_x0000_i2391" type="#_x0000_t75" style="width:19.5pt;height:13.5pt" o:ole="">
                  <v:imagedata r:id="rId2726" o:title=""/>
                </v:shape>
                <o:OLEObject Type="Embed" ProgID="Equation.DSMT4" ShapeID="_x0000_i2391" DrawAspect="Content" ObjectID="_1686896636" r:id="rId2727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biến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80" w:dyaOrig="390" w14:anchorId="1E9F3C0E">
                <v:shape id="_x0000_i2392" type="#_x0000_t75" style="width:2in;height:19.5pt" o:ole="">
                  <v:imagedata r:id="rId2728" o:title=""/>
                </v:shape>
                <o:OLEObject Type="Embed" ProgID="Equation.DSMT4" ShapeID="_x0000_i2392" DrawAspect="Content" ObjectID="_1686896637" r:id="rId2729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thành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5DCFB4CF">
                <v:shape id="_x0000_i2393" type="#_x0000_t75" style="width:24pt;height:19.5pt" o:ole="">
                  <v:imagedata r:id="rId2730" o:title=""/>
                </v:shape>
                <o:OLEObject Type="Embed" ProgID="Equation.DSMT4" ShapeID="_x0000_i2393" DrawAspect="Content" ObjectID="_1686896638" r:id="rId2731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có phương trình nào sau đây?</w:t>
            </w:r>
          </w:p>
          <w:p w14:paraId="189BADC2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05" w:dyaOrig="435" w14:anchorId="04584D3C">
                <v:shape id="_x0000_i2394" type="#_x0000_t75" style="width:140.25pt;height:21.75pt" o:ole="">
                  <v:imagedata r:id="rId2732" o:title=""/>
                </v:shape>
                <o:OLEObject Type="Embed" ProgID="Equation.DSMT4" ShapeID="_x0000_i2394" DrawAspect="Content" ObjectID="_1686896639" r:id="rId2733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2765AC24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lang w:val="fr-FR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20" w:dyaOrig="435" w14:anchorId="4A9796B7">
                <v:shape id="_x0000_i2395" type="#_x0000_t75" style="width:141pt;height:21.75pt" o:ole="">
                  <v:imagedata r:id="rId2734" o:title=""/>
                </v:shape>
                <o:OLEObject Type="Embed" ProgID="Equation.DSMT4" ShapeID="_x0000_i2395" DrawAspect="Content" ObjectID="_1686896640" r:id="rId2735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0289B18E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05" w:dyaOrig="435" w14:anchorId="347DD2DB">
                <v:shape id="_x0000_i2396" type="#_x0000_t75" style="width:140.25pt;height:21.75pt" o:ole="">
                  <v:imagedata r:id="rId2736" o:title=""/>
                </v:shape>
                <o:OLEObject Type="Embed" ProgID="Equation.DSMT4" ShapeID="_x0000_i2396" DrawAspect="Content" ObjectID="_1686896641" r:id="rId2737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776D4B35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lang w:val="fr-FR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05" w:dyaOrig="435" w14:anchorId="5A0EF65F">
                <v:shape id="_x0000_i2397" type="#_x0000_t75" style="width:140.25pt;height:21.75pt" o:ole="">
                  <v:imagedata r:id="rId2738" o:title=""/>
                </v:shape>
                <o:OLEObject Type="Embed" ProgID="Equation.DSMT4" ShapeID="_x0000_i2397" DrawAspect="Content" ObjectID="_1686896642" r:id="rId2739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36EB1A0E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5367EB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65A54FBB" w14:textId="77777777" w:rsidR="0069637D" w:rsidRPr="0050462D" w:rsidRDefault="0069637D" w:rsidP="0069637D">
      <w:pPr>
        <w:spacing w:line="240" w:lineRule="auto"/>
        <w:ind w:left="426"/>
        <w:rPr>
          <w:b/>
          <w:bCs/>
          <w:color w:val="FF0000"/>
        </w:rPr>
      </w:pPr>
    </w:p>
    <w:p w14:paraId="11F0A416" w14:textId="77777777" w:rsidR="0069637D" w:rsidRPr="0050462D" w:rsidRDefault="0069637D" w:rsidP="0069637D">
      <w:pPr>
        <w:spacing w:line="240" w:lineRule="auto"/>
        <w:ind w:left="426"/>
        <w:rPr>
          <w:b/>
          <w:bCs/>
          <w:color w:val="0000CC"/>
        </w:rPr>
      </w:pPr>
      <w:r w:rsidRPr="0050462D">
        <w:rPr>
          <w:b/>
          <w:bCs/>
          <w:color w:val="FF0000"/>
        </w:rPr>
        <w:lastRenderedPageBreak/>
        <w:t xml:space="preserve">  </w:t>
      </w:r>
      <w:r w:rsidRPr="0050462D">
        <w:rPr>
          <w:b/>
          <w:color w:val="FF00FF"/>
        </w:rPr>
        <w:t xml:space="preserve">  </w:t>
      </w:r>
      <w:r w:rsidRPr="0050462D">
        <w:rPr>
          <w:noProof/>
        </w:rPr>
        <mc:AlternateContent>
          <mc:Choice Requires="wpg">
            <w:drawing>
              <wp:inline distT="0" distB="0" distL="0" distR="0" wp14:anchorId="47C3F087" wp14:editId="42EF4EB3">
                <wp:extent cx="6547104" cy="8858250"/>
                <wp:effectExtent l="0" t="0" r="25400" b="19050"/>
                <wp:docPr id="25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8858250"/>
                          <a:chOff x="0" y="-56878"/>
                          <a:chExt cx="6547104" cy="9584310"/>
                        </a:xfrm>
                      </wpg:grpSpPr>
                      <wps:wsp>
                        <wps:cNvPr id="25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44"/>
                            <a:ext cx="6547104" cy="926658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46E3DE" w14:textId="77777777" w:rsidR="0069637D" w:rsidRDefault="0069637D" w:rsidP="0069637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DA093EA" w14:textId="77777777" w:rsidR="0069637D" w:rsidRPr="004E4A10" w:rsidRDefault="0069637D" w:rsidP="0069637D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45750CD" w14:textId="77777777" w:rsidR="0069637D" w:rsidRDefault="0069637D" w:rsidP="00C93898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Sử dụng đjnh nghã và tính chất của phép quay.</w:t>
                              </w:r>
                            </w:p>
                            <w:p w14:paraId="44C38551" w14:textId="77777777" w:rsidR="0069637D" w:rsidRDefault="0069637D" w:rsidP="00C93898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Biểu thức tọa độ: </w:t>
                              </w:r>
                            </w:p>
                            <w:p w14:paraId="1BDE3AC9" w14:textId="77777777" w:rsidR="0069637D" w:rsidRPr="0050462D" w:rsidRDefault="0069637D" w:rsidP="0069637D">
                              <w:pPr>
                                <w:spacing w:line="240" w:lineRule="auto"/>
                                <w:rPr>
                                  <w:bCs/>
                                  <w:lang w:val="pt-BR"/>
                                </w:rPr>
                              </w:pPr>
                              <w:bookmarkStart w:id="262" w:name="_Hlk76237684"/>
                              <w:r>
                                <w:rPr>
                                  <w:rFonts w:ascii="Yu Gothic" w:eastAsia="Yu Gothic" w:hAnsi="Yu Gothic" w:hint="eastAsia"/>
                                </w:rPr>
                                <w:t>☞</w:t>
                              </w:r>
                              <w:r w:rsidRPr="005723C4">
                                <w:rPr>
                                  <w:i/>
                                  <w:iCs/>
                                  <w:color w:val="FF0000"/>
                                </w:rPr>
                                <w:t>Đặc biệt trắc ngihệm</w:t>
                              </w:r>
                              <w:r w:rsidRPr="005723C4">
                                <w:t>:</w:t>
                              </w:r>
                              <w:r w:rsidRPr="005723C4">
                                <w:rPr>
                                  <w:lang w:val="pt-BR"/>
                                </w:rPr>
                                <w:t xml:space="preserve"> Phép quay tâm O góc quay </w:t>
                              </w:r>
                              <w:r w:rsidRPr="005723C4">
                                <w:rPr>
                                  <w:position w:val="-10"/>
                                  <w:lang w:val="pt-BR"/>
                                </w:rPr>
                                <w:object w:dxaOrig="220" w:dyaOrig="260" w14:anchorId="1CED6AAC">
                                  <v:shape id="_x0000_i2398" type="#_x0000_t75" style="width:11.25pt;height:12.75pt" o:ole="">
                                    <v:imagedata r:id="rId2740" o:title=""/>
                                  </v:shape>
                                  <o:OLEObject Type="Embed" ProgID="Equation.DSMT4" ShapeID="_x0000_i2398" DrawAspect="Content" ObjectID="_1686899895" r:id="rId2741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1705"/>
                                <w:gridCol w:w="6047"/>
                                <w:gridCol w:w="2246"/>
                              </w:tblGrid>
                              <w:tr w:rsidR="0069637D" w:rsidRPr="004D0893" w14:paraId="6174D446" w14:textId="77777777" w:rsidTr="004D0893">
                                <w:tc>
                                  <w:tcPr>
                                    <w:tcW w:w="1705" w:type="dxa"/>
                                    <w:shd w:val="clear" w:color="auto" w:fill="FFFFFF"/>
                                  </w:tcPr>
                                  <w:p w14:paraId="3781FA00" w14:textId="77777777" w:rsidR="0069637D" w:rsidRPr="004D0893" w:rsidRDefault="0069637D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 xml:space="preserve">Góc quay 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position w:val="-10"/>
                                        <w:szCs w:val="24"/>
                                        <w:lang w:val="pt-BR"/>
                                      </w:rPr>
                                      <w:object w:dxaOrig="220" w:dyaOrig="260" w14:anchorId="5B22179B">
                                        <v:shape id="_x0000_i2399" type="#_x0000_t75" style="width:11.25pt;height:12.75pt" o:ole="">
                                          <v:imagedata r:id="rId2740" o:title=""/>
                                        </v:shape>
                                        <o:OLEObject Type="Embed" ProgID="Equation.DSMT4" ShapeID="_x0000_i2399" DrawAspect="Content" ObjectID="_1686899896" r:id="rId274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  <w:shd w:val="clear" w:color="auto" w:fill="FFFFFF"/>
                                  </w:tcPr>
                                  <w:p w14:paraId="1060A8B2" w14:textId="77777777" w:rsidR="0069637D" w:rsidRPr="004D0893" w:rsidRDefault="0069637D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 xml:space="preserve">Toạ độ điểm 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position w:val="-14"/>
                                        <w:szCs w:val="24"/>
                                        <w:lang w:val="pt-BR"/>
                                      </w:rPr>
                                      <w:object w:dxaOrig="1080" w:dyaOrig="400" w14:anchorId="45F08E51">
                                        <v:shape id="_x0000_i2400" type="#_x0000_t75" style="width:54pt;height:20.25pt" o:ole="">
                                          <v:imagedata r:id="rId2743" o:title=""/>
                                        </v:shape>
                                        <o:OLEObject Type="Embed" ProgID="Equation.DSMT4" ShapeID="_x0000_i2400" DrawAspect="Content" ObjectID="_1686899897" r:id="rId274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shd w:val="clear" w:color="auto" w:fill="FFFFFF"/>
                                  </w:tcPr>
                                  <w:p w14:paraId="67346E35" w14:textId="77777777" w:rsidR="0069637D" w:rsidRPr="004D0893" w:rsidRDefault="0069637D" w:rsidP="004D0893">
                                    <w:pPr>
                                      <w:spacing w:before="240"/>
                                      <w:ind w:firstLine="252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>Ghí chú</w:t>
                                    </w:r>
                                  </w:p>
                                </w:tc>
                              </w:tr>
                              <w:tr w:rsidR="0069637D" w:rsidRPr="004D0893" w14:paraId="3A2DF9C1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5A006648" w14:textId="77777777" w:rsidR="0069637D" w:rsidRPr="004D0893" w:rsidRDefault="0069637D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90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C60C4BA" w14:textId="77777777" w:rsidR="0069637D" w:rsidRPr="004D0893" w:rsidRDefault="0069637D" w:rsidP="004D0893">
                                    <w:pPr>
                                      <w:spacing w:before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34"/>
                                        <w:szCs w:val="24"/>
                                        <w:lang w:val="pt-BR"/>
                                      </w:rPr>
                                      <w:object w:dxaOrig="3700" w:dyaOrig="800" w14:anchorId="3890A0AE">
                                        <v:shape id="_x0000_i2401" type="#_x0000_t75" style="width:185.25pt;height:39.75pt" o:ole="">
                                          <v:imagedata r:id="rId2745" o:title=""/>
                                        </v:shape>
                                        <o:OLEObject Type="Embed" ProgID="Equation.DSMT4" ShapeID="_x0000_i2401" DrawAspect="Content" ObjectID="_1686899898" r:id="rId274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vAlign w:val="center"/>
                                  </w:tcPr>
                                  <w:p w14:paraId="0767F4FB" w14:textId="77777777" w:rsidR="0069637D" w:rsidRPr="004D0893" w:rsidRDefault="0069637D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  <w:lang w:val="pt-BR"/>
                                      </w:rPr>
                                      <w:object w:dxaOrig="1219" w:dyaOrig="279" w14:anchorId="1F70F23A">
                                        <v:shape id="_x0000_i2402" type="#_x0000_t75" style="width:60.75pt;height:14.25pt" o:ole="">
                                          <v:imagedata r:id="rId2747" o:title=""/>
                                        </v:shape>
                                        <o:OLEObject Type="Embed" ProgID="Equation.DSMT4" ShapeID="_x0000_i2402" DrawAspect="Content" ObjectID="_1686899899" r:id="rId2748"/>
                                      </w:object>
                                    </w:r>
                                  </w:p>
                                </w:tc>
                              </w:tr>
                              <w:tr w:rsidR="0069637D" w:rsidRPr="004D0893" w14:paraId="21A240C4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10D34047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90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13558B22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42"/>
                                        <w:szCs w:val="24"/>
                                        <w:lang w:val="pt-BR"/>
                                      </w:rPr>
                                      <w:object w:dxaOrig="4340" w:dyaOrig="960" w14:anchorId="4B096BB1">
                                        <v:shape id="_x0000_i2403" type="#_x0000_t75" style="width:216.75pt;height:48pt" o:ole="">
                                          <v:imagedata r:id="rId2749" o:title=""/>
                                        </v:shape>
                                        <o:OLEObject Type="Embed" ProgID="Equation.DSMT4" ShapeID="_x0000_i2403" DrawAspect="Content" ObjectID="_1686899900" r:id="rId275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vAlign w:val="center"/>
                                  </w:tcPr>
                                  <w:p w14:paraId="53C758B0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  <w:lang w:val="pt-BR"/>
                                      </w:rPr>
                                      <w:object w:dxaOrig="1219" w:dyaOrig="279" w14:anchorId="43755039">
                                        <v:shape id="_x0000_i2404" type="#_x0000_t75" style="width:60.75pt;height:14.25pt" o:ole="">
                                          <v:imagedata r:id="rId2747" o:title=""/>
                                        </v:shape>
                                        <o:OLEObject Type="Embed" ProgID="Equation.DSMT4" ShapeID="_x0000_i2404" DrawAspect="Content" ObjectID="_1686899901" r:id="rId2751"/>
                                      </w:object>
                                    </w:r>
                                  </w:p>
                                </w:tc>
                              </w:tr>
                              <w:tr w:rsidR="0069637D" w:rsidRPr="004D0893" w14:paraId="49CE44F6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689B5719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60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2A694741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459" w:dyaOrig="1400" w14:anchorId="06937C44">
                                        <v:shape id="_x0000_i2405" type="#_x0000_t75" style="width:222.75pt;height:69.75pt" o:ole="">
                                          <v:imagedata r:id="rId2752" o:title=""/>
                                        </v:shape>
                                        <o:OLEObject Type="Embed" ProgID="Equation.DSMT4" ShapeID="_x0000_i2405" DrawAspect="Content" ObjectID="_1686899902" r:id="rId275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3DF550B" w14:textId="77777777" w:rsidR="0069637D" w:rsidRPr="004D0893" w:rsidRDefault="0069637D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69637D" w:rsidRPr="004D0893" w14:paraId="5ECE8224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09387387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60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5B4B392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260" w:dyaOrig="1400" w14:anchorId="63130335">
                                        <v:shape id="_x0000_i2406" type="#_x0000_t75" style="width:263.25pt;height:69.75pt" o:ole="">
                                          <v:imagedata r:id="rId2754" o:title=""/>
                                        </v:shape>
                                        <o:OLEObject Type="Embed" ProgID="Equation.DSMT4" ShapeID="_x0000_i2406" DrawAspect="Content" ObjectID="_1686899903" r:id="rId275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1059C45B" w14:textId="77777777" w:rsidR="0069637D" w:rsidRPr="004D0893" w:rsidRDefault="0069637D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69637D" w:rsidRPr="004D0893" w14:paraId="27F24E38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336389ED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45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0CAF23B0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660" w:dyaOrig="1400" w14:anchorId="6B6F0588">
                                        <v:shape id="_x0000_i2407" type="#_x0000_t75" style="width:233.25pt;height:69.75pt" o:ole="">
                                          <v:imagedata r:id="rId2756" o:title=""/>
                                        </v:shape>
                                        <o:OLEObject Type="Embed" ProgID="Equation.DSMT4" ShapeID="_x0000_i2407" DrawAspect="Content" ObjectID="_1686899904" r:id="rId275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35F8E191" w14:textId="77777777" w:rsidR="0069637D" w:rsidRPr="004D0893" w:rsidRDefault="0069637D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69637D" w:rsidRPr="004D0893" w14:paraId="6ACFF33A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15AF8C51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45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0AA6CE54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460" w:dyaOrig="1400" w14:anchorId="1D342739">
                                        <v:shape id="_x0000_i2408" type="#_x0000_t75" style="width:273pt;height:69.75pt" o:ole="">
                                          <v:imagedata r:id="rId2758" o:title=""/>
                                        </v:shape>
                                        <o:OLEObject Type="Embed" ProgID="Equation.DSMT4" ShapeID="_x0000_i2408" DrawAspect="Content" ObjectID="_1686899905" r:id="rId275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3C462A42" w14:textId="77777777" w:rsidR="0069637D" w:rsidRPr="004D0893" w:rsidRDefault="0069637D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69637D" w:rsidRPr="004D0893" w14:paraId="01B0BD1F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46B2DC53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30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6BB377D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459" w:dyaOrig="1400" w14:anchorId="74D17013">
                                        <v:shape id="_x0000_i2409" type="#_x0000_t75" style="width:222.75pt;height:69.75pt" o:ole="">
                                          <v:imagedata r:id="rId2760" o:title=""/>
                                        </v:shape>
                                        <o:OLEObject Type="Embed" ProgID="Equation.DSMT4" ShapeID="_x0000_i2409" DrawAspect="Content" ObjectID="_1686899906" r:id="rId276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674CA05B" w14:textId="77777777" w:rsidR="0069637D" w:rsidRPr="004D0893" w:rsidRDefault="0069637D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69637D" w:rsidRPr="004D0893" w14:paraId="5601296F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7453FD9D" w14:textId="77777777" w:rsidR="0069637D" w:rsidRPr="004D0893" w:rsidRDefault="0069637D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30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5356872" w14:textId="77777777" w:rsidR="0069637D" w:rsidRPr="004D0893" w:rsidRDefault="0069637D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260" w:dyaOrig="1400" w14:anchorId="21C575DA">
                                        <v:shape id="_x0000_i2410" type="#_x0000_t75" style="width:263.25pt;height:69.75pt" o:ole="">
                                          <v:imagedata r:id="rId2762" o:title=""/>
                                        </v:shape>
                                        <o:OLEObject Type="Embed" ProgID="Equation.DSMT4" ShapeID="_x0000_i2410" DrawAspect="Content" ObjectID="_1686899907" r:id="rId27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7CF4CA48" w14:textId="77777777" w:rsidR="0069637D" w:rsidRPr="004D0893" w:rsidRDefault="0069637D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59F7C24" w14:textId="77777777" w:rsidR="0069637D" w:rsidRPr="004D0893" w:rsidRDefault="0069637D" w:rsidP="0069637D">
                              <w:pPr>
                                <w:ind w:left="360"/>
                                <w:rPr>
                                  <w:bCs/>
                                  <w:lang w:val="pt-BR"/>
                                </w:rPr>
                              </w:pPr>
                            </w:p>
                            <w:p w14:paraId="526A2B5F" w14:textId="77777777" w:rsidR="0069637D" w:rsidRDefault="0069637D" w:rsidP="0069637D">
                              <w:pPr>
                                <w:pStyle w:val="ListParagraph"/>
                                <w:tabs>
                                  <w:tab w:val="left" w:pos="284"/>
                                  <w:tab w:val="left" w:pos="574"/>
                                  <w:tab w:val="left" w:pos="2835"/>
                                  <w:tab w:val="left" w:pos="2912"/>
                                  <w:tab w:val="left" w:pos="5138"/>
                                  <w:tab w:val="left" w:pos="5387"/>
                                  <w:tab w:val="left" w:pos="7251"/>
                                  <w:tab w:val="left" w:pos="7938"/>
                                </w:tabs>
                                <w:spacing w:after="0" w:line="240" w:lineRule="auto"/>
                              </w:pPr>
                            </w:p>
                            <w:p w14:paraId="4E0EC17D" w14:textId="77777777" w:rsidR="0069637D" w:rsidRPr="009418FD" w:rsidRDefault="0069637D" w:rsidP="0069637D">
                              <w:pPr>
                                <w:pStyle w:val="ListParagraph"/>
                                <w:tabs>
                                  <w:tab w:val="left" w:pos="284"/>
                                  <w:tab w:val="left" w:pos="574"/>
                                  <w:tab w:val="left" w:pos="2835"/>
                                  <w:tab w:val="left" w:pos="2912"/>
                                  <w:tab w:val="left" w:pos="5138"/>
                                  <w:tab w:val="left" w:pos="5387"/>
                                  <w:tab w:val="left" w:pos="7251"/>
                                  <w:tab w:val="left" w:pos="7938"/>
                                </w:tabs>
                                <w:spacing w:after="0" w:line="240" w:lineRule="auto"/>
                              </w:pPr>
                              <w:r>
                                <w:tab/>
                              </w:r>
                            </w:p>
                            <w:bookmarkEnd w:id="262"/>
                            <w:p w14:paraId="2721BA6B" w14:textId="77777777" w:rsidR="0069637D" w:rsidRPr="004D0893" w:rsidRDefault="0069637D" w:rsidP="0069637D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53F964D3" w14:textId="77777777" w:rsidR="0069637D" w:rsidRPr="00683573" w:rsidRDefault="0069637D" w:rsidP="0069637D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12" name="Group 512"/>
                        <wpg:cNvGrpSpPr/>
                        <wpg:grpSpPr>
                          <a:xfrm>
                            <a:off x="150812" y="-56878"/>
                            <a:ext cx="6266331" cy="568729"/>
                            <a:chOff x="150812" y="-56878"/>
                            <a:chExt cx="6266705" cy="568729"/>
                          </a:xfrm>
                        </wpg:grpSpPr>
                        <wpg:grpSp>
                          <wpg:cNvPr id="513" name="Group 513"/>
                          <wpg:cNvGrpSpPr/>
                          <wpg:grpSpPr>
                            <a:xfrm>
                              <a:off x="150812" y="0"/>
                              <a:ext cx="6266705" cy="511851"/>
                              <a:chOff x="150812" y="0"/>
                              <a:chExt cx="6266705" cy="511851"/>
                            </a:xfrm>
                          </wpg:grpSpPr>
                          <wpg:grpSp>
                            <wpg:cNvPr id="514" name="Group 514"/>
                            <wpg:cNvGrpSpPr/>
                            <wpg:grpSpPr>
                              <a:xfrm>
                                <a:off x="184106" y="0"/>
                                <a:ext cx="6233411" cy="511851"/>
                                <a:chOff x="184106" y="0"/>
                                <a:chExt cx="6233411" cy="511851"/>
                              </a:xfrm>
                            </wpg:grpSpPr>
                            <wps:wsp>
                              <wps:cNvPr id="515" name="Rectangle: Single Corner Snipped 515"/>
                              <wps:cNvSpPr/>
                              <wps:spPr>
                                <a:xfrm>
                                  <a:off x="184106" y="38061"/>
                                  <a:ext cx="623341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16" name="Group 516"/>
                              <wpg:cNvGrpSpPr/>
                              <wpg:grpSpPr>
                                <a:xfrm>
                                  <a:off x="1502180" y="0"/>
                                  <a:ext cx="4869619" cy="511851"/>
                                  <a:chOff x="1502180" y="0"/>
                                  <a:chExt cx="4869619" cy="511851"/>
                                </a:xfrm>
                              </wpg:grpSpPr>
                              <wpg:grpSp>
                                <wpg:cNvPr id="517" name="Group 517"/>
                                <wpg:cNvGrpSpPr/>
                                <wpg:grpSpPr>
                                  <a:xfrm>
                                    <a:off x="1611714" y="54626"/>
                                    <a:ext cx="4760085" cy="457225"/>
                                    <a:chOff x="1611714" y="54626"/>
                                    <a:chExt cx="4760085" cy="457225"/>
                                  </a:xfrm>
                                </wpg:grpSpPr>
                                <wps:wsp>
                                  <wps:cNvPr id="518" name="Arrow: Chevron 518"/>
                                  <wps:cNvSpPr/>
                                  <wps:spPr>
                                    <a:xfrm>
                                      <a:off x="1818337" y="54626"/>
                                      <a:ext cx="4553462" cy="457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F55DCF4" w14:textId="77777777" w:rsidR="0069637D" w:rsidRPr="00CD367D" w:rsidRDefault="0069637D" w:rsidP="0069637D">
                                        <w:pPr>
                                          <w:spacing w:line="240" w:lineRule="auto"/>
                                          <w:rPr>
                                            <w:bCs/>
                                            <w:color w:val="000000"/>
                                            <w:kern w:val="24"/>
                                          </w:rPr>
                                        </w:pPr>
                                        <w:r w:rsidRPr="00CD367D">
                                          <w:rPr>
                                            <w:bCs/>
                                            <w:color w:val="8B008B"/>
                                          </w:rPr>
                                          <w:t xml:space="preserve">Tìm ảnh hoặc tạo ảnh qua phép quay khi biết tọa độ, biết </w:t>
                                        </w:r>
                                        <w:r>
                                          <w:rPr>
                                            <w:bCs/>
                                            <w:color w:val="8B008B"/>
                                          </w:rPr>
                                          <w:t>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19" name="Group 51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20" name="Freeform: Shape 52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2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17F770F" w14:textId="77777777" w:rsidR="0069637D" w:rsidRDefault="0069637D" w:rsidP="0069637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22" name="Group 52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23" name="Freeform: Shape 52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24" name="Flowchart: Terminator 52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25" name="Flowchart: Direct Access Storage 52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6" name="Group 526"/>
                          <wpg:cNvGrpSpPr/>
                          <wpg:grpSpPr>
                            <a:xfrm>
                              <a:off x="327030" y="-56878"/>
                              <a:ext cx="1225742" cy="464310"/>
                              <a:chOff x="327030" y="-56878"/>
                              <a:chExt cx="1225742" cy="46431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27" name="Flowchart: Preparation 52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28" name="TextBox 42"/>
                            <wps:cNvSpPr txBox="1"/>
                            <wps:spPr>
                              <a:xfrm>
                                <a:off x="421135" y="-5687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B622D46" w14:textId="77777777" w:rsidR="0069637D" w:rsidRDefault="0069637D" w:rsidP="0069637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C3F087" id="_x0000_s1265" style="width:515.5pt;height:697.5pt;mso-position-horizontal-relative:char;mso-position-vertical-relative:line" coordorigin=",-568" coordsize="65471,95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">
                <v:shape id="Rectangle: Diagonal Corners Rounded 1" o:spid="_x0000_s1266" style="position:absolute;top:2608;width:65471;height:926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stroke joinstyle="miter"/>
                  <v:formulas/>
                  <v:path arrowok="t" o:connecttype="custom" o:connectlocs="14775,0;6434925,0;6547104,666265;6547104,9178836;6532329,9266588;112179,9266588;0,8600323;0,87752;14775,0" o:connectangles="0,0,0,0,0,0,0,0,0" textboxrect="0,0,6435090,1533525"/>
                  <v:textbox>
                    <w:txbxContent>
                      <w:p w14:paraId="2F46E3DE" w14:textId="77777777" w:rsidR="0069637D" w:rsidRDefault="0069637D" w:rsidP="0069637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DA093EA" w14:textId="77777777" w:rsidR="0069637D" w:rsidRPr="004E4A10" w:rsidRDefault="0069637D" w:rsidP="0069637D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45750CD" w14:textId="77777777" w:rsidR="0069637D" w:rsidRDefault="0069637D" w:rsidP="00C93898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Sử dụng đjnh nghã và tính chất của phép quay.</w:t>
                        </w:r>
                      </w:p>
                      <w:p w14:paraId="44C38551" w14:textId="77777777" w:rsidR="0069637D" w:rsidRDefault="0069637D" w:rsidP="00C93898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Biểu thức tọa độ: </w:t>
                        </w:r>
                      </w:p>
                      <w:p w14:paraId="1BDE3AC9" w14:textId="77777777" w:rsidR="0069637D" w:rsidRPr="0050462D" w:rsidRDefault="0069637D" w:rsidP="0069637D">
                        <w:pPr>
                          <w:spacing w:line="240" w:lineRule="auto"/>
                          <w:rPr>
                            <w:bCs/>
                            <w:lang w:val="pt-BR"/>
                          </w:rPr>
                        </w:pPr>
                        <w:bookmarkStart w:id="263" w:name="_Hlk76237684"/>
                        <w:r>
                          <w:rPr>
                            <w:rFonts w:ascii="Yu Gothic" w:eastAsia="Yu Gothic" w:hAnsi="Yu Gothic" w:hint="eastAsia"/>
                          </w:rPr>
                          <w:t>☞</w:t>
                        </w:r>
                        <w:r w:rsidRPr="005723C4">
                          <w:rPr>
                            <w:i/>
                            <w:iCs/>
                            <w:color w:val="FF0000"/>
                          </w:rPr>
                          <w:t>Đặc biệt trắc ngihệm</w:t>
                        </w:r>
                        <w:r w:rsidRPr="005723C4">
                          <w:t>:</w:t>
                        </w:r>
                        <w:r w:rsidRPr="005723C4">
                          <w:rPr>
                            <w:lang w:val="pt-BR"/>
                          </w:rPr>
                          <w:t xml:space="preserve"> Phép quay tâm O góc quay </w:t>
                        </w:r>
                        <w:r w:rsidRPr="005723C4">
                          <w:rPr>
                            <w:position w:val="-10"/>
                            <w:lang w:val="pt-BR"/>
                          </w:rPr>
                          <w:object w:dxaOrig="220" w:dyaOrig="260" w14:anchorId="1CED6AAC">
                            <v:shape id="_x0000_i2398" type="#_x0000_t75" style="width:11.25pt;height:12.75pt" o:ole="">
                              <v:imagedata r:id="rId2740" o:title=""/>
                            </v:shape>
                            <o:OLEObject Type="Embed" ProgID="Equation.DSMT4" ShapeID="_x0000_i2398" DrawAspect="Content" ObjectID="_1686899895" r:id="rId2764"/>
                          </w:objec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705"/>
                          <w:gridCol w:w="6047"/>
                          <w:gridCol w:w="2246"/>
                        </w:tblGrid>
                        <w:tr w:rsidR="0069637D" w:rsidRPr="004D0893" w14:paraId="6174D446" w14:textId="77777777" w:rsidTr="004D0893">
                          <w:tc>
                            <w:tcPr>
                              <w:tcW w:w="1705" w:type="dxa"/>
                              <w:shd w:val="clear" w:color="auto" w:fill="FFFFFF"/>
                            </w:tcPr>
                            <w:p w14:paraId="3781FA00" w14:textId="77777777" w:rsidR="0069637D" w:rsidRPr="004D0893" w:rsidRDefault="0069637D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 xml:space="preserve">Góc quay 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0"/>
                                  <w:szCs w:val="24"/>
                                  <w:lang w:val="pt-BR"/>
                                </w:rPr>
                                <w:object w:dxaOrig="220" w:dyaOrig="260" w14:anchorId="5B22179B">
                                  <v:shape id="_x0000_i2399" type="#_x0000_t75" style="width:11.25pt;height:12.75pt" o:ole="">
                                    <v:imagedata r:id="rId2740" o:title=""/>
                                  </v:shape>
                                  <o:OLEObject Type="Embed" ProgID="Equation.DSMT4" ShapeID="_x0000_i2399" DrawAspect="Content" ObjectID="_1686899896" r:id="rId2765"/>
                                </w:object>
                              </w:r>
                            </w:p>
                          </w:tc>
                          <w:tc>
                            <w:tcPr>
                              <w:tcW w:w="6047" w:type="dxa"/>
                              <w:shd w:val="clear" w:color="auto" w:fill="FFFFFF"/>
                            </w:tcPr>
                            <w:p w14:paraId="1060A8B2" w14:textId="77777777" w:rsidR="0069637D" w:rsidRPr="004D0893" w:rsidRDefault="0069637D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 xml:space="preserve">Toạ độ điểm 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4"/>
                                  <w:szCs w:val="24"/>
                                  <w:lang w:val="pt-BR"/>
                                </w:rPr>
                                <w:object w:dxaOrig="1080" w:dyaOrig="400" w14:anchorId="45F08E51">
                                  <v:shape id="_x0000_i2400" type="#_x0000_t75" style="width:54pt;height:20.25pt" o:ole="">
                                    <v:imagedata r:id="rId2743" o:title=""/>
                                  </v:shape>
                                  <o:OLEObject Type="Embed" ProgID="Equation.DSMT4" ShapeID="_x0000_i2400" DrawAspect="Content" ObjectID="_1686899897" r:id="rId2766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shd w:val="clear" w:color="auto" w:fill="FFFFFF"/>
                            </w:tcPr>
                            <w:p w14:paraId="67346E35" w14:textId="77777777" w:rsidR="0069637D" w:rsidRPr="004D0893" w:rsidRDefault="0069637D" w:rsidP="004D0893">
                              <w:pPr>
                                <w:spacing w:before="240"/>
                                <w:ind w:firstLine="252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>Ghí chú</w:t>
                              </w:r>
                            </w:p>
                          </w:tc>
                        </w:tr>
                        <w:tr w:rsidR="0069637D" w:rsidRPr="004D0893" w14:paraId="3A2DF9C1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5A006648" w14:textId="77777777" w:rsidR="0069637D" w:rsidRPr="004D0893" w:rsidRDefault="0069637D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90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C60C4BA" w14:textId="77777777" w:rsidR="0069637D" w:rsidRPr="004D0893" w:rsidRDefault="0069637D" w:rsidP="004D0893">
                              <w:pPr>
                                <w:spacing w:before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34"/>
                                  <w:szCs w:val="24"/>
                                  <w:lang w:val="pt-BR"/>
                                </w:rPr>
                                <w:object w:dxaOrig="3700" w:dyaOrig="800" w14:anchorId="3890A0AE">
                                  <v:shape id="_x0000_i2401" type="#_x0000_t75" style="width:185.25pt;height:39.75pt" o:ole="">
                                    <v:imagedata r:id="rId2745" o:title=""/>
                                  </v:shape>
                                  <o:OLEObject Type="Embed" ProgID="Equation.DSMT4" ShapeID="_x0000_i2401" DrawAspect="Content" ObjectID="_1686899898" r:id="rId2767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vAlign w:val="center"/>
                            </w:tcPr>
                            <w:p w14:paraId="0767F4FB" w14:textId="77777777" w:rsidR="0069637D" w:rsidRPr="004D0893" w:rsidRDefault="0069637D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  <w:lang w:val="pt-BR"/>
                                </w:rPr>
                                <w:object w:dxaOrig="1219" w:dyaOrig="279" w14:anchorId="1F70F23A">
                                  <v:shape id="_x0000_i2402" type="#_x0000_t75" style="width:60.75pt;height:14.25pt" o:ole="">
                                    <v:imagedata r:id="rId2747" o:title=""/>
                                  </v:shape>
                                  <o:OLEObject Type="Embed" ProgID="Equation.DSMT4" ShapeID="_x0000_i2402" DrawAspect="Content" ObjectID="_1686899899" r:id="rId2768"/>
                                </w:object>
                              </w:r>
                            </w:p>
                          </w:tc>
                        </w:tr>
                        <w:tr w:rsidR="0069637D" w:rsidRPr="004D0893" w14:paraId="21A240C4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10D34047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90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13558B22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42"/>
                                  <w:szCs w:val="24"/>
                                  <w:lang w:val="pt-BR"/>
                                </w:rPr>
                                <w:object w:dxaOrig="4340" w:dyaOrig="960" w14:anchorId="4B096BB1">
                                  <v:shape id="_x0000_i2403" type="#_x0000_t75" style="width:216.75pt;height:48pt" o:ole="">
                                    <v:imagedata r:id="rId2749" o:title=""/>
                                  </v:shape>
                                  <o:OLEObject Type="Embed" ProgID="Equation.DSMT4" ShapeID="_x0000_i2403" DrawAspect="Content" ObjectID="_1686899900" r:id="rId2769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vAlign w:val="center"/>
                            </w:tcPr>
                            <w:p w14:paraId="53C758B0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  <w:lang w:val="pt-BR"/>
                                </w:rPr>
                                <w:object w:dxaOrig="1219" w:dyaOrig="279" w14:anchorId="43755039">
                                  <v:shape id="_x0000_i2404" type="#_x0000_t75" style="width:60.75pt;height:14.25pt" o:ole="">
                                    <v:imagedata r:id="rId2747" o:title=""/>
                                  </v:shape>
                                  <o:OLEObject Type="Embed" ProgID="Equation.DSMT4" ShapeID="_x0000_i2404" DrawAspect="Content" ObjectID="_1686899901" r:id="rId2770"/>
                                </w:object>
                              </w:r>
                            </w:p>
                          </w:tc>
                        </w:tr>
                        <w:tr w:rsidR="0069637D" w:rsidRPr="004D0893" w14:paraId="49CE44F6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689B5719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60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2A694741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459" w:dyaOrig="1400" w14:anchorId="06937C44">
                                  <v:shape id="_x0000_i2405" type="#_x0000_t75" style="width:222.75pt;height:69.75pt" o:ole="">
                                    <v:imagedata r:id="rId2752" o:title=""/>
                                  </v:shape>
                                  <o:OLEObject Type="Embed" ProgID="Equation.DSMT4" ShapeID="_x0000_i2405" DrawAspect="Content" ObjectID="_1686899902" r:id="rId2771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3DF550B" w14:textId="77777777" w:rsidR="0069637D" w:rsidRPr="004D0893" w:rsidRDefault="0069637D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69637D" w:rsidRPr="004D0893" w14:paraId="5ECE8224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09387387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60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5B4B392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260" w:dyaOrig="1400" w14:anchorId="63130335">
                                  <v:shape id="_x0000_i2406" type="#_x0000_t75" style="width:263.25pt;height:69.75pt" o:ole="">
                                    <v:imagedata r:id="rId2754" o:title=""/>
                                  </v:shape>
                                  <o:OLEObject Type="Embed" ProgID="Equation.DSMT4" ShapeID="_x0000_i2406" DrawAspect="Content" ObjectID="_1686899903" r:id="rId2772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1059C45B" w14:textId="77777777" w:rsidR="0069637D" w:rsidRPr="004D0893" w:rsidRDefault="0069637D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69637D" w:rsidRPr="004D0893" w14:paraId="27F24E38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336389ED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45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0CAF23B0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660" w:dyaOrig="1400" w14:anchorId="6B6F0588">
                                  <v:shape id="_x0000_i2407" type="#_x0000_t75" style="width:233.25pt;height:69.75pt" o:ole="">
                                    <v:imagedata r:id="rId2756" o:title=""/>
                                  </v:shape>
                                  <o:OLEObject Type="Embed" ProgID="Equation.DSMT4" ShapeID="_x0000_i2407" DrawAspect="Content" ObjectID="_1686899904" r:id="rId2773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35F8E191" w14:textId="77777777" w:rsidR="0069637D" w:rsidRPr="004D0893" w:rsidRDefault="0069637D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69637D" w:rsidRPr="004D0893" w14:paraId="6ACFF33A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15AF8C51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45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0AA6CE54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460" w:dyaOrig="1400" w14:anchorId="1D342739">
                                  <v:shape id="_x0000_i2408" type="#_x0000_t75" style="width:273pt;height:69.75pt" o:ole="">
                                    <v:imagedata r:id="rId2758" o:title=""/>
                                  </v:shape>
                                  <o:OLEObject Type="Embed" ProgID="Equation.DSMT4" ShapeID="_x0000_i2408" DrawAspect="Content" ObjectID="_1686899905" r:id="rId2774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3C462A42" w14:textId="77777777" w:rsidR="0069637D" w:rsidRPr="004D0893" w:rsidRDefault="0069637D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69637D" w:rsidRPr="004D0893" w14:paraId="01B0BD1F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46B2DC53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30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6BB377D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459" w:dyaOrig="1400" w14:anchorId="74D17013">
                                  <v:shape id="_x0000_i2409" type="#_x0000_t75" style="width:222.75pt;height:69.75pt" o:ole="">
                                    <v:imagedata r:id="rId2760" o:title=""/>
                                  </v:shape>
                                  <o:OLEObject Type="Embed" ProgID="Equation.DSMT4" ShapeID="_x0000_i2409" DrawAspect="Content" ObjectID="_1686899906" r:id="rId2775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674CA05B" w14:textId="77777777" w:rsidR="0069637D" w:rsidRPr="004D0893" w:rsidRDefault="0069637D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69637D" w:rsidRPr="004D0893" w14:paraId="5601296F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7453FD9D" w14:textId="77777777" w:rsidR="0069637D" w:rsidRPr="004D0893" w:rsidRDefault="0069637D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30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5356872" w14:textId="77777777" w:rsidR="0069637D" w:rsidRPr="004D0893" w:rsidRDefault="0069637D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260" w:dyaOrig="1400" w14:anchorId="21C575DA">
                                  <v:shape id="_x0000_i2410" type="#_x0000_t75" style="width:263.25pt;height:69.75pt" o:ole="">
                                    <v:imagedata r:id="rId2762" o:title=""/>
                                  </v:shape>
                                  <o:OLEObject Type="Embed" ProgID="Equation.DSMT4" ShapeID="_x0000_i2410" DrawAspect="Content" ObjectID="_1686899907" r:id="rId2776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7CF4CA48" w14:textId="77777777" w:rsidR="0069637D" w:rsidRPr="004D0893" w:rsidRDefault="0069637D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</w:tbl>
                      <w:p w14:paraId="059F7C24" w14:textId="77777777" w:rsidR="0069637D" w:rsidRPr="004D0893" w:rsidRDefault="0069637D" w:rsidP="0069637D">
                        <w:pPr>
                          <w:ind w:left="360"/>
                          <w:rPr>
                            <w:bCs/>
                            <w:lang w:val="pt-BR"/>
                          </w:rPr>
                        </w:pPr>
                      </w:p>
                      <w:p w14:paraId="526A2B5F" w14:textId="77777777" w:rsidR="0069637D" w:rsidRDefault="0069637D" w:rsidP="0069637D">
                        <w:pPr>
                          <w:pStyle w:val="ListParagraph"/>
                          <w:tabs>
                            <w:tab w:val="left" w:pos="284"/>
                            <w:tab w:val="left" w:pos="574"/>
                            <w:tab w:val="left" w:pos="2835"/>
                            <w:tab w:val="left" w:pos="2912"/>
                            <w:tab w:val="left" w:pos="5138"/>
                            <w:tab w:val="left" w:pos="5387"/>
                            <w:tab w:val="left" w:pos="7251"/>
                            <w:tab w:val="left" w:pos="7938"/>
                          </w:tabs>
                          <w:spacing w:after="0" w:line="240" w:lineRule="auto"/>
                        </w:pPr>
                      </w:p>
                      <w:p w14:paraId="4E0EC17D" w14:textId="77777777" w:rsidR="0069637D" w:rsidRPr="009418FD" w:rsidRDefault="0069637D" w:rsidP="0069637D">
                        <w:pPr>
                          <w:pStyle w:val="ListParagraph"/>
                          <w:tabs>
                            <w:tab w:val="left" w:pos="284"/>
                            <w:tab w:val="left" w:pos="574"/>
                            <w:tab w:val="left" w:pos="2835"/>
                            <w:tab w:val="left" w:pos="2912"/>
                            <w:tab w:val="left" w:pos="5138"/>
                            <w:tab w:val="left" w:pos="5387"/>
                            <w:tab w:val="left" w:pos="7251"/>
                            <w:tab w:val="left" w:pos="7938"/>
                          </w:tabs>
                          <w:spacing w:after="0" w:line="240" w:lineRule="auto"/>
                        </w:pPr>
                        <w:r>
                          <w:tab/>
                        </w:r>
                      </w:p>
                      <w:bookmarkEnd w:id="263"/>
                      <w:p w14:paraId="2721BA6B" w14:textId="77777777" w:rsidR="0069637D" w:rsidRPr="004D0893" w:rsidRDefault="0069637D" w:rsidP="0069637D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</w:p>
                      <w:p w14:paraId="53F964D3" w14:textId="77777777" w:rsidR="0069637D" w:rsidRPr="00683573" w:rsidRDefault="0069637D" w:rsidP="0069637D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color w:val="000000" w:themeColor="text1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512" o:spid="_x0000_s1267" style="position:absolute;left:1508;top:-568;width:62663;height:5686" coordorigin="1508,-568" coordsize="62667,5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<v:group id="Group 513" o:spid="_x0000_s1268" style="position:absolute;left:1508;width:62667;height:5118" coordorigin="1508" coordsize="62667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D7v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ziJfyeCUdAZg8AAAD//wMAUEsBAi0AFAAGAAgAAAAhANvh9svuAAAAhQEAABMAAAAAAAAA&#10;AAAAAAAAAAAAAFtDb250ZW50X1R5cGVzXS54bWxQSwECLQAUAAYACAAAACEAWvQsW78AAAAVAQAA&#10;CwAAAAAAAAAAAAAAAAAfAQAAX3JlbHMvLnJlbHNQSwECLQAUAAYACAAAACEAJUA+78YAAADcAAAA&#10;DwAAAAAAAAAAAAAAAAAHAgAAZHJzL2Rvd25yZXYueG1sUEsFBgAAAAADAAMAtwAAAPoCAAAAAA==&#10;">
                    <v:group id="Group 514" o:spid="_x0000_s1269" style="position:absolute;left:1841;width:62334;height:5118" coordorigin="1841" coordsize="62334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ab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RzOH3TDgCcn0HAAD//wMAUEsBAi0AFAAGAAgAAAAhANvh9svuAAAAhQEAABMAAAAAAAAA&#10;AAAAAAAAAAAAAFtDb250ZW50X1R5cGVzXS54bWxQSwECLQAUAAYACAAAACEAWvQsW78AAAAVAQAA&#10;CwAAAAAAAAAAAAAAAAAfAQAAX3JlbHMvLnJlbHNQSwECLQAUAAYACAAAACEAqqmmm8YAAADcAAAA&#10;DwAAAAAAAAAAAAAAAAAHAgAAZHJzL2Rvd25yZXYueG1sUEsFBgAAAAADAAMAtwAAAPoCAAAAAA==&#10;">
                      <v:shape id="Rectangle: Single Corner Snipped 515" o:spid="_x0000_s1270" style="position:absolute;left:1841;top:380;width:62334;height:4476;visibility:visible;mso-wrap-style:square;v-text-anchor:middle" coordsize="623341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" path="m,l6009634,r223777,223777l6233411,447554,,447554,,xe" fillcolor="#efddf6 [663]" stroked="f" strokeweight="1.25pt">
                        <v:fill r:id="rId2777" o:title="" color2="#fffff7" type="pattern"/>
                        <v:path arrowok="t" o:connecttype="custom" o:connectlocs="0,0;6009634,0;6233411,223777;6233411,447554;0,447554;0,0" o:connectangles="0,0,0,0,0,0"/>
                      </v:shape>
                      <v:group id="Group 516" o:spid="_x0000_s1271" style="position:absolute;left:15021;width:48696;height:5118" coordorigin="15021" coordsize="48696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      <v:group id="Group 517" o:spid="_x0000_s1272" style="position:absolute;left:16117;top:546;width:47600;height:4572" coordorigin="16117,546" coordsize="47600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        <v:shapetype id="_x0000_t55" coordsize="21600,21600" o:spt="55" adj="16200" path="m@0,l,0@1,10800,,21600@0,21600,21600,10800xe">
                            <v:stroke joinstyle="miter"/>
                            <v:formulas>
                              <v:f eqn="val #0"/>
                              <v:f eqn="sum 21600 0 @0"/>
                              <v:f eqn="prod #0 1 2"/>
                            </v:formulas>
                            <v:path o:connecttype="custom" o:connectlocs="@2,0;@1,10800;@2,21600;21600,10800" o:connectangles="270,180,90,0" textboxrect="0,0,10800,21600;0,0,16200,21600;0,0,21600,21600"/>
                            <v:handles>
                              <v:h position="#0,topLeft" xrange="0,21600"/>
                            </v:handles>
                          </v:shapetype>
                          <v:shape id="Arrow: Chevron 518" o:spid="_x0000_s1273" type="#_x0000_t55" style="position:absolute;left:18183;top:546;width:45534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" adj="2113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F55DCF4" w14:textId="77777777" w:rsidR="0069637D" w:rsidRPr="00CD367D" w:rsidRDefault="0069637D" w:rsidP="0069637D">
                                  <w:pPr>
                                    <w:spacing w:line="240" w:lineRule="auto"/>
                                    <w:rPr>
                                      <w:bCs/>
                                      <w:color w:val="000000"/>
                                      <w:kern w:val="24"/>
                                    </w:rPr>
                                  </w:pPr>
                                  <w:r w:rsidRPr="00CD367D">
                                    <w:rPr>
                                      <w:bCs/>
                                      <w:color w:val="8B008B"/>
                                    </w:rPr>
                                    <w:t xml:space="preserve">Tìm ảnh hoặc tạo ảnh qua phép quay khi biết tọa độ, biết </w:t>
                                  </w:r>
                                  <w:r>
                                    <w:rPr>
                                      <w:bCs/>
                                      <w:color w:val="8B008B"/>
                                    </w:rPr>
                                    <w:t>pt</w:t>
                                  </w:r>
                                </w:p>
                              </w:txbxContent>
                            </v:textbox>
                          </v:shape>
                          <v:group id="Group 519" o:spid="_x0000_s127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kF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3gKzzPhCMjFAwAA//8DAFBLAQItABQABgAIAAAAIQDb4fbL7gAAAIUBAAATAAAAAAAAAAAA&#10;AAAAAAAAAABbQ29udGVudF9UeXBlc10ueG1sUEsBAi0AFAAGAAgAAAAhAFr0LFu/AAAAFQEAAAsA&#10;AAAAAAAAAAAAAAAAHwEAAF9yZWxzLy5yZWxzUEsBAi0AFAAGAAgAAAAhAESoCQXEAAAA3AAAAA8A&#10;AAAAAAAAAAAAAAAABwIAAGRycy9kb3ducmV2LnhtbFBLBQYAAAAAAwADALcAAAD4AgAAAAA=&#10;">
                            <v:shape id="Freeform: Shape 520" o:spid="_x0000_s1275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76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koC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IwGfXieiUdAzh8AAAD//wMAUEsBAi0AFAAGAAgAAAAhANvh9svuAAAAhQEAABMAAAAAAAAAAAAA&#10;AAAAAAAAAFtDb250ZW50X1R5cGVzXS54bWxQSwECLQAUAAYACAAAACEAWvQsW78AAAAVAQAACwAA&#10;AAAAAAAAAAAAAAAfAQAAX3JlbHMvLnJlbHNQSwECLQAUAAYACAAAACEA0yZKAsMAAADcAAAADwAA&#10;AAAAAAAAAAAAAAAHAgAAZHJzL2Rvd25yZXYueG1sUEsFBgAAAAADAAMAtwAAAPcCAAAAAA==&#10;" filled="f" stroked="f">
                              <v:textbox>
                                <w:txbxContent>
                                  <w:p w14:paraId="117F770F" w14:textId="77777777" w:rsidR="0069637D" w:rsidRDefault="0069637D" w:rsidP="0069637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22" o:spid="_x0000_s127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FHJ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4ySB95lwBOT8BQAA//8DAFBLAQItABQABgAIAAAAIQDb4fbL7gAAAIUBAAATAAAAAAAAAAAA&#10;AAAAAAAAAABbQ29udGVudF9UeXBlc10ueG1sUEsBAi0AFAAGAAgAAAAhAFr0LFu/AAAAFQEAAAsA&#10;AAAAAAAAAAAAAAAAHwEAAF9yZWxzLy5yZWxzUEsBAi0AFAAGAAgAAAAhAIRgUcnEAAAA3AAAAA8A&#10;AAAAAAAAAAAAAAAABwIAAGRycy9kb3ducmV2LnhtbFBLBQYAAAAAAwADALcAAAD4AgAAAAA=&#10;">
                          <v:shape id="Freeform: Shape 523" o:spid="_x0000_s1278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524" o:spid="_x0000_s127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type id="_x0000_t133" coordsize="21600,21600" o:spt="133" path="m21600,10800qy18019,21600l3581,21600qx,10800,3581,l18019,qx21600,10800xem18019,21600nfqx14438,10800,18019,e">
                      <v:path o:extrusionok="f" gradientshapeok="t" o:connecttype="custom" o:connectlocs="10800,0;0,10800;10800,21600;14438,10800;21600,10800" o:connectangles="270,180,90,0,0" textboxrect="3581,0,14438,21600"/>
                    </v:shapetype>
                    <v:shape id="Flowchart: Direct Access Storage 525" o:spid="_x0000_s128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26" o:spid="_x0000_s1281" style="position:absolute;left:3270;top:-568;width:12257;height:4642" coordorigin="3270,-568" coordsize="12257,4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1fK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CsUridCUdAbq4AAAD//wMAUEsBAi0AFAAGAAgAAAAhANvh9svuAAAAhQEAABMAAAAAAAAA&#10;AAAAAAAAAAAAAFtDb250ZW50X1R5cGVzXS54bWxQSwECLQAUAAYACAAAACEAWvQsW78AAAAVAQAA&#10;CwAAAAAAAAAAAAAAAAAfAQAAX3JlbHMvLnJlbHNQSwECLQAUAAYACAAAACEA+1tXysYAAADcAAAA&#10;DwAAAAAAAAAAAAAAAAAHAgAAZHJzL2Rvd25yZXYueG1sUEsFBgAAAAADAAMAtwAAAPoCAAAAAA==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527" o:spid="_x0000_s128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83" type="#_x0000_t202" style="position:absolute;left:4211;top:-568;width:11316;height:4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4B622D46" w14:textId="77777777" w:rsidR="0069637D" w:rsidRDefault="0069637D" w:rsidP="0069637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7D389BA" w14:textId="77777777" w:rsidR="0069637D" w:rsidRPr="0050462D" w:rsidRDefault="0069637D" w:rsidP="0069637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lastRenderedPageBreak/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minh họa</w:t>
      </w:r>
      <w:r w:rsidRPr="0050462D">
        <w:rPr>
          <w:b/>
          <w:bCs/>
          <w:color w:val="FF0000"/>
        </w:rPr>
        <w:t>:</w:t>
      </w:r>
    </w:p>
    <w:p w14:paraId="69578513" w14:textId="77777777" w:rsidR="0069637D" w:rsidRPr="0050462D" w:rsidRDefault="0069637D" w:rsidP="00C93898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50462D">
        <w:rPr>
          <w:lang w:val="fr-FR"/>
        </w:rPr>
        <w:t xml:space="preserve">Vậy đồ thị hàm số có </w:t>
      </w:r>
      <w:r w:rsidRPr="0050462D">
        <w:rPr>
          <w:rFonts w:ascii="Times New Roman" w:eastAsia="Arial" w:hAnsi="Times New Roman" w:cs="Times New Roman"/>
          <w:position w:val="-4"/>
          <w:lang w:val="en-GB"/>
        </w:rPr>
        <w:object w:dxaOrig="135" w:dyaOrig="255" w14:anchorId="0B0E7A0D">
          <v:shape id="_x0000_i2411" type="#_x0000_t75" style="width:6.75pt;height:12.75pt" o:ole="">
            <v:imagedata r:id="rId2778" o:title=""/>
          </v:shape>
          <o:OLEObject Type="Embed" ProgID="Equation.DSMT4" ShapeID="_x0000_i2411" DrawAspect="Content" ObjectID="_1686896643" r:id="rId2779"/>
        </w:object>
      </w:r>
      <w:r w:rsidRPr="0050462D">
        <w:rPr>
          <w:lang w:val="fr-FR"/>
        </w:rPr>
        <w:t xml:space="preserve"> đường tiệm cận đứng.</w:t>
      </w:r>
      <w:r w:rsidRPr="0050462D">
        <w:rPr>
          <w:b/>
          <w:color w:val="FF00FF"/>
          <w:lang w:val="fr-FR"/>
        </w:rPr>
        <w:t xml:space="preserve"> </w:t>
      </w:r>
      <w:r w:rsidRPr="0050462D">
        <w:rPr>
          <w:lang w:val="fr-FR"/>
        </w:rPr>
        <w:t xml:space="preserve">Trong mặt phẳng với hệ tọa độ </w:t>
      </w:r>
      <w:r w:rsidRPr="0050462D">
        <w:rPr>
          <w:rFonts w:ascii="Times New Roman" w:eastAsia="Arial" w:hAnsi="Times New Roman" w:cs="Times New Roman"/>
          <w:position w:val="-10"/>
        </w:rPr>
        <w:object w:dxaOrig="420" w:dyaOrig="315" w14:anchorId="456CE88A">
          <v:shape id="_x0000_i2412" type="#_x0000_t75" style="width:21pt;height:15.75pt" o:ole="">
            <v:imagedata r:id="rId2780" o:title=""/>
          </v:shape>
          <o:OLEObject Type="Embed" ProgID="Equation.DSMT4" ShapeID="_x0000_i2412" DrawAspect="Content" ObjectID="_1686896644" r:id="rId2781"/>
        </w:object>
      </w:r>
      <w:r w:rsidRPr="0050462D">
        <w:rPr>
          <w:lang w:val="fr-FR"/>
        </w:rPr>
        <w:t xml:space="preserve">, phép quay tâm </w:t>
      </w:r>
      <w:r w:rsidRPr="0050462D">
        <w:rPr>
          <w:rFonts w:ascii="Times New Roman" w:eastAsia="Arial" w:hAnsi="Times New Roman" w:cs="Times New Roman"/>
          <w:position w:val="-14"/>
        </w:rPr>
        <w:object w:dxaOrig="855" w:dyaOrig="405" w14:anchorId="7E21C93A">
          <v:shape id="_x0000_i2413" type="#_x0000_t75" style="width:42.75pt;height:20.25pt" o:ole="">
            <v:imagedata r:id="rId2782" o:title=""/>
          </v:shape>
          <o:OLEObject Type="Embed" ProgID="Equation.DSMT4" ShapeID="_x0000_i2413" DrawAspect="Content" ObjectID="_1686896645" r:id="rId2783"/>
        </w:object>
      </w:r>
      <w:r w:rsidRPr="0050462D">
        <w:rPr>
          <w:lang w:val="fr-FR"/>
        </w:rPr>
        <w:t xml:space="preserve"> góc quay </w:t>
      </w:r>
      <w:r w:rsidRPr="0050462D">
        <w:rPr>
          <w:rFonts w:ascii="Times New Roman" w:eastAsia="Arial" w:hAnsi="Times New Roman" w:cs="Times New Roman"/>
          <w:position w:val="-6"/>
        </w:rPr>
        <w:object w:dxaOrig="495" w:dyaOrig="285" w14:anchorId="7131A0C4">
          <v:shape id="_x0000_i2414" type="#_x0000_t75" style="width:24.75pt;height:14.25pt" o:ole="">
            <v:imagedata r:id="rId2784" o:title=""/>
          </v:shape>
          <o:OLEObject Type="Embed" ProgID="Equation.DSMT4" ShapeID="_x0000_i2414" DrawAspect="Content" ObjectID="_1686896646" r:id="rId2785"/>
        </w:object>
      </w:r>
      <w:r w:rsidRPr="0050462D">
        <w:rPr>
          <w:lang w:val="fr-FR"/>
        </w:rPr>
        <w:t xml:space="preserve"> biến đường thẳng </w:t>
      </w:r>
      <w:r w:rsidRPr="0050462D">
        <w:rPr>
          <w:rFonts w:ascii="Times New Roman" w:eastAsia="Arial" w:hAnsi="Times New Roman" w:cs="Times New Roman"/>
          <w:position w:val="-10"/>
        </w:rPr>
        <w:object w:dxaOrig="1515" w:dyaOrig="315" w14:anchorId="17F17239">
          <v:shape id="_x0000_i2415" type="#_x0000_t75" style="width:75.75pt;height:15.75pt" o:ole="">
            <v:imagedata r:id="rId2786" o:title=""/>
          </v:shape>
          <o:OLEObject Type="Embed" ProgID="Equation.DSMT4" ShapeID="_x0000_i2415" DrawAspect="Content" ObjectID="_1686896647" r:id="rId2787"/>
        </w:object>
      </w:r>
      <w:r w:rsidRPr="0050462D">
        <w:rPr>
          <w:lang w:val="fr-FR"/>
        </w:rPr>
        <w:t xml:space="preserve"> thành đường thẳng </w:t>
      </w:r>
      <w:r w:rsidRPr="0050462D">
        <w:rPr>
          <w:rFonts w:ascii="Times New Roman" w:eastAsia="Arial" w:hAnsi="Times New Roman" w:cs="Times New Roman"/>
          <w:position w:val="-6"/>
        </w:rPr>
        <w:object w:dxaOrig="285" w:dyaOrig="285" w14:anchorId="24B7A14B">
          <v:shape id="_x0000_i2416" type="#_x0000_t75" style="width:14.25pt;height:14.25pt" o:ole="">
            <v:imagedata r:id="rId2788" o:title=""/>
          </v:shape>
          <o:OLEObject Type="Embed" ProgID="Equation.DSMT4" ShapeID="_x0000_i2416" DrawAspect="Content" ObjectID="_1686896648" r:id="rId2789"/>
        </w:object>
      </w:r>
      <w:r w:rsidRPr="0050462D">
        <w:rPr>
          <w:lang w:val="fr-FR"/>
        </w:rPr>
        <w:t xml:space="preserve"> có phương trình</w:t>
      </w:r>
    </w:p>
    <w:p w14:paraId="5D99284E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0462D">
        <w:rPr>
          <w:rFonts w:ascii="MS PMincho" w:eastAsia="MS PMincho" w:hAnsi="MS PMincho"/>
          <w:b/>
          <w:color w:val="0000FF"/>
          <w:lang w:val="fr-FR"/>
        </w:rPr>
        <w:t>Ⓐ.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1185" w:dyaOrig="330" w14:anchorId="33B370A5">
          <v:shape id="_x0000_i2417" type="#_x0000_t75" style="width:59.25pt;height:16.5pt" o:ole="">
            <v:imagedata r:id="rId2790" o:title=""/>
          </v:shape>
          <o:OLEObject Type="Embed" ProgID="Equation.DSMT4" ShapeID="_x0000_i2417" DrawAspect="Content" ObjectID="_1686896649" r:id="rId2791"/>
        </w:object>
      </w:r>
      <w:r w:rsidRPr="0050462D">
        <w:rPr>
          <w:lang w:val="fr-FR"/>
        </w:rPr>
        <w:t>.</w:t>
      </w:r>
      <w:r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Ⓑ.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1215" w:dyaOrig="315" w14:anchorId="05F53ED7">
          <v:shape id="_x0000_i2418" type="#_x0000_t75" style="width:60.75pt;height:15.75pt" o:ole="">
            <v:imagedata r:id="rId2792" o:title=""/>
          </v:shape>
          <o:OLEObject Type="Embed" ProgID="Equation.DSMT4" ShapeID="_x0000_i2418" DrawAspect="Content" ObjectID="_1686896650" r:id="rId2793"/>
        </w:object>
      </w:r>
      <w:r w:rsidRPr="0050462D">
        <w:rPr>
          <w:lang w:val="fr-FR"/>
        </w:rPr>
        <w:t>.</w:t>
      </w:r>
      <w:r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Ⓒ.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1185" w:dyaOrig="315" w14:anchorId="2C7869DD">
          <v:shape id="_x0000_i2419" type="#_x0000_t75" style="width:59.25pt;height:15.75pt" o:ole="">
            <v:imagedata r:id="rId2794" o:title=""/>
          </v:shape>
          <o:OLEObject Type="Embed" ProgID="Equation.DSMT4" ShapeID="_x0000_i2419" DrawAspect="Content" ObjectID="_1686896651" r:id="rId2795"/>
        </w:object>
      </w:r>
      <w:r w:rsidRPr="0050462D">
        <w:rPr>
          <w:lang w:val="fr-FR"/>
        </w:rPr>
        <w:t>.</w:t>
      </w:r>
      <w:r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Ⓓ.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1215" w:dyaOrig="330" w14:anchorId="22822020">
          <v:shape id="_x0000_i2420" type="#_x0000_t75" style="width:60.75pt;height:16.5pt" o:ole="">
            <v:imagedata r:id="rId2796" o:title=""/>
          </v:shape>
          <o:OLEObject Type="Embed" ProgID="Equation.DSMT4" ShapeID="_x0000_i2420" DrawAspect="Content" ObjectID="_1686896652" r:id="rId2797"/>
        </w:object>
      </w:r>
      <w:r w:rsidRPr="0050462D">
        <w:rPr>
          <w:lang w:val="fr-FR"/>
        </w:rPr>
        <w:t>.</w:t>
      </w:r>
    </w:p>
    <w:p w14:paraId="57AC2295" w14:textId="77777777" w:rsidR="0069637D" w:rsidRPr="0050462D" w:rsidRDefault="0069637D" w:rsidP="0069637D">
      <w:pPr>
        <w:pStyle w:val="ListParagraph"/>
        <w:spacing w:after="0"/>
        <w:ind w:left="992"/>
        <w:jc w:val="center"/>
        <w:rPr>
          <w:b/>
          <w:lang w:val="fr-FR"/>
        </w:rPr>
      </w:pPr>
      <w:r w:rsidRPr="0050462D">
        <w:rPr>
          <w:b/>
          <w:color w:val="0000CC"/>
          <w:lang w:val="fr-FR"/>
        </w:rPr>
        <w:t xml:space="preserve">Lời giải </w:t>
      </w:r>
    </w:p>
    <w:p w14:paraId="01B79DB4" w14:textId="77777777" w:rsidR="0069637D" w:rsidRPr="0050462D" w:rsidRDefault="0069637D" w:rsidP="0069637D">
      <w:pPr>
        <w:spacing w:line="276" w:lineRule="auto"/>
        <w:ind w:left="992"/>
        <w:jc w:val="both"/>
        <w:rPr>
          <w:lang w:val="fr-FR"/>
        </w:rPr>
      </w:pPr>
      <w:r w:rsidRPr="0050462D">
        <w:rPr>
          <w:b/>
          <w:color w:val="000099"/>
          <w:lang w:val="fr-FR"/>
        </w:rPr>
        <w:t>Chọn B</w:t>
      </w:r>
    </w:p>
    <w:p w14:paraId="7C29A142" w14:textId="77777777" w:rsidR="0069637D" w:rsidRPr="0050462D" w:rsidRDefault="0001359F" w:rsidP="0069637D">
      <w:pPr>
        <w:spacing w:line="276" w:lineRule="auto"/>
        <w:ind w:left="992"/>
        <w:jc w:val="center"/>
        <w:rPr>
          <w:lang w:val="fr-FR"/>
        </w:rPr>
      </w:pPr>
      <w:r>
        <w:pict w14:anchorId="7517211F">
          <v:group id="_x0000_s3285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3286" type="#_x0000_t32" style="position:absolute;left:2235;top:13653;width:2789;height:0" o:connectortype="straight" strokecolor="#009" strokeweight="1pt"/>
            <v:shape id="_x0000_s3287" type="#_x0000_t32" style="position:absolute;left:2235;top:14889;width:2789;height:0" o:connectortype="straight" strokecolor="#009" strokeweight="1pt"/>
            <v:shape id="_x0000_s3288" type="#_x0000_t32" style="position:absolute;left:3688;top:13653;width:0;height:1236;flip:y" o:connectortype="straight" strokecolor="#009" strokeweight="1pt"/>
            <v:shape id="_x0000_s3289" type="#_x0000_t32" style="position:absolute;left:2965;top:13660;width:1466;height:1236" o:connectortype="straight" strokecolor="#009" strokeweight="1pt"/>
            <v:oval id="_x0000_s3290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3291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3292" type="#_x0000_t75" style="position:absolute;left:3429;top:14896;width:288;height:288">
              <v:imagedata r:id="rId2798" o:title=""/>
            </v:shape>
            <v:shape id="_x0000_s3293" type="#_x0000_t75" style="position:absolute;left:3429;top:13274;width:342;height:288">
              <v:imagedata r:id="rId2799" o:title=""/>
            </v:shape>
            <v:shape id="_x0000_s3294" type="#_x0000_t75" style="position:absolute;left:4773;top:13274;width:251;height:309">
              <v:imagedata r:id="rId2800" o:title=""/>
            </v:shape>
            <v:shape id="_x0000_s3295" type="#_x0000_t75" style="position:absolute;left:4794;top:14544;width:198;height:309">
              <v:imagedata r:id="rId2801" o:title=""/>
            </v:shape>
            <v:oval id="_x0000_s3296" style="position:absolute;left:3660;top:13625;width:57;height:57" fillcolor="red" strokecolor="#009" strokeweight="1pt"/>
            <v:oval id="_x0000_s3297" style="position:absolute;left:3660;top:14860;width:57;height:57" fillcolor="red" strokecolor="#009" strokeweight="1pt"/>
            <v:shape id="_x0000_s3298" type="#_x0000_t75" style="position:absolute;left:4128;top:13987;width:449;height:309">
              <v:imagedata r:id="rId2802" o:title=""/>
            </v:shape>
            <w10:wrap type="none"/>
            <w10:anchorlock/>
          </v:group>
          <o:OLEObject Type="Embed" ProgID="Equation.DSMT4" ShapeID="_x0000_s3292" DrawAspect="Content" ObjectID="_1686899866" r:id="rId2803"/>
          <o:OLEObject Type="Embed" ProgID="Equation.DSMT4" ShapeID="_x0000_s3293" DrawAspect="Content" ObjectID="_1686899867" r:id="rId2804"/>
          <o:OLEObject Type="Embed" ProgID="Equation.DSMT4" ShapeID="_x0000_s3294" DrawAspect="Content" ObjectID="_1686899868" r:id="rId2805"/>
          <o:OLEObject Type="Embed" ProgID="Equation.DSMT4" ShapeID="_x0000_s3295" DrawAspect="Content" ObjectID="_1686899869" r:id="rId2806"/>
          <o:OLEObject Type="Embed" ProgID="Equation.DSMT4" ShapeID="_x0000_s3298" DrawAspect="Content" ObjectID="_1686899870" r:id="rId2807"/>
        </w:pict>
      </w:r>
    </w:p>
    <w:p w14:paraId="641C5AE3" w14:textId="77777777" w:rsidR="0069637D" w:rsidRPr="0050462D" w:rsidRDefault="0069637D" w:rsidP="0069637D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Ta có phép quay </w:t>
      </w:r>
      <w:r w:rsidRPr="0050462D">
        <w:rPr>
          <w:rFonts w:ascii="Times New Roman" w:eastAsia="Times New Roman" w:hAnsi="Times New Roman" w:cs="Times New Roman"/>
          <w:position w:val="-24"/>
        </w:rPr>
        <w:object w:dxaOrig="720" w:dyaOrig="480" w14:anchorId="135E96A1">
          <v:shape id="_x0000_i2427" type="#_x0000_t75" style="width:36pt;height:24pt" o:ole="">
            <v:imagedata r:id="rId2808" o:title=""/>
          </v:shape>
          <o:OLEObject Type="Embed" ProgID="Equation.DSMT4" ShapeID="_x0000_i2427" DrawAspect="Content" ObjectID="_1686896653" r:id="rId2809"/>
        </w:object>
      </w:r>
      <w:r w:rsidRPr="0050462D">
        <w:rPr>
          <w:lang w:val="fr-FR"/>
        </w:rPr>
        <w:t xml:space="preserve">là phép đối xứng tâm </w:t>
      </w:r>
      <w:r w:rsidRPr="0050462D">
        <w:rPr>
          <w:rFonts w:ascii="Times New Roman" w:eastAsia="Times New Roman" w:hAnsi="Times New Roman" w:cs="Times New Roman"/>
          <w:position w:val="-4"/>
        </w:rPr>
        <w:object w:dxaOrig="195" w:dyaOrig="255" w14:anchorId="2EC55569">
          <v:shape id="_x0000_i2428" type="#_x0000_t75" style="width:9.75pt;height:12.75pt" o:ole="">
            <v:imagedata r:id="rId2810" o:title=""/>
          </v:shape>
          <o:OLEObject Type="Embed" ProgID="Equation.DSMT4" ShapeID="_x0000_i2428" DrawAspect="Content" ObjectID="_1686896654" r:id="rId2811"/>
        </w:object>
      </w:r>
      <w:r w:rsidRPr="0050462D">
        <w:rPr>
          <w:lang w:val="fr-FR"/>
        </w:rPr>
        <w:t xml:space="preserve">( ký hiệu là </w:t>
      </w:r>
      <w:r w:rsidRPr="0050462D">
        <w:rPr>
          <w:rFonts w:ascii="Times New Roman" w:eastAsia="Times New Roman" w:hAnsi="Times New Roman" w:cs="Times New Roman"/>
          <w:position w:val="-12"/>
        </w:rPr>
        <w:object w:dxaOrig="315" w:dyaOrig="360" w14:anchorId="636A7C74">
          <v:shape id="_x0000_i2429" type="#_x0000_t75" style="width:15.75pt;height:18pt" o:ole="">
            <v:imagedata r:id="rId2812" o:title=""/>
          </v:shape>
          <o:OLEObject Type="Embed" ProgID="Equation.DSMT4" ShapeID="_x0000_i2429" DrawAspect="Content" ObjectID="_1686896655" r:id="rId2813"/>
        </w:object>
      </w:r>
      <w:r w:rsidRPr="0050462D">
        <w:rPr>
          <w:lang w:val="fr-FR"/>
        </w:rPr>
        <w:t>)</w:t>
      </w:r>
    </w:p>
    <w:p w14:paraId="2ED79540" w14:textId="77777777" w:rsidR="0069637D" w:rsidRPr="0050462D" w:rsidRDefault="0069637D" w:rsidP="0069637D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Vì </w:t>
      </w:r>
      <w:r w:rsidRPr="0050462D">
        <w:rPr>
          <w:rFonts w:ascii="Times New Roman" w:eastAsia="Times New Roman" w:hAnsi="Times New Roman" w:cs="Times New Roman"/>
          <w:position w:val="-6"/>
        </w:rPr>
        <w:object w:dxaOrig="555" w:dyaOrig="285" w14:anchorId="073549C8">
          <v:shape id="_x0000_i2430" type="#_x0000_t75" style="width:27.75pt;height:14.25pt" o:ole="">
            <v:imagedata r:id="rId2814" o:title=""/>
          </v:shape>
          <o:OLEObject Type="Embed" ProgID="Equation.DSMT4" ShapeID="_x0000_i2430" DrawAspect="Content" ObjectID="_1686896656" r:id="rId2815"/>
        </w:object>
      </w:r>
      <w:r w:rsidRPr="0050462D">
        <w:rPr>
          <w:lang w:val="fr-FR"/>
        </w:rPr>
        <w:t xml:space="preserve">nên nếu </w:t>
      </w:r>
      <w:r w:rsidRPr="0050462D">
        <w:rPr>
          <w:rFonts w:ascii="Times New Roman" w:eastAsia="Times New Roman" w:hAnsi="Times New Roman" w:cs="Times New Roman"/>
          <w:position w:val="-14"/>
        </w:rPr>
        <w:object w:dxaOrig="1140" w:dyaOrig="405" w14:anchorId="225C36C1">
          <v:shape id="_x0000_i2431" type="#_x0000_t75" style="width:57pt;height:20.25pt" o:ole="">
            <v:imagedata r:id="rId2816" o:title=""/>
          </v:shape>
          <o:OLEObject Type="Embed" ProgID="Equation.DSMT4" ShapeID="_x0000_i2431" DrawAspect="Content" ObjectID="_1686896657" r:id="rId2817"/>
        </w:object>
      </w:r>
      <w:r w:rsidRPr="0050462D">
        <w:rPr>
          <w:lang w:val="fr-FR"/>
        </w:rPr>
        <w:t xml:space="preserve"> thì </w:t>
      </w:r>
      <w:r w:rsidRPr="0050462D">
        <w:rPr>
          <w:rFonts w:ascii="Times New Roman" w:eastAsia="Times New Roman" w:hAnsi="Times New Roman" w:cs="Times New Roman"/>
          <w:position w:val="-6"/>
        </w:rPr>
        <w:object w:dxaOrig="660" w:dyaOrig="285" w14:anchorId="46AD4D53">
          <v:shape id="_x0000_i2432" type="#_x0000_t75" style="width:33pt;height:14.25pt" o:ole="">
            <v:imagedata r:id="rId2818" o:title=""/>
          </v:shape>
          <o:OLEObject Type="Embed" ProgID="Equation.DSMT4" ShapeID="_x0000_i2432" DrawAspect="Content" ObjectID="_1686896658" r:id="rId2819"/>
        </w:object>
      </w:r>
      <w:r w:rsidRPr="0050462D">
        <w:rPr>
          <w:lang w:val="fr-FR"/>
        </w:rPr>
        <w:t xml:space="preserve">, suy ra phương trình </w:t>
      </w:r>
      <w:r w:rsidRPr="0050462D">
        <w:rPr>
          <w:rFonts w:ascii="Times New Roman" w:eastAsia="Times New Roman" w:hAnsi="Times New Roman" w:cs="Times New Roman"/>
          <w:position w:val="-14"/>
        </w:rPr>
        <w:object w:dxaOrig="2520" w:dyaOrig="405" w14:anchorId="017C405F">
          <v:shape id="_x0000_i2433" type="#_x0000_t75" style="width:126pt;height:20.25pt" o:ole="">
            <v:imagedata r:id="rId2820" o:title=""/>
          </v:shape>
          <o:OLEObject Type="Embed" ProgID="Equation.DSMT4" ShapeID="_x0000_i2433" DrawAspect="Content" ObjectID="_1686896659" r:id="rId2821"/>
        </w:object>
      </w:r>
      <w:r w:rsidRPr="0050462D">
        <w:rPr>
          <w:lang w:val="fr-FR"/>
        </w:rPr>
        <w:t>.</w:t>
      </w:r>
    </w:p>
    <w:p w14:paraId="1F858979" w14:textId="77777777" w:rsidR="0069637D" w:rsidRPr="0050462D" w:rsidRDefault="0069637D" w:rsidP="0069637D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Xét </w:t>
      </w:r>
      <w:r w:rsidRPr="0050462D">
        <w:rPr>
          <w:rFonts w:ascii="Times New Roman" w:eastAsia="Times New Roman" w:hAnsi="Times New Roman" w:cs="Times New Roman"/>
          <w:position w:val="-56"/>
        </w:rPr>
        <w:object w:dxaOrig="2865" w:dyaOrig="1245" w14:anchorId="16BE4079">
          <v:shape id="_x0000_i2434" type="#_x0000_t75" style="width:143.25pt;height:62.25pt" o:ole="">
            <v:imagedata r:id="rId2822" o:title=""/>
          </v:shape>
          <o:OLEObject Type="Embed" ProgID="Equation.DSMT4" ShapeID="_x0000_i2434" DrawAspect="Content" ObjectID="_1686896660" r:id="rId2823"/>
        </w:object>
      </w:r>
    </w:p>
    <w:p w14:paraId="60F7BCE6" w14:textId="77777777" w:rsidR="0069637D" w:rsidRPr="0050462D" w:rsidRDefault="0069637D" w:rsidP="0069637D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Cho </w:t>
      </w:r>
      <w:r w:rsidRPr="0050462D">
        <w:rPr>
          <w:rFonts w:ascii="Times New Roman" w:eastAsia="Times New Roman" w:hAnsi="Times New Roman" w:cs="Times New Roman"/>
          <w:position w:val="-14"/>
        </w:rPr>
        <w:object w:dxaOrig="1560" w:dyaOrig="405" w14:anchorId="1BBC3222">
          <v:shape id="_x0000_i2435" type="#_x0000_t75" style="width:78pt;height:20.25pt" o:ole="">
            <v:imagedata r:id="rId2824" o:title=""/>
          </v:shape>
          <o:OLEObject Type="Embed" ProgID="Equation.DSMT4" ShapeID="_x0000_i2435" DrawAspect="Content" ObjectID="_1686896661" r:id="rId2825"/>
        </w:object>
      </w:r>
      <w:r w:rsidRPr="0050462D">
        <w:rPr>
          <w:rFonts w:ascii="Times New Roman" w:eastAsia="Times New Roman" w:hAnsi="Times New Roman" w:cs="Times New Roman"/>
          <w:position w:val="-6"/>
        </w:rPr>
        <w:object w:dxaOrig="885" w:dyaOrig="285" w14:anchorId="1DDC0EF8">
          <v:shape id="_x0000_i2436" type="#_x0000_t75" style="width:44.25pt;height:14.25pt" o:ole="">
            <v:imagedata r:id="rId2826" o:title=""/>
          </v:shape>
          <o:OLEObject Type="Embed" ProgID="Equation.DSMT4" ShapeID="_x0000_i2436" DrawAspect="Content" ObjectID="_1686896662" r:id="rId2827"/>
        </w:object>
      </w:r>
      <w:r w:rsidRPr="0050462D">
        <w:rPr>
          <w:lang w:val="fr-FR"/>
        </w:rPr>
        <w:t xml:space="preserve">. Vậy </w:t>
      </w:r>
      <w:r w:rsidRPr="0050462D">
        <w:rPr>
          <w:rFonts w:ascii="Times New Roman" w:eastAsia="Times New Roman" w:hAnsi="Times New Roman" w:cs="Times New Roman"/>
          <w:position w:val="-10"/>
        </w:rPr>
        <w:object w:dxaOrig="1560" w:dyaOrig="315" w14:anchorId="1E36FC4D">
          <v:shape id="_x0000_i2437" type="#_x0000_t75" style="width:78pt;height:15.75pt" o:ole="">
            <v:imagedata r:id="rId2828" o:title=""/>
          </v:shape>
          <o:OLEObject Type="Embed" ProgID="Equation.DSMT4" ShapeID="_x0000_i2437" DrawAspect="Content" ObjectID="_1686896663" r:id="rId2829"/>
        </w:object>
      </w:r>
      <w:r w:rsidRPr="0050462D">
        <w:rPr>
          <w:lang w:val="fr-FR"/>
        </w:rPr>
        <w:t>.</w:t>
      </w:r>
    </w:p>
    <w:p w14:paraId="1B16AA82" w14:textId="77777777" w:rsidR="0069637D" w:rsidRPr="0050462D" w:rsidRDefault="0069637D" w:rsidP="00C93898">
      <w:pPr>
        <w:numPr>
          <w:ilvl w:val="0"/>
          <w:numId w:val="20"/>
        </w:numPr>
        <w:tabs>
          <w:tab w:val="left" w:pos="992"/>
        </w:tabs>
        <w:spacing w:after="0" w:line="276" w:lineRule="auto"/>
        <w:contextualSpacing/>
        <w:jc w:val="both"/>
        <w:rPr>
          <w:b/>
          <w:lang w:val="pt-BR"/>
        </w:rPr>
      </w:pPr>
      <w:r w:rsidRPr="0050462D">
        <w:rPr>
          <w:lang w:val="fr-FR"/>
        </w:rPr>
        <w:t xml:space="preserve">Trong mặt phẳng tọa độ </w:t>
      </w:r>
      <w:r w:rsidRPr="0050462D">
        <w:rPr>
          <w:i/>
          <w:lang w:val="fr-FR"/>
        </w:rPr>
        <w:t>Oxy</w:t>
      </w:r>
      <w:r w:rsidRPr="0050462D">
        <w:rPr>
          <w:lang w:val="fr-FR"/>
        </w:rPr>
        <w:t xml:space="preserve">, ảnh của điểm </w:t>
      </w:r>
      <w:r w:rsidRPr="0050462D">
        <w:rPr>
          <w:rFonts w:ascii="Times New Roman" w:eastAsia="Times New Roman" w:hAnsi="Times New Roman" w:cs="Times New Roman"/>
          <w:position w:val="-10"/>
        </w:rPr>
        <w:object w:dxaOrig="900" w:dyaOrig="315" w14:anchorId="3E79DAA5">
          <v:shape id="_x0000_i2438" type="#_x0000_t75" style="width:45pt;height:15.75pt" o:ole="">
            <v:imagedata r:id="rId2830" o:title=""/>
          </v:shape>
          <o:OLEObject Type="Embed" ProgID="Equation.DSMT4" ShapeID="_x0000_i2438" DrawAspect="Content" ObjectID="_1686896664" r:id="rId2831"/>
        </w:object>
      </w:r>
      <w:r w:rsidRPr="0050462D">
        <w:rPr>
          <w:lang w:val="fr-FR"/>
        </w:rPr>
        <w:t xml:space="preserve"> qua phép quay </w:t>
      </w:r>
      <w:r w:rsidRPr="0050462D">
        <w:rPr>
          <w:rFonts w:ascii="Times New Roman" w:eastAsia="Times New Roman" w:hAnsi="Times New Roman" w:cs="Times New Roman"/>
          <w:position w:val="-18"/>
        </w:rPr>
        <w:object w:dxaOrig="780" w:dyaOrig="420" w14:anchorId="63C5C4C4">
          <v:shape id="_x0000_i2439" type="#_x0000_t75" style="width:39pt;height:21pt" o:ole="">
            <v:imagedata r:id="rId2832" o:title=""/>
          </v:shape>
          <o:OLEObject Type="Embed" ProgID="Equation.DSMT4" ShapeID="_x0000_i2439" DrawAspect="Content" ObjectID="_1686896665" r:id="rId2833"/>
        </w:object>
      </w:r>
      <w:r w:rsidRPr="0050462D">
        <w:rPr>
          <w:lang w:val="fr-FR"/>
        </w:rPr>
        <w:t xml:space="preserve"> là</w:t>
      </w:r>
    </w:p>
    <w:p w14:paraId="4F9806BB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pt-BR"/>
        </w:rPr>
      </w:pPr>
      <w:r w:rsidRPr="0050462D">
        <w:rPr>
          <w:rFonts w:ascii="MS PMincho" w:eastAsia="MS PMincho" w:hAnsi="MS PMincho"/>
          <w:b/>
          <w:color w:val="0000FF"/>
          <w:lang w:val="fr-FR"/>
        </w:rPr>
        <w:t>Ⓐ.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825" w:dyaOrig="315" w14:anchorId="351A8D0A">
          <v:shape id="_x0000_i2440" type="#_x0000_t75" style="width:41.25pt;height:15.75pt" o:ole="">
            <v:imagedata r:id="rId2834" o:title=""/>
          </v:shape>
          <o:OLEObject Type="Embed" ProgID="Equation.DSMT4" ShapeID="_x0000_i2440" DrawAspect="Content" ObjectID="_1686896666" r:id="rId2835"/>
        </w:object>
      </w:r>
      <w:r w:rsidRPr="0050462D">
        <w:rPr>
          <w:lang w:val="fr-FR"/>
        </w:rPr>
        <w:t>.</w:t>
      </w:r>
      <w:r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Ⓑ.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1125" w:dyaOrig="315" w14:anchorId="56A17972">
          <v:shape id="_x0000_i2441" type="#_x0000_t75" style="width:56.25pt;height:15.75pt" o:ole="">
            <v:imagedata r:id="rId2836" o:title=""/>
          </v:shape>
          <o:OLEObject Type="Embed" ProgID="Equation.DSMT4" ShapeID="_x0000_i2441" DrawAspect="Content" ObjectID="_1686896667" r:id="rId2837"/>
        </w:object>
      </w:r>
      <w:r w:rsidRPr="0050462D">
        <w:rPr>
          <w:lang w:val="fr-FR"/>
        </w:rPr>
        <w:t>.</w:t>
      </w:r>
      <w:r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Ⓒ.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825" w:dyaOrig="315" w14:anchorId="0BBCE8D4">
          <v:shape id="_x0000_i2442" type="#_x0000_t75" style="width:41.25pt;height:15.75pt" o:ole="">
            <v:imagedata r:id="rId2838" o:title=""/>
          </v:shape>
          <o:OLEObject Type="Embed" ProgID="Equation.DSMT4" ShapeID="_x0000_i2442" DrawAspect="Content" ObjectID="_1686896668" r:id="rId2839"/>
        </w:object>
      </w:r>
      <w:r w:rsidRPr="0050462D">
        <w:rPr>
          <w:lang w:val="fr-FR"/>
        </w:rPr>
        <w:t>.</w:t>
      </w:r>
      <w:r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Ⓓ.</w:t>
      </w:r>
      <w:r w:rsidRPr="0050462D">
        <w:rPr>
          <w:b/>
          <w:color w:val="0000FF"/>
          <w:lang w:val="fr-FR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0"/>
        </w:rPr>
        <w:object w:dxaOrig="1125" w:dyaOrig="315" w14:anchorId="693CBB65">
          <v:shape id="_x0000_i2443" type="#_x0000_t75" style="width:56.25pt;height:15.75pt" o:ole="">
            <v:imagedata r:id="rId2840" o:title=""/>
          </v:shape>
          <o:OLEObject Type="Embed" ProgID="Equation.DSMT4" ShapeID="_x0000_i2443" DrawAspect="Content" ObjectID="_1686896669" r:id="rId2841"/>
        </w:object>
      </w:r>
      <w:r w:rsidRPr="0050462D">
        <w:rPr>
          <w:lang w:val="fr-FR"/>
        </w:rPr>
        <w:t>.</w:t>
      </w:r>
    </w:p>
    <w:p w14:paraId="1647150B" w14:textId="77777777" w:rsidR="0069637D" w:rsidRPr="0050462D" w:rsidRDefault="0069637D" w:rsidP="0069637D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50462D">
        <w:rPr>
          <w:b/>
          <w:color w:val="0000CC"/>
          <w:lang w:val="fr-FR"/>
        </w:rPr>
        <w:t xml:space="preserve">Lời giải </w:t>
      </w:r>
    </w:p>
    <w:p w14:paraId="3FFF0A0F" w14:textId="77777777" w:rsidR="0069637D" w:rsidRPr="0050462D" w:rsidRDefault="0069637D" w:rsidP="0069637D">
      <w:pPr>
        <w:spacing w:line="276" w:lineRule="auto"/>
        <w:ind w:left="992"/>
        <w:rPr>
          <w:b/>
          <w:color w:val="0000FF"/>
        </w:rPr>
      </w:pPr>
      <w:r w:rsidRPr="0050462D">
        <w:rPr>
          <w:b/>
          <w:lang w:val="fr-FR"/>
        </w:rPr>
        <w:t>Chọn A</w:t>
      </w:r>
    </w:p>
    <w:p w14:paraId="3631AABB" w14:textId="77777777" w:rsidR="0069637D" w:rsidRPr="0050462D" w:rsidRDefault="0069637D" w:rsidP="0069637D">
      <w:pPr>
        <w:spacing w:line="276" w:lineRule="auto"/>
        <w:ind w:left="992"/>
        <w:contextualSpacing/>
        <w:rPr>
          <w:b/>
          <w:lang w:val="pt-BR"/>
        </w:rPr>
      </w:pPr>
      <w:r w:rsidRPr="0050462D">
        <w:rPr>
          <w:lang w:val="fr-FR"/>
        </w:rPr>
        <w:t xml:space="preserve">Vẽ hình </w:t>
      </w:r>
      <w:r w:rsidRPr="0050462D">
        <w:rPr>
          <w:rFonts w:ascii="Times New Roman" w:eastAsia="Times New Roman" w:hAnsi="Times New Roman" w:cs="Times New Roman"/>
          <w:position w:val="-6"/>
        </w:rPr>
        <w:object w:dxaOrig="300" w:dyaOrig="240" w14:anchorId="59EDFC3D">
          <v:shape id="_x0000_i2444" type="#_x0000_t75" style="width:15pt;height:12pt" o:ole="">
            <v:imagedata r:id="rId2842" o:title=""/>
          </v:shape>
          <o:OLEObject Type="Embed" ProgID="Equation.DSMT4" ShapeID="_x0000_i2444" DrawAspect="Content" ObjectID="_1686896670" r:id="rId2843"/>
        </w:object>
      </w:r>
      <w:r w:rsidRPr="0050462D">
        <w:rPr>
          <w:lang w:val="fr-FR"/>
        </w:rPr>
        <w:t xml:space="preserve"> ảnh là điểm </w:t>
      </w:r>
      <w:r w:rsidRPr="0050462D">
        <w:rPr>
          <w:rFonts w:ascii="Times New Roman" w:eastAsia="Times New Roman" w:hAnsi="Times New Roman" w:cs="Times New Roman"/>
          <w:position w:val="-10"/>
        </w:rPr>
        <w:object w:dxaOrig="825" w:dyaOrig="315" w14:anchorId="19F2953E">
          <v:shape id="_x0000_i2445" type="#_x0000_t75" style="width:41.25pt;height:15.75pt" o:ole="">
            <v:imagedata r:id="rId2844" o:title=""/>
          </v:shape>
          <o:OLEObject Type="Embed" ProgID="Equation.DSMT4" ShapeID="_x0000_i2445" DrawAspect="Content" ObjectID="_1686896671" r:id="rId2845"/>
        </w:object>
      </w:r>
    </w:p>
    <w:p w14:paraId="2A6F9423" w14:textId="77777777" w:rsidR="0069637D" w:rsidRPr="0050462D" w:rsidRDefault="0069637D" w:rsidP="00C93898">
      <w:pPr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50462D">
        <w:t xml:space="preserve">Trong mặt phẳng tọa độ </w:t>
      </w:r>
      <w:r w:rsidRPr="0050462D">
        <w:rPr>
          <w:rFonts w:ascii="Times New Roman" w:eastAsia="Times New Roman" w:hAnsi="Times New Roman" w:cs="Times New Roman"/>
          <w:position w:val="-10"/>
        </w:rPr>
        <w:object w:dxaOrig="450" w:dyaOrig="315" w14:anchorId="0A542047">
          <v:shape id="_x0000_i2446" type="#_x0000_t75" style="width:22.5pt;height:15.75pt" o:ole="">
            <v:imagedata r:id="rId2846" o:title=""/>
          </v:shape>
          <o:OLEObject Type="Embed" ProgID="Equation.DSMT4" ShapeID="_x0000_i2446" DrawAspect="Content" ObjectID="_1686896672" r:id="rId2847"/>
        </w:object>
      </w:r>
      <w:r w:rsidRPr="0050462D">
        <w:t xml:space="preserve">, phép quay tâm </w:t>
      </w:r>
      <w:r w:rsidRPr="0050462D">
        <w:rPr>
          <w:rFonts w:ascii="Times New Roman" w:eastAsia="Times New Roman" w:hAnsi="Times New Roman" w:cs="Times New Roman"/>
          <w:position w:val="-6"/>
        </w:rPr>
        <w:object w:dxaOrig="240" w:dyaOrig="285" w14:anchorId="5866F279">
          <v:shape id="_x0000_i2447" type="#_x0000_t75" style="width:12pt;height:14.25pt" o:ole="">
            <v:imagedata r:id="rId2848" o:title=""/>
          </v:shape>
          <o:OLEObject Type="Embed" ProgID="Equation.DSMT4" ShapeID="_x0000_i2447" DrawAspect="Content" ObjectID="_1686896673" r:id="rId2849"/>
        </w:object>
      </w:r>
      <w:r w:rsidRPr="0050462D">
        <w:rPr>
          <w:position w:val="-10"/>
        </w:rPr>
        <w:t xml:space="preserve"> </w:t>
      </w:r>
      <w:r w:rsidRPr="0050462D">
        <w:t xml:space="preserve">góc quay </w:t>
      </w:r>
      <w:r w:rsidRPr="0050462D">
        <w:rPr>
          <w:rFonts w:ascii="Times New Roman" w:eastAsia="Times New Roman" w:hAnsi="Times New Roman" w:cs="Times New Roman"/>
          <w:position w:val="-6"/>
        </w:rPr>
        <w:object w:dxaOrig="420" w:dyaOrig="315" w14:anchorId="0070EC05">
          <v:shape id="_x0000_i2448" type="#_x0000_t75" style="width:21pt;height:15.75pt" o:ole="">
            <v:imagedata r:id="rId2850" o:title=""/>
          </v:shape>
          <o:OLEObject Type="Embed" ProgID="Equation.DSMT4" ShapeID="_x0000_i2448" DrawAspect="Content" ObjectID="_1686896674" r:id="rId2851"/>
        </w:object>
      </w:r>
      <w:r w:rsidRPr="0050462D">
        <w:t xml:space="preserve"> biến điểm </w:t>
      </w:r>
      <w:r w:rsidRPr="0050462D">
        <w:rPr>
          <w:rFonts w:ascii="Times New Roman" w:eastAsia="Times New Roman" w:hAnsi="Times New Roman" w:cs="Times New Roman"/>
          <w:position w:val="-14"/>
        </w:rPr>
        <w:object w:dxaOrig="990" w:dyaOrig="405" w14:anchorId="071B2A0D">
          <v:shape id="_x0000_i2449" type="#_x0000_t75" style="width:49.5pt;height:20.25pt" o:ole="">
            <v:imagedata r:id="rId2852" o:title=""/>
          </v:shape>
          <o:OLEObject Type="Embed" ProgID="Equation.DSMT4" ShapeID="_x0000_i2449" DrawAspect="Content" ObjectID="_1686896675" r:id="rId2853"/>
        </w:object>
      </w:r>
      <w:r w:rsidRPr="0050462D">
        <w:rPr>
          <w:position w:val="-10"/>
        </w:rPr>
        <w:t xml:space="preserve"> </w:t>
      </w:r>
      <w:r w:rsidRPr="0050462D">
        <w:t xml:space="preserve">thành điểm </w:t>
      </w:r>
      <w:r w:rsidRPr="0050462D">
        <w:rPr>
          <w:rFonts w:ascii="Times New Roman" w:eastAsia="Times New Roman" w:hAnsi="Times New Roman" w:cs="Times New Roman"/>
          <w:position w:val="-4"/>
        </w:rPr>
        <w:object w:dxaOrig="375" w:dyaOrig="255" w14:anchorId="3828EAF9">
          <v:shape id="_x0000_i2450" type="#_x0000_t75" style="width:18.75pt;height:12.75pt" o:ole="">
            <v:imagedata r:id="rId2854" o:title=""/>
          </v:shape>
          <o:OLEObject Type="Embed" ProgID="Equation.DSMT4" ShapeID="_x0000_i2450" DrawAspect="Content" ObjectID="_1686896676" r:id="rId2855"/>
        </w:object>
      </w:r>
      <w:r w:rsidRPr="0050462D">
        <w:t xml:space="preserve">. Tìm tọa độ điểm </w:t>
      </w:r>
      <w:r w:rsidRPr="0050462D">
        <w:rPr>
          <w:rFonts w:ascii="Times New Roman" w:eastAsia="Times New Roman" w:hAnsi="Times New Roman" w:cs="Times New Roman"/>
          <w:position w:val="-4"/>
        </w:rPr>
        <w:object w:dxaOrig="375" w:dyaOrig="255" w14:anchorId="14CB24EB">
          <v:shape id="_x0000_i2451" type="#_x0000_t75" style="width:18.75pt;height:12.75pt" o:ole="">
            <v:imagedata r:id="rId2856" o:title=""/>
          </v:shape>
          <o:OLEObject Type="Embed" ProgID="Equation.DSMT4" ShapeID="_x0000_i2451" DrawAspect="Content" ObjectID="_1686896677" r:id="rId2857"/>
        </w:object>
      </w:r>
      <w:r w:rsidRPr="0050462D">
        <w:t>.</w:t>
      </w:r>
    </w:p>
    <w:p w14:paraId="1592D224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50462D">
        <w:rPr>
          <w:rFonts w:ascii="MS PMincho" w:eastAsia="MS PMincho" w:hAnsi="MS PMincho"/>
          <w:b/>
          <w:color w:val="0000FF"/>
        </w:rPr>
        <w:t>Ⓐ.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4"/>
        </w:rPr>
        <w:object w:dxaOrig="990" w:dyaOrig="405" w14:anchorId="50540E0E">
          <v:shape id="_x0000_i2452" type="#_x0000_t75" style="width:49.5pt;height:20.25pt" o:ole="">
            <v:imagedata r:id="rId2858" o:title=""/>
          </v:shape>
          <o:OLEObject Type="Embed" ProgID="Equation.DSMT4" ShapeID="_x0000_i2452" DrawAspect="Content" ObjectID="_1686896678" r:id="rId2859"/>
        </w:object>
      </w:r>
      <w:r w:rsidRPr="0050462D">
        <w:t>.</w:t>
      </w:r>
      <w:r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4"/>
        </w:rPr>
        <w:object w:dxaOrig="885" w:dyaOrig="405" w14:anchorId="43AC2240">
          <v:shape id="_x0000_i2453" type="#_x0000_t75" style="width:44.25pt;height:20.25pt" o:ole="">
            <v:imagedata r:id="rId2860" o:title=""/>
          </v:shape>
          <o:OLEObject Type="Embed" ProgID="Equation.DSMT4" ShapeID="_x0000_i2453" DrawAspect="Content" ObjectID="_1686896679" r:id="rId2861"/>
        </w:object>
      </w:r>
      <w:r w:rsidRPr="0050462D">
        <w:t>.</w:t>
      </w:r>
      <w:r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Ⓒ.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4"/>
        </w:rPr>
        <w:object w:dxaOrig="1035" w:dyaOrig="405" w14:anchorId="3DAAD20F">
          <v:shape id="_x0000_i2454" type="#_x0000_t75" style="width:51.75pt;height:20.25pt" o:ole="">
            <v:imagedata r:id="rId2862" o:title=""/>
          </v:shape>
          <o:OLEObject Type="Embed" ProgID="Equation.DSMT4" ShapeID="_x0000_i2454" DrawAspect="Content" ObjectID="_1686896680" r:id="rId2863"/>
        </w:object>
      </w:r>
      <w:r w:rsidRPr="0050462D">
        <w:t>.</w:t>
      </w:r>
      <w:r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Times New Roman" w:hAnsi="Times New Roman" w:cs="Times New Roman"/>
          <w:position w:val="-14"/>
        </w:rPr>
        <w:object w:dxaOrig="1185" w:dyaOrig="405" w14:anchorId="5D495700">
          <v:shape id="_x0000_i2455" type="#_x0000_t75" style="width:59.25pt;height:20.25pt" o:ole="">
            <v:imagedata r:id="rId2864" o:title=""/>
          </v:shape>
          <o:OLEObject Type="Embed" ProgID="Equation.DSMT4" ShapeID="_x0000_i2455" DrawAspect="Content" ObjectID="_1686896681" r:id="rId2865"/>
        </w:object>
      </w:r>
      <w:r w:rsidRPr="0050462D">
        <w:t>.</w:t>
      </w:r>
    </w:p>
    <w:p w14:paraId="3C94773C" w14:textId="77777777" w:rsidR="0069637D" w:rsidRPr="0050462D" w:rsidRDefault="0069637D" w:rsidP="0069637D">
      <w:pPr>
        <w:spacing w:line="276" w:lineRule="auto"/>
        <w:ind w:left="992"/>
        <w:jc w:val="center"/>
        <w:rPr>
          <w:b/>
          <w:color w:val="0000FF"/>
        </w:rPr>
      </w:pPr>
      <w:r w:rsidRPr="0050462D">
        <w:rPr>
          <w:b/>
          <w:color w:val="0000CC"/>
        </w:rPr>
        <w:t xml:space="preserve">Lời giải </w:t>
      </w:r>
    </w:p>
    <w:p w14:paraId="26AF0F91" w14:textId="77777777" w:rsidR="0069637D" w:rsidRPr="0050462D" w:rsidRDefault="0069637D" w:rsidP="0069637D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50462D">
        <w:rPr>
          <w:b/>
          <w:lang w:val="fr-FR"/>
        </w:rPr>
        <w:t>Chọn D</w:t>
      </w:r>
    </w:p>
    <w:p w14:paraId="24F4EE31" w14:textId="77777777" w:rsidR="0069637D" w:rsidRPr="0050462D" w:rsidRDefault="0069637D" w:rsidP="0069637D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Gọi </w:t>
      </w:r>
      <w:r w:rsidRPr="0050462D">
        <w:rPr>
          <w:rFonts w:ascii="Times New Roman" w:eastAsia="Times New Roman" w:hAnsi="Times New Roman" w:cs="Times New Roman"/>
          <w:position w:val="-14"/>
        </w:rPr>
        <w:object w:dxaOrig="1080" w:dyaOrig="405" w14:anchorId="619B74C3">
          <v:shape id="_x0000_i2456" type="#_x0000_t75" style="width:54pt;height:20.25pt" o:ole="">
            <v:imagedata r:id="rId2866" o:title=""/>
          </v:shape>
          <o:OLEObject Type="Embed" ProgID="Equation.DSMT4" ShapeID="_x0000_i2456" DrawAspect="Content" ObjectID="_1686896682" r:id="rId2867"/>
        </w:object>
      </w:r>
      <w:r w:rsidRPr="0050462D">
        <w:t xml:space="preserve"> </w:t>
      </w:r>
      <w:r w:rsidRPr="0050462D">
        <w:rPr>
          <w:lang w:val="fr-FR"/>
        </w:rPr>
        <w:t xml:space="preserve">ta có </w:t>
      </w:r>
      <w:r w:rsidRPr="0050462D">
        <w:rPr>
          <w:rFonts w:ascii="Times New Roman" w:eastAsia="Times New Roman" w:hAnsi="Times New Roman" w:cs="Times New Roman"/>
          <w:position w:val="-24"/>
        </w:rPr>
        <w:object w:dxaOrig="1725" w:dyaOrig="495" w14:anchorId="23DB4DE9">
          <v:shape id="_x0000_i2457" type="#_x0000_t75" style="width:86.25pt;height:24.75pt" o:ole="">
            <v:imagedata r:id="rId2868" o:title=""/>
          </v:shape>
          <o:OLEObject Type="Embed" ProgID="Equation.DSMT4" ShapeID="_x0000_i2457" DrawAspect="Content" ObjectID="_1686896683" r:id="rId2869"/>
        </w:object>
      </w:r>
    </w:p>
    <w:p w14:paraId="63629056" w14:textId="77777777" w:rsidR="0069637D" w:rsidRPr="0050462D" w:rsidRDefault="0069637D" w:rsidP="0069637D">
      <w:pPr>
        <w:spacing w:line="276" w:lineRule="auto"/>
        <w:ind w:left="992"/>
        <w:jc w:val="both"/>
        <w:rPr>
          <w:position w:val="-10"/>
        </w:rPr>
      </w:pPr>
      <w:r w:rsidRPr="0050462D">
        <w:rPr>
          <w:rFonts w:ascii="Times New Roman" w:eastAsia="Times New Roman" w:hAnsi="Times New Roman" w:cs="Times New Roman"/>
          <w:position w:val="-36"/>
        </w:rPr>
        <w:object w:dxaOrig="3135" w:dyaOrig="840" w14:anchorId="2F489ACB">
          <v:shape id="_x0000_i2458" type="#_x0000_t75" style="width:156.75pt;height:42pt" o:ole="">
            <v:imagedata r:id="rId2870" o:title=""/>
          </v:shape>
          <o:OLEObject Type="Embed" ProgID="Equation.DSMT4" ShapeID="_x0000_i2458" DrawAspect="Content" ObjectID="_1686896684" r:id="rId2871"/>
        </w:object>
      </w:r>
      <w:r w:rsidRPr="0050462D">
        <w:rPr>
          <w:rFonts w:ascii="Times New Roman" w:eastAsia="Times New Roman" w:hAnsi="Times New Roman" w:cs="Times New Roman"/>
          <w:position w:val="-30"/>
        </w:rPr>
        <w:object w:dxaOrig="1185" w:dyaOrig="720" w14:anchorId="0F672B9A">
          <v:shape id="_x0000_i2459" type="#_x0000_t75" style="width:59.25pt;height:36pt" o:ole="">
            <v:imagedata r:id="rId2872" o:title=""/>
          </v:shape>
          <o:OLEObject Type="Embed" ProgID="Equation.DSMT4" ShapeID="_x0000_i2459" DrawAspect="Content" ObjectID="_1686896685" r:id="rId2873"/>
        </w:object>
      </w:r>
    </w:p>
    <w:p w14:paraId="57481878" w14:textId="77777777" w:rsidR="0069637D" w:rsidRPr="0050462D" w:rsidRDefault="0069637D" w:rsidP="0069637D">
      <w:pPr>
        <w:spacing w:line="276" w:lineRule="auto"/>
        <w:ind w:left="992"/>
        <w:jc w:val="both"/>
      </w:pPr>
      <w:r w:rsidRPr="0050462D">
        <w:lastRenderedPageBreak/>
        <w:t xml:space="preserve">Vậy </w:t>
      </w:r>
      <w:r w:rsidRPr="0050462D">
        <w:rPr>
          <w:rFonts w:ascii="Times New Roman" w:eastAsia="Times New Roman" w:hAnsi="Times New Roman" w:cs="Times New Roman"/>
          <w:position w:val="-14"/>
        </w:rPr>
        <w:object w:dxaOrig="1185" w:dyaOrig="405" w14:anchorId="04005BDC">
          <v:shape id="_x0000_i2460" type="#_x0000_t75" style="width:59.25pt;height:20.25pt" o:ole="">
            <v:imagedata r:id="rId2874" o:title=""/>
          </v:shape>
          <o:OLEObject Type="Embed" ProgID="Equation.DSMT4" ShapeID="_x0000_i2460" DrawAspect="Content" ObjectID="_1686896686" r:id="rId2875"/>
        </w:object>
      </w:r>
      <w:r w:rsidRPr="0050462D">
        <w:t>.</w:t>
      </w:r>
    </w:p>
    <w:p w14:paraId="03DF9CA6" w14:textId="77777777" w:rsidR="0069637D" w:rsidRPr="0050462D" w:rsidRDefault="0069637D" w:rsidP="00C93898">
      <w:pPr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50462D">
        <w:t xml:space="preserve">Trong mặt phẳng với hệ tọa độ </w:t>
      </w:r>
      <w:r w:rsidRPr="0050462D">
        <w:rPr>
          <w:rFonts w:ascii="Times New Roman" w:eastAsia="Times New Roman" w:hAnsi="Times New Roman" w:cs="Times New Roman"/>
          <w:position w:val="-10"/>
        </w:rPr>
        <w:object w:dxaOrig="465" w:dyaOrig="315" w14:anchorId="1CD0C125">
          <v:shape id="_x0000_i2461" type="#_x0000_t75" style="width:23.25pt;height:15.75pt" o:ole="">
            <v:imagedata r:id="rId2876" o:title=""/>
          </v:shape>
          <o:OLEObject Type="Embed" ProgID="Equation.DSMT4" ShapeID="_x0000_i2461" DrawAspect="Content" ObjectID="_1686896687" r:id="rId2877"/>
        </w:object>
      </w:r>
      <w:r w:rsidRPr="0050462D">
        <w:t xml:space="preserve">, cho đường tròn </w:t>
      </w:r>
      <w:r w:rsidRPr="0050462D">
        <w:rPr>
          <w:rFonts w:ascii="Times New Roman" w:eastAsia="Times New Roman" w:hAnsi="Times New Roman" w:cs="Times New Roman"/>
          <w:position w:val="-14"/>
        </w:rPr>
        <w:object w:dxaOrig="3030" w:dyaOrig="405" w14:anchorId="0F8E6117">
          <v:shape id="_x0000_i2462" type="#_x0000_t75" style="width:151.5pt;height:20.25pt" o:ole="">
            <v:imagedata r:id="rId2878" o:title=""/>
          </v:shape>
          <o:OLEObject Type="Embed" ProgID="Equation.DSMT4" ShapeID="_x0000_i2462" DrawAspect="Content" ObjectID="_1686896688" r:id="rId2879"/>
        </w:object>
      </w:r>
      <w:r w:rsidRPr="0050462D">
        <w:t xml:space="preserve">. Viết phương trình đường tròn </w:t>
      </w:r>
      <w:r w:rsidRPr="0050462D">
        <w:rPr>
          <w:rFonts w:ascii="Times New Roman" w:eastAsia="Times New Roman" w:hAnsi="Times New Roman" w:cs="Times New Roman"/>
          <w:position w:val="-14"/>
        </w:rPr>
        <w:object w:dxaOrig="420" w:dyaOrig="405" w14:anchorId="642F6F1E">
          <v:shape id="_x0000_i2463" type="#_x0000_t75" style="width:21pt;height:20.25pt" o:ole="">
            <v:imagedata r:id="rId2880" o:title=""/>
          </v:shape>
          <o:OLEObject Type="Embed" ProgID="Equation.DSMT4" ShapeID="_x0000_i2463" DrawAspect="Content" ObjectID="_1686896689" r:id="rId2881"/>
        </w:object>
      </w:r>
      <w:r w:rsidRPr="0050462D">
        <w:t xml:space="preserve">, biết </w:t>
      </w:r>
      <w:r w:rsidRPr="0050462D">
        <w:rPr>
          <w:rFonts w:ascii="Times New Roman" w:eastAsia="Times New Roman" w:hAnsi="Times New Roman" w:cs="Times New Roman"/>
          <w:position w:val="-14"/>
        </w:rPr>
        <w:object w:dxaOrig="480" w:dyaOrig="405" w14:anchorId="0AC6C1D8">
          <v:shape id="_x0000_i2464" type="#_x0000_t75" style="width:24pt;height:20.25pt" o:ole="">
            <v:imagedata r:id="rId2882" o:title=""/>
          </v:shape>
          <o:OLEObject Type="Embed" ProgID="Equation.DSMT4" ShapeID="_x0000_i2464" DrawAspect="Content" ObjectID="_1686896690" r:id="rId2883"/>
        </w:object>
      </w:r>
      <w:r w:rsidRPr="0050462D">
        <w:t xml:space="preserve">là ảnh của </w:t>
      </w:r>
      <w:r w:rsidRPr="0050462D">
        <w:rPr>
          <w:rFonts w:ascii="Times New Roman" w:eastAsia="Times New Roman" w:hAnsi="Times New Roman" w:cs="Times New Roman"/>
          <w:position w:val="-14"/>
        </w:rPr>
        <w:object w:dxaOrig="420" w:dyaOrig="405" w14:anchorId="06073D2F">
          <v:shape id="_x0000_i2465" type="#_x0000_t75" style="width:21pt;height:20.25pt" o:ole="">
            <v:imagedata r:id="rId2884" o:title=""/>
          </v:shape>
          <o:OLEObject Type="Embed" ProgID="Equation.DSMT4" ShapeID="_x0000_i2465" DrawAspect="Content" ObjectID="_1686896691" r:id="rId2885"/>
        </w:object>
      </w:r>
      <w:r w:rsidRPr="0050462D">
        <w:t xml:space="preserve">qua phép quay với tâm quay là gốc tọa độ </w:t>
      </w:r>
      <w:r w:rsidRPr="0050462D">
        <w:rPr>
          <w:rFonts w:ascii="Times New Roman" w:eastAsia="Times New Roman" w:hAnsi="Times New Roman" w:cs="Times New Roman"/>
          <w:position w:val="-6"/>
        </w:rPr>
        <w:object w:dxaOrig="240" w:dyaOrig="285" w14:anchorId="5EC2F303">
          <v:shape id="_x0000_i2466" type="#_x0000_t75" style="width:12pt;height:14.25pt" o:ole="">
            <v:imagedata r:id="rId2886" o:title=""/>
          </v:shape>
          <o:OLEObject Type="Embed" ProgID="Equation.DSMT4" ShapeID="_x0000_i2466" DrawAspect="Content" ObjectID="_1686896692" r:id="rId2887"/>
        </w:object>
      </w:r>
      <w:r w:rsidRPr="0050462D">
        <w:t xml:space="preserve">và góc quay bằng </w:t>
      </w:r>
      <w:r w:rsidRPr="0050462D">
        <w:rPr>
          <w:rFonts w:ascii="Times New Roman" w:eastAsia="Times New Roman" w:hAnsi="Times New Roman" w:cs="Times New Roman"/>
          <w:position w:val="-6"/>
        </w:rPr>
        <w:object w:dxaOrig="525" w:dyaOrig="315" w14:anchorId="77F1AA1B">
          <v:shape id="_x0000_i2467" type="#_x0000_t75" style="width:26.25pt;height:15.75pt" o:ole="">
            <v:imagedata r:id="rId2888" o:title=""/>
          </v:shape>
          <o:OLEObject Type="Embed" ProgID="Equation.DSMT4" ShapeID="_x0000_i2467" DrawAspect="Content" ObjectID="_1686896693" r:id="rId2889"/>
        </w:object>
      </w:r>
      <w:r w:rsidRPr="0050462D">
        <w:t>.</w:t>
      </w:r>
    </w:p>
    <w:p w14:paraId="348932BE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50462D">
        <w:rPr>
          <w:rFonts w:ascii="MS PMincho" w:eastAsia="MS PMincho" w:hAnsi="MS PMincho"/>
          <w:b/>
          <w:color w:val="0000FF"/>
        </w:rPr>
        <w:t>Ⓐ.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Calibri" w:hAnsi="Times New Roman" w:cs="Times New Roman"/>
          <w:position w:val="-14"/>
        </w:rPr>
        <w:object w:dxaOrig="2955" w:dyaOrig="405" w14:anchorId="0D17BCDB">
          <v:shape id="_x0000_i2468" type="#_x0000_t75" style="width:147.75pt;height:20.25pt" o:ole="">
            <v:imagedata r:id="rId2890" o:title=""/>
          </v:shape>
          <o:OLEObject Type="Embed" ProgID="Equation.DSMT4" ShapeID="_x0000_i2468" DrawAspect="Content" ObjectID="_1686896694" r:id="rId2891"/>
        </w:object>
      </w:r>
      <w:r w:rsidRPr="0050462D">
        <w:rPr>
          <w:rFonts w:eastAsia="Calibri"/>
        </w:rPr>
        <w:t>.</w:t>
      </w:r>
      <w:r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Calibri" w:hAnsi="Times New Roman" w:cs="Times New Roman"/>
          <w:position w:val="-14"/>
        </w:rPr>
        <w:object w:dxaOrig="2955" w:dyaOrig="405" w14:anchorId="62B4D886">
          <v:shape id="_x0000_i2469" type="#_x0000_t75" style="width:147.75pt;height:20.25pt" o:ole="">
            <v:imagedata r:id="rId2892" o:title=""/>
          </v:shape>
          <o:OLEObject Type="Embed" ProgID="Equation.DSMT4" ShapeID="_x0000_i2469" DrawAspect="Content" ObjectID="_1686896695" r:id="rId2893"/>
        </w:object>
      </w:r>
      <w:r w:rsidRPr="0050462D">
        <w:rPr>
          <w:rFonts w:eastAsia="Calibri"/>
        </w:rPr>
        <w:t>.</w:t>
      </w:r>
    </w:p>
    <w:p w14:paraId="0E6C83D6" w14:textId="77777777" w:rsidR="0069637D" w:rsidRPr="0050462D" w:rsidRDefault="0069637D" w:rsidP="0069637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50462D">
        <w:rPr>
          <w:rFonts w:ascii="MS PMincho" w:eastAsia="MS PMincho" w:hAnsi="MS PMincho"/>
          <w:b/>
          <w:color w:val="0000FF"/>
        </w:rPr>
        <w:t>Ⓒ.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Calibri" w:hAnsi="Times New Roman" w:cs="Times New Roman"/>
          <w:position w:val="-14"/>
        </w:rPr>
        <w:object w:dxaOrig="2955" w:dyaOrig="405" w14:anchorId="4EE38B02">
          <v:shape id="_x0000_i2470" type="#_x0000_t75" style="width:147.75pt;height:20.25pt" o:ole="">
            <v:imagedata r:id="rId2894" o:title=""/>
          </v:shape>
          <o:OLEObject Type="Embed" ProgID="Equation.DSMT4" ShapeID="_x0000_i2470" DrawAspect="Content" ObjectID="_1686896696" r:id="rId2895"/>
        </w:object>
      </w:r>
      <w:r w:rsidRPr="0050462D">
        <w:rPr>
          <w:rFonts w:eastAsia="Calibri"/>
        </w:rPr>
        <w:t>.</w:t>
      </w:r>
      <w:r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Pr="0050462D">
        <w:rPr>
          <w:b/>
          <w:color w:val="0000FF"/>
        </w:rPr>
        <w:t xml:space="preserve"> </w:t>
      </w:r>
      <w:r w:rsidRPr="0050462D">
        <w:rPr>
          <w:rFonts w:ascii="Times New Roman" w:eastAsia="Calibri" w:hAnsi="Times New Roman" w:cs="Times New Roman"/>
          <w:position w:val="-14"/>
        </w:rPr>
        <w:object w:dxaOrig="2955" w:dyaOrig="405" w14:anchorId="0A58AF03">
          <v:shape id="_x0000_i2471" type="#_x0000_t75" style="width:147.75pt;height:20.25pt" o:ole="">
            <v:imagedata r:id="rId2896" o:title=""/>
          </v:shape>
          <o:OLEObject Type="Embed" ProgID="Equation.DSMT4" ShapeID="_x0000_i2471" DrawAspect="Content" ObjectID="_1686896697" r:id="rId2897"/>
        </w:object>
      </w:r>
      <w:r w:rsidRPr="0050462D">
        <w:rPr>
          <w:rFonts w:eastAsia="Calibri"/>
        </w:rPr>
        <w:t>.</w:t>
      </w:r>
    </w:p>
    <w:p w14:paraId="740A4FED" w14:textId="77777777" w:rsidR="0069637D" w:rsidRPr="0050462D" w:rsidRDefault="0069637D" w:rsidP="0069637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50462D">
        <w:rPr>
          <w:rFonts w:eastAsia="Calibri"/>
          <w:b/>
          <w:color w:val="0000CC"/>
        </w:rPr>
        <w:t xml:space="preserve">Lời giải </w:t>
      </w:r>
    </w:p>
    <w:p w14:paraId="4AA9373A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0462D">
        <w:rPr>
          <w:b/>
          <w:color w:val="0000FF"/>
          <w:lang w:eastAsia="vi-VN"/>
        </w:rPr>
        <w:t>Chọn B</w:t>
      </w:r>
    </w:p>
    <w:p w14:paraId="58B876EC" w14:textId="77777777" w:rsidR="0069637D" w:rsidRPr="0050462D" w:rsidRDefault="0069637D" w:rsidP="0069637D">
      <w:pPr>
        <w:spacing w:line="276" w:lineRule="auto"/>
        <w:ind w:left="992"/>
        <w:jc w:val="center"/>
        <w:rPr>
          <w:rFonts w:eastAsia="Calibri"/>
        </w:rPr>
      </w:pPr>
      <w:r w:rsidRPr="0050462D">
        <w:rPr>
          <w:rFonts w:eastAsia="Calibri"/>
          <w:noProof/>
        </w:rPr>
        <w:drawing>
          <wp:inline distT="0" distB="0" distL="0" distR="0" wp14:anchorId="71AAF2D4" wp14:editId="4632ABFF">
            <wp:extent cx="1771546" cy="2028825"/>
            <wp:effectExtent l="0" t="0" r="635" b="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303" cy="202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7272F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eastAsia="Calibri"/>
        </w:rPr>
        <w:t xml:space="preserve">Đường tròn </w:t>
      </w:r>
      <w:r w:rsidRPr="0050462D">
        <w:rPr>
          <w:rFonts w:ascii="Times New Roman" w:eastAsia="Calibri" w:hAnsi="Times New Roman" w:cs="Times New Roman"/>
          <w:position w:val="-14"/>
        </w:rPr>
        <w:object w:dxaOrig="480" w:dyaOrig="405" w14:anchorId="073EAD0E">
          <v:shape id="_x0000_i2472" type="#_x0000_t75" style="width:24pt;height:20.25pt" o:ole="">
            <v:imagedata r:id="rId2899" o:title=""/>
          </v:shape>
          <o:OLEObject Type="Embed" ProgID="Equation.DSMT4" ShapeID="_x0000_i2472" DrawAspect="Content" ObjectID="_1686896698" r:id="rId2900"/>
        </w:object>
      </w:r>
      <w:r w:rsidRPr="0050462D">
        <w:rPr>
          <w:rFonts w:eastAsia="Calibri"/>
        </w:rPr>
        <w:t xml:space="preserve">có tâm </w:t>
      </w:r>
      <w:r w:rsidRPr="0050462D">
        <w:rPr>
          <w:rFonts w:ascii="Times New Roman" w:eastAsia="Calibri" w:hAnsi="Times New Roman" w:cs="Times New Roman"/>
          <w:position w:val="-14"/>
        </w:rPr>
        <w:object w:dxaOrig="930" w:dyaOrig="405" w14:anchorId="0A81B6F3">
          <v:shape id="_x0000_i2473" type="#_x0000_t75" style="width:46.5pt;height:20.25pt" o:ole="">
            <v:imagedata r:id="rId2901" o:title=""/>
          </v:shape>
          <o:OLEObject Type="Embed" ProgID="Equation.DSMT4" ShapeID="_x0000_i2473" DrawAspect="Content" ObjectID="_1686896699" r:id="rId2902"/>
        </w:object>
      </w:r>
      <w:r w:rsidRPr="0050462D">
        <w:rPr>
          <w:rFonts w:eastAsia="Calibri"/>
        </w:rPr>
        <w:t xml:space="preserve">, bán kính </w:t>
      </w:r>
      <w:r w:rsidRPr="0050462D">
        <w:rPr>
          <w:rFonts w:eastAsia="Calibri"/>
          <w:noProof/>
          <w:position w:val="-6"/>
        </w:rPr>
        <w:drawing>
          <wp:inline distT="0" distB="0" distL="0" distR="0" wp14:anchorId="20FD2E94" wp14:editId="2BF0AE8C">
            <wp:extent cx="390525" cy="180975"/>
            <wp:effectExtent l="0" t="0" r="9525" b="9525"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462D">
        <w:rPr>
          <w:rFonts w:eastAsia="Calibri"/>
        </w:rPr>
        <w:t>.</w:t>
      </w:r>
    </w:p>
    <w:p w14:paraId="0866FBB0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24"/>
        </w:rPr>
        <w:object w:dxaOrig="4260" w:dyaOrig="510" w14:anchorId="2D5438FB">
          <v:shape id="_x0000_i2474" type="#_x0000_t75" style="width:213pt;height:25.5pt" o:ole="">
            <v:imagedata r:id="rId2904" o:title=""/>
          </v:shape>
          <o:OLEObject Type="Embed" ProgID="Equation.DSMT4" ShapeID="_x0000_i2474" DrawAspect="Content" ObjectID="_1686896700" r:id="rId2905"/>
        </w:object>
      </w:r>
    </w:p>
    <w:p w14:paraId="71D23898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Calibri"/>
          <w:lang w:val="fr-FR"/>
        </w:rPr>
      </w:pPr>
      <w:r w:rsidRPr="0050462D">
        <w:rPr>
          <w:rFonts w:eastAsia="Calibri"/>
          <w:lang w:val="fr-FR"/>
        </w:rPr>
        <w:t xml:space="preserve">Gọi </w:t>
      </w:r>
      <w:r w:rsidRPr="0050462D">
        <w:rPr>
          <w:rFonts w:eastAsia="Calibri"/>
          <w:noProof/>
          <w:position w:val="-4"/>
        </w:rPr>
        <w:drawing>
          <wp:inline distT="0" distB="0" distL="0" distR="0" wp14:anchorId="4B64EEF9" wp14:editId="7A30B68C">
            <wp:extent cx="123825" cy="161925"/>
            <wp:effectExtent l="0" t="0" r="9525" b="9525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462D">
        <w:rPr>
          <w:rFonts w:eastAsia="Calibri"/>
          <w:lang w:val="fr-FR"/>
        </w:rPr>
        <w:t xml:space="preserve">là tâm đường tròn </w:t>
      </w:r>
      <w:r w:rsidRPr="0050462D">
        <w:rPr>
          <w:rFonts w:ascii="Times New Roman" w:eastAsia="Calibri" w:hAnsi="Times New Roman" w:cs="Times New Roman"/>
          <w:position w:val="-14"/>
        </w:rPr>
        <w:object w:dxaOrig="420" w:dyaOrig="390" w14:anchorId="131AD193">
          <v:shape id="_x0000_i2475" type="#_x0000_t75" style="width:21pt;height:19.5pt" o:ole="">
            <v:imagedata r:id="rId2907" o:title=""/>
          </v:shape>
          <o:OLEObject Type="Embed" ProgID="Equation.DSMT4" ShapeID="_x0000_i2475" DrawAspect="Content" ObjectID="_1686896701" r:id="rId2908"/>
        </w:object>
      </w:r>
    </w:p>
    <w:p w14:paraId="28D21F20" w14:textId="77777777" w:rsidR="0069637D" w:rsidRPr="0050462D" w:rsidRDefault="0069637D" w:rsidP="0069637D">
      <w:pPr>
        <w:spacing w:line="276" w:lineRule="auto"/>
        <w:ind w:left="992"/>
        <w:rPr>
          <w:rFonts w:eastAsia="Times New Roman"/>
        </w:rPr>
      </w:pPr>
      <w:r w:rsidRPr="0050462D">
        <w:rPr>
          <w:rFonts w:ascii="Times New Roman" w:eastAsia="Calibri" w:hAnsi="Times New Roman" w:cs="Times New Roman"/>
          <w:position w:val="-24"/>
        </w:rPr>
        <w:object w:dxaOrig="2745" w:dyaOrig="510" w14:anchorId="06E6A675">
          <v:shape id="_x0000_i2476" type="#_x0000_t75" style="width:137.25pt;height:25.5pt" o:ole="">
            <v:imagedata r:id="rId2909" o:title=""/>
          </v:shape>
          <o:OLEObject Type="Embed" ProgID="Equation.DSMT4" ShapeID="_x0000_i2476" DrawAspect="Content" ObjectID="_1686896702" r:id="rId2910"/>
        </w:object>
      </w:r>
    </w:p>
    <w:p w14:paraId="2000C480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14"/>
        </w:rPr>
        <w:object w:dxaOrig="720" w:dyaOrig="405" w14:anchorId="598C96DE">
          <v:shape id="_x0000_i2477" type="#_x0000_t75" style="width:36pt;height:20.25pt" o:ole="">
            <v:imagedata r:id="rId2911" o:title=""/>
          </v:shape>
          <o:OLEObject Type="Embed" ProgID="Equation.DSMT4" ShapeID="_x0000_i2477" DrawAspect="Content" ObjectID="_1686896703" r:id="rId2912"/>
        </w:object>
      </w:r>
      <w:r w:rsidRPr="0050462D">
        <w:rPr>
          <w:rFonts w:eastAsia="Calibri"/>
        </w:rPr>
        <w:t xml:space="preserve">có tâm </w:t>
      </w:r>
      <w:r w:rsidRPr="0050462D">
        <w:rPr>
          <w:rFonts w:ascii="Times New Roman" w:eastAsia="Calibri" w:hAnsi="Times New Roman" w:cs="Times New Roman"/>
          <w:position w:val="-14"/>
        </w:rPr>
        <w:object w:dxaOrig="735" w:dyaOrig="405" w14:anchorId="01849D9E">
          <v:shape id="_x0000_i2478" type="#_x0000_t75" style="width:36.75pt;height:20.25pt" o:ole="">
            <v:imagedata r:id="rId2913" o:title=""/>
          </v:shape>
          <o:OLEObject Type="Embed" ProgID="Equation.DSMT4" ShapeID="_x0000_i2478" DrawAspect="Content" ObjectID="_1686896704" r:id="rId2914"/>
        </w:object>
      </w:r>
      <w:r w:rsidRPr="0050462D">
        <w:rPr>
          <w:rFonts w:eastAsia="Calibri"/>
        </w:rPr>
        <w:t xml:space="preserve">và bán kính </w:t>
      </w:r>
      <w:r w:rsidRPr="0050462D">
        <w:rPr>
          <w:rFonts w:ascii="Times New Roman" w:eastAsia="Calibri" w:hAnsi="Times New Roman" w:cs="Times New Roman"/>
          <w:position w:val="-6"/>
        </w:rPr>
        <w:object w:dxaOrig="570" w:dyaOrig="270" w14:anchorId="579F5724">
          <v:shape id="_x0000_i2479" type="#_x0000_t75" style="width:28.5pt;height:13.5pt" o:ole="">
            <v:imagedata r:id="rId2915" o:title=""/>
          </v:shape>
          <o:OLEObject Type="Embed" ProgID="Equation.DSMT4" ShapeID="_x0000_i2479" DrawAspect="Content" ObjectID="_1686896705" r:id="rId2916"/>
        </w:object>
      </w:r>
      <w:r w:rsidRPr="0050462D">
        <w:rPr>
          <w:rFonts w:eastAsia="Calibri"/>
        </w:rPr>
        <w:t>.</w:t>
      </w:r>
    </w:p>
    <w:p w14:paraId="587F2CFA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14"/>
        </w:rPr>
        <w:object w:dxaOrig="3030" w:dyaOrig="450" w14:anchorId="16DEE862">
          <v:shape id="_x0000_i2480" type="#_x0000_t75" style="width:151.5pt;height:22.5pt" o:ole="">
            <v:imagedata r:id="rId2917" o:title=""/>
          </v:shape>
          <o:OLEObject Type="Embed" ProgID="Equation.DSMT4" ShapeID="_x0000_i2480" DrawAspect="Content" ObjectID="_1686896706" r:id="rId2918"/>
        </w:object>
      </w:r>
    </w:p>
    <w:p w14:paraId="21ED61CB" w14:textId="77777777" w:rsidR="0069637D" w:rsidRPr="0050462D" w:rsidRDefault="0069637D" w:rsidP="0069637D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14"/>
        </w:rPr>
        <w:object w:dxaOrig="3270" w:dyaOrig="390" w14:anchorId="0085B08D">
          <v:shape id="_x0000_i2481" type="#_x0000_t75" style="width:163.5pt;height:19.5pt" o:ole="">
            <v:imagedata r:id="rId2919" o:title=""/>
          </v:shape>
          <o:OLEObject Type="Embed" ProgID="Equation.DSMT4" ShapeID="_x0000_i2481" DrawAspect="Content" ObjectID="_1686896707" r:id="rId2920"/>
        </w:object>
      </w:r>
      <w:r w:rsidRPr="0050462D">
        <w:rPr>
          <w:rFonts w:eastAsia="Calibri"/>
        </w:rPr>
        <w:t>.</w:t>
      </w:r>
    </w:p>
    <w:p w14:paraId="2ACD5C99" w14:textId="77777777" w:rsidR="0069637D" w:rsidRPr="0050462D" w:rsidRDefault="0069637D" w:rsidP="0069637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rèn luyện</w:t>
      </w:r>
      <w:r w:rsidRPr="0050462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69637D" w:rsidRPr="0050462D" w14:paraId="71D41A9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6627B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23D2C680">
                <v:shape id="_x0000_i2482" type="#_x0000_t75" style="width:23.25pt;height:16.5pt" o:ole="">
                  <v:imagedata r:id="rId2921" o:title=""/>
                </v:shape>
                <o:OLEObject Type="Embed" ProgID="Equation.DSMT4" ShapeID="_x0000_i2482" DrawAspect="Content" ObjectID="_1686896708" r:id="rId29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6815D598">
                <v:shape id="_x0000_i2483" type="#_x0000_t75" style="width:42pt;height:20.25pt" o:ole="">
                  <v:imagedata r:id="rId2923" o:title=""/>
                </v:shape>
                <o:OLEObject Type="Embed" ProgID="Equation.DSMT4" ShapeID="_x0000_i2483" DrawAspect="Content" ObjectID="_1686896709" r:id="rId292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ảnh là điểm nào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28B01D4C">
                <v:shape id="_x0000_i2484" type="#_x0000_t75" style="width:12pt;height:13.5pt" o:ole="">
                  <v:imagedata r:id="rId2925" o:title=""/>
                </v:shape>
                <o:OLEObject Type="Embed" ProgID="Equation.DSMT4" ShapeID="_x0000_i2484" DrawAspect="Content" ObjectID="_1686896710" r:id="rId29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70" w14:anchorId="0760AC27">
                <v:shape id="_x0000_i2485" type="#_x0000_t75" style="width:20.25pt;height:13.5pt" o:ole="">
                  <v:imagedata r:id="rId2927" o:title=""/>
                </v:shape>
                <o:OLEObject Type="Embed" ProgID="Equation.DSMT4" ShapeID="_x0000_i2485" DrawAspect="Content" ObjectID="_1686896711" r:id="rId2928"/>
              </w:object>
            </w:r>
            <w:r w:rsidRPr="0050462D">
              <w:rPr>
                <w:rFonts w:ascii="Chu Van An" w:hAnsi="Chu Van An" w:cs="Chu Van An"/>
                <w:szCs w:val="24"/>
              </w:rPr>
              <w:t>?</w:t>
            </w:r>
          </w:p>
          <w:p w14:paraId="210F1C1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20" w:dyaOrig="405" w14:anchorId="22B908D8">
                <v:shape id="_x0000_i2486" type="#_x0000_t75" style="width:51pt;height:20.25pt" o:ole="">
                  <v:imagedata r:id="rId2929" o:title=""/>
                </v:shape>
                <o:OLEObject Type="Embed" ProgID="Equation.DSMT4" ShapeID="_x0000_i2486" DrawAspect="Content" ObjectID="_1686896712" r:id="rId293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70" w:dyaOrig="405" w14:anchorId="2F95148C">
                <v:shape id="_x0000_i2487" type="#_x0000_t75" style="width:58.5pt;height:20.25pt" o:ole="">
                  <v:imagedata r:id="rId2931" o:title=""/>
                </v:shape>
                <o:OLEObject Type="Embed" ProgID="Equation.DSMT4" ShapeID="_x0000_i2487" DrawAspect="Content" ObjectID="_1686896713" r:id="rId293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BB521BA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0541FCAE">
                <v:shape id="_x0000_i2488" type="#_x0000_t75" style="width:51.75pt;height:20.25pt" o:ole="">
                  <v:imagedata r:id="rId2933" o:title=""/>
                </v:shape>
                <o:OLEObject Type="Embed" ProgID="Equation.DSMT4" ShapeID="_x0000_i2488" DrawAspect="Content" ObjectID="_1686896714" r:id="rId293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4F874D11">
                <v:shape id="_x0000_i2489" type="#_x0000_t75" style="width:51.75pt;height:20.25pt" o:ole="">
                  <v:imagedata r:id="rId2935" o:title=""/>
                </v:shape>
                <o:OLEObject Type="Embed" ProgID="Equation.DSMT4" ShapeID="_x0000_i2489" DrawAspect="Content" ObjectID="_1686896715" r:id="rId293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EDBBD14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F1804E" w14:textId="77777777" w:rsidR="0069637D" w:rsidRPr="0050462D" w:rsidRDefault="0069637D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 xml:space="preserve">   Lời giải</w:t>
            </w:r>
          </w:p>
        </w:tc>
      </w:tr>
      <w:tr w:rsidR="0069637D" w:rsidRPr="0050462D" w14:paraId="0BDB200B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0CB5B2" w14:textId="77777777" w:rsidR="0069637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2: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55" w:dyaOrig="405" w14:anchorId="14A46550">
                <v:shape id="_x0000_i2490" type="#_x0000_t75" style="width:42.75pt;height:20.25pt" o:ole="">
                  <v:imagedata r:id="rId2937" o:title=""/>
                </v:shape>
                <o:OLEObject Type="Embed" ProgID="Equation.DSMT4" ShapeID="_x0000_i2490" DrawAspect="Content" ObjectID="_1686896716" r:id="rId293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Hỏi điểm nào trong các điểm sau là ảnh của </w:t>
            </w:r>
          </w:p>
          <w:p w14:paraId="0FA3595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1CF6344">
                <v:shape id="_x0000_i2491" type="#_x0000_t75" style="width:12pt;height:12.75pt" o:ole="">
                  <v:imagedata r:id="rId2939" o:title=""/>
                </v:shape>
                <o:OLEObject Type="Embed" ProgID="Equation.DSMT4" ShapeID="_x0000_i2491" DrawAspect="Content" ObjectID="_1686896717" r:id="rId294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0C1FD9D5">
                <v:shape id="_x0000_i2492" type="#_x0000_t75" style="width:12pt;height:14.25pt" o:ole="">
                  <v:imagedata r:id="rId2941" o:title=""/>
                </v:shape>
                <o:OLEObject Type="Embed" ProgID="Equation.DSMT4" ShapeID="_x0000_i2492" DrawAspect="Content" ObjectID="_1686896718" r:id="rId294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3CF487B7">
                <v:shape id="_x0000_i2493" type="#_x0000_t75" style="width:20.25pt;height:14.25pt" o:ole="">
                  <v:imagedata r:id="rId2943" o:title=""/>
                </v:shape>
                <o:OLEObject Type="Embed" ProgID="Equation.DSMT4" ShapeID="_x0000_i2493" DrawAspect="Content" ObjectID="_1686896719" r:id="rId2944"/>
              </w:object>
            </w:r>
            <w:r w:rsidRPr="0050462D">
              <w:rPr>
                <w:rFonts w:ascii="Chu Van An" w:hAnsi="Chu Van An" w:cs="Chu Van An"/>
                <w:szCs w:val="24"/>
              </w:rPr>
              <w:t>?</w:t>
            </w:r>
          </w:p>
          <w:p w14:paraId="08A712D6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25" w:dyaOrig="405" w14:anchorId="0C073EF5">
                <v:shape id="_x0000_i2494" type="#_x0000_t75" style="width:41.25pt;height:20.25pt" o:ole="">
                  <v:imagedata r:id="rId2945" o:title=""/>
                </v:shape>
                <o:OLEObject Type="Embed" ProgID="Equation.DSMT4" ShapeID="_x0000_i2494" DrawAspect="Content" ObjectID="_1686896720" r:id="rId294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0D06EC23">
                <v:shape id="_x0000_i2495" type="#_x0000_t75" style="width:42pt;height:20.25pt" o:ole="">
                  <v:imagedata r:id="rId2947" o:title=""/>
                </v:shape>
                <o:OLEObject Type="Embed" ProgID="Equation.DSMT4" ShapeID="_x0000_i2495" DrawAspect="Content" ObjectID="_1686896721" r:id="rId294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85" w:dyaOrig="405" w14:anchorId="5D9DB7DB">
                <v:shape id="_x0000_i2496" type="#_x0000_t75" style="width:29.25pt;height:20.25pt" o:ole="">
                  <v:imagedata r:id="rId2949" o:title=""/>
                </v:shape>
                <o:OLEObject Type="Embed" ProgID="Equation.DSMT4" ShapeID="_x0000_i2496" DrawAspect="Content" ObjectID="_1686896722" r:id="rId295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25" w:dyaOrig="405" w14:anchorId="06A32ECB">
                <v:shape id="_x0000_i2497" type="#_x0000_t75" style="width:26.25pt;height:20.25pt" o:ole="">
                  <v:imagedata r:id="rId2951" o:title=""/>
                </v:shape>
                <o:OLEObject Type="Embed" ProgID="Equation.DSMT4" ShapeID="_x0000_i2497" DrawAspect="Content" ObjectID="_1686896723" r:id="rId2952"/>
              </w:object>
            </w:r>
          </w:p>
          <w:p w14:paraId="0C8A4003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C66345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4AB9DC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68EE88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80" w:dyaOrig="315" w14:anchorId="3D46DA3E">
                <v:shape id="_x0000_i2498" type="#_x0000_t75" style="width:24pt;height:15.75pt" o:ole="">
                  <v:imagedata r:id="rId2953" o:title=""/>
                </v:shape>
                <o:OLEObject Type="Embed" ProgID="Equation.DSMT4" ShapeID="_x0000_i2498" DrawAspect="Content" ObjectID="_1686896724" r:id="rId295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15" w:dyaOrig="405" w14:anchorId="622F54B6">
                <v:shape id="_x0000_i2499" type="#_x0000_t75" style="width:45.75pt;height:20.25pt" o:ole="">
                  <v:imagedata r:id="rId2955" o:title=""/>
                </v:shape>
                <o:OLEObject Type="Embed" ProgID="Equation.DSMT4" ShapeID="_x0000_i2499" DrawAspect="Content" ObjectID="_1686896725" r:id="rId295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4CD1C24D">
                <v:shape id="_x0000_i2500" type="#_x0000_t75" style="width:12pt;height:12.75pt" o:ole="">
                  <v:imagedata r:id="rId2957" o:title=""/>
                </v:shape>
                <o:OLEObject Type="Embed" ProgID="Equation.DSMT4" ShapeID="_x0000_i2500" DrawAspect="Content" ObjectID="_1686896726" r:id="rId295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sao cho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2617EB4D">
                <v:shape id="_x0000_i2501" type="#_x0000_t75" style="width:12pt;height:12.75pt" o:ole="">
                  <v:imagedata r:id="rId2959" o:title=""/>
                </v:shape>
                <o:OLEObject Type="Embed" ProgID="Equation.DSMT4" ShapeID="_x0000_i2501" DrawAspect="Content" ObjectID="_1686896727" r:id="rId296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EAAAEF4">
                <v:shape id="_x0000_i2502" type="#_x0000_t75" style="width:12pt;height:12.75pt" o:ole="">
                  <v:imagedata r:id="rId2961" o:title=""/>
                </v:shape>
                <o:OLEObject Type="Embed" ProgID="Equation.DSMT4" ShapeID="_x0000_i2502" DrawAspect="Content" ObjectID="_1686896728" r:id="rId296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506B981">
                <v:shape id="_x0000_i2503" type="#_x0000_t75" style="width:12pt;height:14.25pt" o:ole="">
                  <v:imagedata r:id="rId2963" o:title=""/>
                </v:shape>
                <o:OLEObject Type="Embed" ProgID="Equation.DSMT4" ShapeID="_x0000_i2503" DrawAspect="Content" ObjectID="_1686896729" r:id="rId296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1E07753D">
                <v:shape id="_x0000_i2504" type="#_x0000_t75" style="width:20.25pt;height:14.25pt" o:ole="">
                  <v:imagedata r:id="rId2965" o:title=""/>
                </v:shape>
                <o:OLEObject Type="Embed" ProgID="Equation.DSMT4" ShapeID="_x0000_i2504" DrawAspect="Content" ObjectID="_1686896730" r:id="rId2966"/>
              </w:object>
            </w:r>
          </w:p>
          <w:p w14:paraId="0493BB84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1F2963E1">
                <v:shape id="_x0000_i2505" type="#_x0000_t75" style="width:38.25pt;height:20.25pt" o:ole="">
                  <v:imagedata r:id="rId2967" o:title=""/>
                </v:shape>
                <o:OLEObject Type="Embed" ProgID="Equation.DSMT4" ShapeID="_x0000_i2505" DrawAspect="Content" ObjectID="_1686896731" r:id="rId296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25" w:dyaOrig="405" w14:anchorId="11E9637E">
                <v:shape id="_x0000_i2506" type="#_x0000_t75" style="width:56.25pt;height:20.25pt" o:ole="">
                  <v:imagedata r:id="rId2969" o:title=""/>
                </v:shape>
                <o:OLEObject Type="Embed" ProgID="Equation.DSMT4" ShapeID="_x0000_i2506" DrawAspect="Content" ObjectID="_1686896732" r:id="rId297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28D5DD8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419A8774">
                <v:shape id="_x0000_i2507" type="#_x0000_t75" style="width:51.75pt;height:20.25pt" o:ole="">
                  <v:imagedata r:id="rId2971" o:title=""/>
                </v:shape>
                <o:OLEObject Type="Embed" ProgID="Equation.DSMT4" ShapeID="_x0000_i2507" DrawAspect="Content" ObjectID="_1686896733" r:id="rId297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604B4D32">
                <v:shape id="_x0000_i2508" type="#_x0000_t75" style="width:39pt;height:20.25pt" o:ole="">
                  <v:imagedata r:id="rId2973" o:title=""/>
                </v:shape>
                <o:OLEObject Type="Embed" ProgID="Equation.DSMT4" ShapeID="_x0000_i2508" DrawAspect="Content" ObjectID="_1686896734" r:id="rId297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455E55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4CD59D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A6D2CA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CFFE6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465" w:dyaOrig="315" w14:anchorId="43DD721F">
                <v:shape id="_x0000_i2509" type="#_x0000_t75" style="width:23.25pt;height:15.75pt" o:ole="">
                  <v:imagedata r:id="rId2975" o:title=""/>
                </v:shape>
                <o:OLEObject Type="Embed" ProgID="Equation.DSMT4" ShapeID="_x0000_i2509" DrawAspect="Content" ObjectID="_1686896735" r:id="rId29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216FEBE0">
                <v:shape id="_x0000_i2510" type="#_x0000_t75" style="width:45pt;height:20.25pt" o:ole="">
                  <v:imagedata r:id="rId2977" o:title=""/>
                </v:shape>
                <o:OLEObject Type="Embed" ProgID="Equation.DSMT4" ShapeID="_x0000_i2510" DrawAspect="Content" ObjectID="_1686896736" r:id="rId29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55" w14:anchorId="5DB8B755">
                <v:shape id="_x0000_i2511" type="#_x0000_t75" style="width:12pt;height:12.75pt" o:ole="">
                  <v:imagedata r:id="rId2979" o:title=""/>
                </v:shape>
                <o:OLEObject Type="Embed" ProgID="Equation.DSMT4" ShapeID="_x0000_i2511" DrawAspect="Content" ObjectID="_1686896737" r:id="rId298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sao cho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55" w14:anchorId="125E123F">
                <v:shape id="_x0000_i2512" type="#_x0000_t75" style="width:12pt;height:12.75pt" o:ole="">
                  <v:imagedata r:id="rId2981" o:title=""/>
                </v:shape>
                <o:OLEObject Type="Embed" ProgID="Equation.DSMT4" ShapeID="_x0000_i2512" DrawAspect="Content" ObjectID="_1686896738" r:id="rId298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55" w14:anchorId="3DEEB09C">
                <v:shape id="_x0000_i2513" type="#_x0000_t75" style="width:12pt;height:12.75pt" o:ole="">
                  <v:imagedata r:id="rId2983" o:title=""/>
                </v:shape>
                <o:OLEObject Type="Embed" ProgID="Equation.DSMT4" ShapeID="_x0000_i2513" DrawAspect="Content" ObjectID="_1686896739" r:id="rId298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240" w:dyaOrig="285" w14:anchorId="08FA3395">
                <v:shape id="_x0000_i2514" type="#_x0000_t75" style="width:12pt;height:14.25pt" o:ole="">
                  <v:imagedata r:id="rId2985" o:title=""/>
                </v:shape>
                <o:OLEObject Type="Embed" ProgID="Equation.DSMT4" ShapeID="_x0000_i2514" DrawAspect="Content" ObjectID="_1686896740" r:id="rId298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360" w:dyaOrig="315" w14:anchorId="0199859E">
                <v:shape id="_x0000_i2515" type="#_x0000_t75" style="width:18pt;height:15.75pt" o:ole="">
                  <v:imagedata r:id="rId2987" o:title=""/>
                </v:shape>
                <o:OLEObject Type="Embed" ProgID="Equation.DSMT4" ShapeID="_x0000_i2515" DrawAspect="Content" ObjectID="_1686896741" r:id="rId2988"/>
              </w:object>
            </w:r>
          </w:p>
          <w:p w14:paraId="345EC673" w14:textId="77777777" w:rsidR="0069637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765" w:dyaOrig="405" w14:anchorId="79A7B17F">
                <v:shape id="_x0000_i2516" type="#_x0000_t75" style="width:38.25pt;height:20.25pt" o:ole="">
                  <v:imagedata r:id="rId2989" o:title=""/>
                </v:shape>
                <o:OLEObject Type="Embed" ProgID="Equation.DSMT4" ShapeID="_x0000_i2516" DrawAspect="Content" ObjectID="_1686896742" r:id="rId2990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1095" w:dyaOrig="405" w14:anchorId="315150B2">
                <v:shape id="_x0000_i2517" type="#_x0000_t75" style="width:54.75pt;height:20.25pt" o:ole="">
                  <v:imagedata r:id="rId2991" o:title=""/>
                </v:shape>
                <o:OLEObject Type="Embed" ProgID="Equation.DSMT4" ShapeID="_x0000_i2517" DrawAspect="Content" ObjectID="_1686896743" r:id="rId2992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32F0033E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1035" w:dyaOrig="405" w14:anchorId="17918FEA">
                <v:shape id="_x0000_i2518" type="#_x0000_t75" style="width:51.75pt;height:20.25pt" o:ole="">
                  <v:imagedata r:id="rId2993" o:title=""/>
                </v:shape>
                <o:OLEObject Type="Embed" ProgID="Equation.DSMT4" ShapeID="_x0000_i2518" DrawAspect="Content" ObjectID="_1686896744" r:id="rId2994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780" w:dyaOrig="405" w14:anchorId="464AAFEA">
                <v:shape id="_x0000_i2519" type="#_x0000_t75" style="width:39pt;height:20.25pt" o:ole="">
                  <v:imagedata r:id="rId2995" o:title=""/>
                </v:shape>
                <o:OLEObject Type="Embed" ProgID="Equation.DSMT4" ShapeID="_x0000_i2519" DrawAspect="Content" ObjectID="_1686896745" r:id="rId2996"/>
              </w:object>
            </w:r>
          </w:p>
          <w:p w14:paraId="3CB936B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74F87A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874EA7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579FD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50" w:dyaOrig="315" w14:anchorId="3A4B8EC8">
                <v:shape id="_x0000_i2520" type="#_x0000_t75" style="width:22.5pt;height:15.75pt" o:ole="">
                  <v:imagedata r:id="rId2997" o:title=""/>
                </v:shape>
                <o:OLEObject Type="Embed" ProgID="Equation.DSMT4" ShapeID="_x0000_i2520" DrawAspect="Content" ObjectID="_1686896746" r:id="rId299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FB16246">
                <v:shape id="_x0000_i2521" type="#_x0000_t75" style="width:12pt;height:14.25pt" o:ole="">
                  <v:imagedata r:id="rId2999" o:title=""/>
                </v:shape>
                <o:OLEObject Type="Embed" ProgID="Equation.DSMT4" ShapeID="_x0000_i2521" DrawAspect="Content" ObjectID="_1686896747" r:id="rId300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20" w:dyaOrig="405" w14:anchorId="53140C8B">
                <v:shape id="_x0000_i2522" type="#_x0000_t75" style="width:36pt;height:20.25pt" o:ole="">
                  <v:imagedata r:id="rId3001" o:title=""/>
                </v:shape>
                <o:OLEObject Type="Embed" ProgID="Equation.DSMT4" ShapeID="_x0000_i2522" DrawAspect="Content" ObjectID="_1686896748" r:id="rId300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95" w:dyaOrig="405" w14:anchorId="433206BD">
                <v:shape id="_x0000_i2523" type="#_x0000_t75" style="width:39.75pt;height:20.25pt" o:ole="">
                  <v:imagedata r:id="rId3003" o:title=""/>
                </v:shape>
                <o:OLEObject Type="Embed" ProgID="Equation.DSMT4" ShapeID="_x0000_i2523" DrawAspect="Content" ObjectID="_1686896749" r:id="rId300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Khi đó nó 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30" w:dyaOrig="405" w14:anchorId="71395D1E">
                <v:shape id="_x0000_i2524" type="#_x0000_t75" style="width:46.5pt;height:20.25pt" o:ole="">
                  <v:imagedata r:id="rId3005" o:title=""/>
                </v:shape>
                <o:OLEObject Type="Embed" ProgID="Equation.DSMT4" ShapeID="_x0000_i2524" DrawAspect="Content" ObjectID="_1686896750" r:id="rId300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điểm:</w:t>
            </w:r>
          </w:p>
          <w:p w14:paraId="719C07BE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95" w:dyaOrig="405" w14:anchorId="40B64DA5">
                <v:shape id="_x0000_i2525" type="#_x0000_t75" style="width:54.75pt;height:20.25pt" o:ole="">
                  <v:imagedata r:id="rId3007" o:title=""/>
                </v:shape>
                <o:OLEObject Type="Embed" ProgID="Equation.DSMT4" ShapeID="_x0000_i2525" DrawAspect="Content" ObjectID="_1686896751" r:id="rId300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95" w:dyaOrig="405" w14:anchorId="2CCD95A0">
                <v:shape id="_x0000_i2526" type="#_x0000_t75" style="width:39.75pt;height:20.25pt" o:ole="">
                  <v:imagedata r:id="rId3009" o:title=""/>
                </v:shape>
                <o:OLEObject Type="Embed" ProgID="Equation.DSMT4" ShapeID="_x0000_i2526" DrawAspect="Content" ObjectID="_1686896752" r:id="rId301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9E201E8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975" w:dyaOrig="405" w14:anchorId="65F1D711">
                <v:shape id="_x0000_i2527" type="#_x0000_t75" style="width:48.75pt;height:20.25pt" o:ole="">
                  <v:imagedata r:id="rId3011" o:title=""/>
                </v:shape>
                <o:OLEObject Type="Embed" ProgID="Equation.DSMT4" ShapeID="_x0000_i2527" DrawAspect="Content" ObjectID="_1686896753" r:id="rId301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810" w:dyaOrig="405" w14:anchorId="09D48D02">
                <v:shape id="_x0000_i2528" type="#_x0000_t75" style="width:40.5pt;height:20.25pt" o:ole="">
                  <v:imagedata r:id="rId3013" o:title=""/>
                </v:shape>
                <o:OLEObject Type="Embed" ProgID="Equation.DSMT4" ShapeID="_x0000_i2528" DrawAspect="Content" ObjectID="_1686896754" r:id="rId301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E6FDAC0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27DDCD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05D124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53039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3A32336F">
                <v:shape id="_x0000_i2529" type="#_x0000_t75" style="width:23.25pt;height:16.5pt" o:ole="">
                  <v:imagedata r:id="rId3015" o:title=""/>
                </v:shape>
                <o:OLEObject Type="Embed" ProgID="Equation.DSMT4" ShapeID="_x0000_i2529" DrawAspect="Content" ObjectID="_1686896755" r:id="rId301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15" w:dyaOrig="330" w14:anchorId="32EBFB86">
                <v:shape id="_x0000_i2530" type="#_x0000_t75" style="width:75.75pt;height:16.5pt" o:ole="">
                  <v:imagedata r:id="rId3017" o:title=""/>
                </v:shape>
                <o:OLEObject Type="Embed" ProgID="Equation.DSMT4" ShapeID="_x0000_i2530" DrawAspect="Content" ObjectID="_1686896756" r:id="rId301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70" w:dyaOrig="270" w14:anchorId="221D011F">
                <v:shape id="_x0000_i2531" type="#_x0000_t75" style="width:13.5pt;height:13.5pt" o:ole="">
                  <v:imagedata r:id="rId3019" o:title=""/>
                </v:shape>
                <o:OLEObject Type="Embed" ProgID="Equation.DSMT4" ShapeID="_x0000_i2531" DrawAspect="Content" ObjectID="_1686896757" r:id="rId302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với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70" w:dyaOrig="270" w14:anchorId="4DC0DA01">
                <v:shape id="_x0000_i2532" type="#_x0000_t75" style="width:13.5pt;height:13.5pt" o:ole="">
                  <v:imagedata r:id="rId3021" o:title=""/>
                </v:shape>
                <o:OLEObject Type="Embed" ProgID="Equation.DSMT4" ShapeID="_x0000_i2532" DrawAspect="Content" ObjectID="_1686896758" r:id="rId30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70" w14:anchorId="7A7826BC">
                <v:shape id="_x0000_i2533" type="#_x0000_t75" style="width:11.25pt;height:13.5pt" o:ole="">
                  <v:imagedata r:id="rId3023" o:title=""/>
                </v:shape>
                <o:OLEObject Type="Embed" ProgID="Equation.DSMT4" ShapeID="_x0000_i2533" DrawAspect="Content" ObjectID="_1686896759" r:id="rId302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600" w:dyaOrig="330" w14:anchorId="6E72FA59">
                <v:shape id="_x0000_i2534" type="#_x0000_t75" style="width:30pt;height:16.5pt" o:ole="">
                  <v:imagedata r:id="rId3025" o:title=""/>
                </v:shape>
                <o:OLEObject Type="Embed" ProgID="Equation.DSMT4" ShapeID="_x0000_i2534" DrawAspect="Content" ObjectID="_1686896760" r:id="rId30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435" w:dyaOrig="630" w14:anchorId="4BFB1281">
                <v:shape id="_x0000_i2535" type="#_x0000_t75" style="width:21.75pt;height:31.5pt" o:ole="">
                  <v:imagedata r:id="rId3027" o:title=""/>
                </v:shape>
                <o:OLEObject Type="Embed" ProgID="Equation.DSMT4" ShapeID="_x0000_i2535" DrawAspect="Content" ObjectID="_1686896761" r:id="rId302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3BE5C99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15" w:dyaOrig="330" w14:anchorId="7A01C789">
                <v:shape id="_x0000_i2536" type="#_x0000_t75" style="width:75.75pt;height:16.5pt" o:ole="">
                  <v:imagedata r:id="rId3029" o:title=""/>
                </v:shape>
                <o:OLEObject Type="Embed" ProgID="Equation.DSMT4" ShapeID="_x0000_i2536" DrawAspect="Content" ObjectID="_1686896762" r:id="rId303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3150C975">
                <v:shape id="_x0000_i2537" type="#_x0000_t75" style="width:78.75pt;height:16.5pt" o:ole="">
                  <v:imagedata r:id="rId3031" o:title=""/>
                </v:shape>
                <o:OLEObject Type="Embed" ProgID="Equation.DSMT4" ShapeID="_x0000_i2537" DrawAspect="Content" ObjectID="_1686896763" r:id="rId303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8F34D1F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034D5C8F">
                <v:shape id="_x0000_i2538" type="#_x0000_t75" style="width:78.75pt;height:16.5pt" o:ole="">
                  <v:imagedata r:id="rId3033" o:title=""/>
                </v:shape>
                <o:OLEObject Type="Embed" ProgID="Equation.DSMT4" ShapeID="_x0000_i2538" DrawAspect="Content" ObjectID="_1686896764" r:id="rId303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49E47F43">
                <v:shape id="_x0000_i2539" type="#_x0000_t75" style="width:78.75pt;height:16.5pt" o:ole="">
                  <v:imagedata r:id="rId3035" o:title=""/>
                </v:shape>
                <o:OLEObject Type="Embed" ProgID="Equation.DSMT4" ShapeID="_x0000_i2539" DrawAspect="Content" ObjectID="_1686896765" r:id="rId303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8E27B8C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AA892B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18987A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924D7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7: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  <w:lang w:val="vi-VN"/>
              </w:rPr>
              <w:object w:dxaOrig="495" w:dyaOrig="315" w14:anchorId="5DF318B7">
                <v:shape id="_x0000_i2540" type="#_x0000_t75" style="width:24.75pt;height:15.75pt;mso-width-percent:0;mso-height-percent:0;mso-width-percent:0;mso-height-percent:0" o:ole="">
                  <v:imagedata r:id="rId3037" o:title=""/>
                </v:shape>
                <o:OLEObject Type="Embed" ProgID="Equation.DSMT4" ShapeID="_x0000_i2540" DrawAspect="Content" ObjectID="_1686896766" r:id="rId3038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cho đường thẳng có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  <w:lang w:val="vi-VN"/>
              </w:rPr>
              <w:object w:dxaOrig="1605" w:dyaOrig="315" w14:anchorId="5207FA1F">
                <v:shape id="_x0000_i2541" type="#_x0000_t75" style="width:80.25pt;height:15.75pt;mso-width-percent:0;mso-height-percent:0;mso-width-percent:0;mso-height-percent:0" o:ole="">
                  <v:imagedata r:id="rId3039" o:title=""/>
                </v:shape>
                <o:OLEObject Type="Embed" ProgID="Equation.DSMT4" ShapeID="_x0000_i2541" DrawAspect="Content" ObjectID="_1686896767" r:id="rId3040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ảnh </w:t>
            </w:r>
            <w:r w:rsidRPr="0050462D">
              <w:rPr>
                <w:rFonts w:ascii="Chu Van An" w:eastAsiaTheme="minorEastAsia" w:hAnsi="Chu Van An" w:cs="Chu Van An"/>
                <w:noProof/>
                <w:position w:val="-6"/>
                <w:szCs w:val="24"/>
                <w:lang w:val="vi-VN"/>
              </w:rPr>
              <w:object w:dxaOrig="285" w:dyaOrig="285" w14:anchorId="171368B5">
                <v:shape id="_x0000_i2542" type="#_x0000_t75" style="width:14.25pt;height:14.25pt;mso-width-percent:0;mso-height-percent:0;mso-width-percent:0;mso-height-percent:0" o:ole="">
                  <v:imagedata r:id="rId3041" o:title=""/>
                </v:shape>
                <o:OLEObject Type="Embed" ProgID="Equation.DSMT4" ShapeID="_x0000_i2542" DrawAspect="Content" ObjectID="_1686896768" r:id="rId304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của </w:t>
            </w:r>
            <w:r w:rsidRPr="0050462D">
              <w:rPr>
                <w:rFonts w:ascii="Chu Van An" w:eastAsiaTheme="minorEastAsia" w:hAnsi="Chu Van An" w:cs="Chu Van An"/>
                <w:noProof/>
                <w:position w:val="-6"/>
                <w:szCs w:val="24"/>
                <w:lang w:val="vi-VN"/>
              </w:rPr>
              <w:object w:dxaOrig="210" w:dyaOrig="285" w14:anchorId="5EA49B61">
                <v:shape id="_x0000_i2543" type="#_x0000_t75" style="width:10.5pt;height:14.25pt;mso-width-percent:0;mso-height-percent:0;mso-width-percent:0;mso-height-percent:0" o:ole="">
                  <v:imagedata r:id="rId3043" o:title=""/>
                </v:shape>
                <o:OLEObject Type="Embed" ProgID="Equation.DSMT4" ShapeID="_x0000_i2543" DrawAspect="Content" ObjectID="_1686896769" r:id="rId304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qua phép quay tâm O, góc quay </w:t>
            </w:r>
            <w:r w:rsidRPr="0050462D">
              <w:rPr>
                <w:rFonts w:ascii="Chu Van An" w:eastAsiaTheme="minorEastAsia" w:hAnsi="Chu Van An" w:cs="Chu Van An"/>
                <w:noProof/>
                <w:position w:val="-6"/>
                <w:szCs w:val="24"/>
                <w:lang w:val="vi-VN"/>
              </w:rPr>
              <w:object w:dxaOrig="525" w:dyaOrig="315" w14:anchorId="6BE9B7D8">
                <v:shape id="_x0000_i2544" type="#_x0000_t75" style="width:26.25pt;height:15.75pt;mso-width-percent:0;mso-height-percent:0;mso-width-percent:0;mso-height-percent:0" o:ole="">
                  <v:imagedata r:id="rId3045" o:title=""/>
                </v:shape>
                <o:OLEObject Type="Embed" ProgID="Equation.DSMT4" ShapeID="_x0000_i2544" DrawAspect="Content" ObjectID="_1686896770" r:id="rId304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là:</w:t>
            </w:r>
          </w:p>
          <w:p w14:paraId="60B184E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003ED0FC">
                <v:shape id="_x0000_i2545" type="#_x0000_t75" style="width:82.5pt;height:15.75pt;mso-width-percent:0;mso-height-percent:0;mso-width-percent:0;mso-height-percent:0" o:ole="">
                  <v:imagedata r:id="rId3047" o:title=""/>
                </v:shape>
                <o:OLEObject Type="Embed" ProgID="Equation.DSMT4" ShapeID="_x0000_i2545" DrawAspect="Content" ObjectID="_1686896771" r:id="rId3048"/>
              </w:objec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04E3FC3D">
                <v:shape id="_x0000_i2546" type="#_x0000_t75" style="width:82.5pt;height:15.75pt;mso-width-percent:0;mso-height-percent:0;mso-width-percent:0;mso-height-percent:0" o:ole="">
                  <v:imagedata r:id="rId3049" o:title=""/>
                </v:shape>
                <o:OLEObject Type="Embed" ProgID="Equation.DSMT4" ShapeID="_x0000_i2546" DrawAspect="Content" ObjectID="_1686896772" r:id="rId3050"/>
              </w:object>
            </w:r>
          </w:p>
          <w:p w14:paraId="154442C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position w:val="-12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3950557A">
                <v:shape id="_x0000_i2547" type="#_x0000_t75" style="width:82.5pt;height:15.75pt;mso-width-percent:0;mso-height-percent:0;mso-width-percent:0;mso-height-percent:0" o:ole="">
                  <v:imagedata r:id="rId3051" o:title=""/>
                </v:shape>
                <o:OLEObject Type="Embed" ProgID="Equation.DSMT4" ShapeID="_x0000_i2547" DrawAspect="Content" ObjectID="_1686896773" r:id="rId3052"/>
              </w:objec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59EBFCB3">
                <v:shape id="_x0000_i2548" type="#_x0000_t75" style="width:82.5pt;height:15.75pt;mso-width-percent:0;mso-height-percent:0;mso-width-percent:0;mso-height-percent:0" o:ole="">
                  <v:imagedata r:id="rId3053" o:title=""/>
                </v:shape>
                <o:OLEObject Type="Embed" ProgID="Equation.DSMT4" ShapeID="_x0000_i2548" DrawAspect="Content" ObjectID="_1686896774" r:id="rId3054"/>
              </w:object>
            </w:r>
          </w:p>
          <w:p w14:paraId="76C269E3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652001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FBDBBE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24E6F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8:</w: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465" w:dyaOrig="330" w14:anchorId="4D4A4EBF">
                <v:shape id="_x0000_i2549" type="#_x0000_t75" style="width:23.25pt;height:16.5pt" o:ole="">
                  <v:imagedata r:id="rId3055" o:title=""/>
                </v:shape>
                <o:OLEObject Type="Embed" ProgID="Equation.DSMT4" ShapeID="_x0000_i2549" DrawAspect="Content" ObjectID="_1686896775" r:id="rId3056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</w:rPr>
              <w:object w:dxaOrig="780" w:dyaOrig="405" w14:anchorId="36BBC88F">
                <v:shape id="_x0000_i2550" type="#_x0000_t75" style="width:39pt;height:20.25pt" o:ole="">
                  <v:imagedata r:id="rId3057" o:title=""/>
                </v:shape>
                <o:OLEObject Type="Embed" ProgID="Equation.DSMT4" ShapeID="_x0000_i2550" DrawAspect="Content" ObjectID="_1686896776" r:id="rId3058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. Phép quay tâm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40" w:dyaOrig="285" w14:anchorId="5D09E140">
                <v:shape id="_x0000_i2551" type="#_x0000_t75" style="width:12pt;height:14.25pt" o:ole="">
                  <v:imagedata r:id="rId3059" o:title=""/>
                </v:shape>
                <o:OLEObject Type="Embed" ProgID="Equation.DSMT4" ShapeID="_x0000_i2551" DrawAspect="Content" ObjectID="_1686896777" r:id="rId3060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 góc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405" w:dyaOrig="285" w14:anchorId="5F134324">
                <v:shape id="_x0000_i2552" type="#_x0000_t75" style="width:20.25pt;height:14.25pt" o:ole="">
                  <v:imagedata r:id="rId3061" o:title=""/>
                </v:shape>
                <o:OLEObject Type="Embed" ProgID="Equation.DSMT4" ShapeID="_x0000_i2552" DrawAspect="Content" ObjectID="_1686896778" r:id="rId3062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 biến </w:t>
            </w:r>
            <w:r w:rsidRPr="0050462D">
              <w:rPr>
                <w:rFonts w:ascii="Chu Van An" w:eastAsia="Times New Roman" w:hAnsi="Chu Van An" w:cs="Chu Van An"/>
                <w:noProof/>
                <w:position w:val="-4"/>
                <w:szCs w:val="24"/>
              </w:rPr>
              <w:object w:dxaOrig="240" w:dyaOrig="255" w14:anchorId="0103B5B1">
                <v:shape id="_x0000_i2553" type="#_x0000_t75" style="width:12pt;height:12.75pt" o:ole="">
                  <v:imagedata r:id="rId3063" o:title=""/>
                </v:shape>
                <o:OLEObject Type="Embed" ProgID="Equation.DSMT4" ShapeID="_x0000_i2553" DrawAspect="Content" ObjectID="_1686896779" r:id="rId3064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 thành điểm</w:t>
            </w:r>
          </w:p>
          <w:p w14:paraId="76BE0D90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825" w:dyaOrig="405" w14:anchorId="065DF336">
                <v:shape id="_x0000_i2554" type="#_x0000_t75" style="width:41.25pt;height:20.25pt" o:ole="">
                  <v:imagedata r:id="rId3065" o:title=""/>
                </v:shape>
                <o:OLEObject Type="Embed" ProgID="Equation.DSMT4" ShapeID="_x0000_i2554" DrawAspect="Content" ObjectID="_1686896780" r:id="rId3066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960" w:dyaOrig="405" w14:anchorId="5D482307">
                <v:shape id="_x0000_i2555" type="#_x0000_t75" style="width:48pt;height:20.25pt" o:ole="">
                  <v:imagedata r:id="rId3067" o:title=""/>
                </v:shape>
                <o:OLEObject Type="Embed" ProgID="Equation.DSMT4" ShapeID="_x0000_i2555" DrawAspect="Content" ObjectID="_1686896781" r:id="rId3068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960" w:dyaOrig="405" w14:anchorId="3374A2A9">
                <v:shape id="_x0000_i2556" type="#_x0000_t75" style="width:48pt;height:20.25pt" o:ole="">
                  <v:imagedata r:id="rId3069" o:title=""/>
                </v:shape>
                <o:OLEObject Type="Embed" ProgID="Equation.DSMT4" ShapeID="_x0000_i2556" DrawAspect="Content" ObjectID="_1686896782" r:id="rId3070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825" w:dyaOrig="405" w14:anchorId="1C910331">
                <v:shape id="_x0000_i2557" type="#_x0000_t75" style="width:41.25pt;height:20.25pt" o:ole="">
                  <v:imagedata r:id="rId3071" o:title=""/>
                </v:shape>
                <o:OLEObject Type="Embed" ProgID="Equation.DSMT4" ShapeID="_x0000_i2557" DrawAspect="Content" ObjectID="_1686896783" r:id="rId3072"/>
              </w:object>
            </w:r>
          </w:p>
          <w:p w14:paraId="741B3A1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91141F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141F53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DE9A8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2342175">
                <v:shape id="_x0000_i2558" type="#_x0000_t75" style="width:23.25pt;height:15.75pt" o:ole="">
                  <v:imagedata r:id="rId3073" o:title=""/>
                </v:shape>
                <o:OLEObject Type="Embed" ProgID="Equation.DSMT4" ShapeID="_x0000_i2558" DrawAspect="Content" ObjectID="_1686896784" r:id="rId307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24F430E4">
                <v:shape id="_x0000_i2559" type="#_x0000_t75" style="width:42pt;height:20.25pt" o:ole="">
                  <v:imagedata r:id="rId3075" o:title=""/>
                </v:shape>
                <o:OLEObject Type="Embed" ProgID="Equation.DSMT4" ShapeID="_x0000_i2559" DrawAspect="Content" ObjectID="_1686896785" r:id="rId30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Hãy tìm tọa độ ảnh của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70454D3">
                <v:shape id="_x0000_i2560" type="#_x0000_t75" style="width:12pt;height:12.75pt" o:ole="">
                  <v:imagedata r:id="rId3077" o:title=""/>
                </v:shape>
                <o:OLEObject Type="Embed" ProgID="Equation.DSMT4" ShapeID="_x0000_i2560" DrawAspect="Content" ObjectID="_1686896786" r:id="rId30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C3703C3">
                <v:shape id="_x0000_i2561" type="#_x0000_t75" style="width:12pt;height:14.25pt" o:ole="">
                  <v:imagedata r:id="rId3079" o:title=""/>
                </v:shape>
                <o:OLEObject Type="Embed" ProgID="Equation.DSMT4" ShapeID="_x0000_i2561" DrawAspect="Content" ObjectID="_1686896787" r:id="rId308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15" w14:anchorId="359812E7">
                <v:shape id="_x0000_i2562" type="#_x0000_t75" style="width:18.75pt;height:15.75pt" o:ole="">
                  <v:imagedata r:id="rId3081" o:title=""/>
                </v:shape>
                <o:OLEObject Type="Embed" ProgID="Equation.DSMT4" ShapeID="_x0000_i2562" DrawAspect="Content" ObjectID="_1686896788" r:id="rId308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2DB38EE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05" w14:anchorId="2619F133">
                <v:shape id="_x0000_i2563" type="#_x0000_t75" style="width:33pt;height:20.25pt" o:ole="">
                  <v:imagedata r:id="rId3083" o:title=""/>
                </v:shape>
                <o:OLEObject Type="Embed" ProgID="Equation.DSMT4" ShapeID="_x0000_i2563" DrawAspect="Content" ObjectID="_1686896789" r:id="rId30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4C46FDBB">
                <v:shape id="_x0000_i2564" type="#_x0000_t75" style="width:35.25pt;height:20.25pt" o:ole="">
                  <v:imagedata r:id="rId3085" o:title=""/>
                </v:shape>
                <o:OLEObject Type="Embed" ProgID="Equation.DSMT4" ShapeID="_x0000_i2564" DrawAspect="Content" ObjectID="_1686896790" r:id="rId308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5A80BE5B">
                <v:shape id="_x0000_i2565" type="#_x0000_t75" style="width:39.75pt;height:20.25pt" o:ole="">
                  <v:imagedata r:id="rId3087" o:title=""/>
                </v:shape>
                <o:OLEObject Type="Embed" ProgID="Equation.DSMT4" ShapeID="_x0000_i2565" DrawAspect="Content" ObjectID="_1686896791" r:id="rId308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18139795">
                <v:shape id="_x0000_i2566" type="#_x0000_t75" style="width:35.25pt;height:20.25pt" o:ole="">
                  <v:imagedata r:id="rId3089" o:title=""/>
                </v:shape>
                <o:OLEObject Type="Embed" ProgID="Equation.DSMT4" ShapeID="_x0000_i2566" DrawAspect="Content" ObjectID="_1686896792" r:id="rId309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F24076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3C1D70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2BBE9D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68A97A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10: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65" w:dyaOrig="330" w14:anchorId="42AADF88">
                <v:shape id="_x0000_i2567" type="#_x0000_t75" style="width:23.25pt;height:16.5pt" o:ole="">
                  <v:imagedata r:id="rId3091" o:title=""/>
                </v:shape>
                <o:OLEObject Type="Embed" ProgID="Equation.DSMT4" ShapeID="_x0000_i2567" DrawAspect="Content" ObjectID="_1686896793" r:id="rId309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75" w:dyaOrig="390" w14:anchorId="304E4B49">
                <v:shape id="_x0000_i2568" type="#_x0000_t75" style="width:48.75pt;height:19.5pt" o:ole="">
                  <v:imagedata r:id="rId3093" o:title=""/>
                </v:shape>
                <o:OLEObject Type="Embed" ProgID="Equation.DSMT4" ShapeID="_x0000_i2568" DrawAspect="Content" ObjectID="_1686896794" r:id="rId309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285" w14:anchorId="46AAF20E">
                <v:shape id="_x0000_i2569" type="#_x0000_t75" style="width:12pt;height:14.25pt" o:ole="">
                  <v:imagedata r:id="rId3095" o:title=""/>
                </v:shape>
                <o:OLEObject Type="Embed" ProgID="Equation.DSMT4" ShapeID="_x0000_i2569" DrawAspect="Content" ObjectID="_1686896795" r:id="rId309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390" w:dyaOrig="285" w14:anchorId="2714E851">
                <v:shape id="_x0000_i2570" type="#_x0000_t75" style="width:19.5pt;height:14.25pt" o:ole="">
                  <v:imagedata r:id="rId3097" o:title=""/>
                </v:shape>
                <o:OLEObject Type="Embed" ProgID="Equation.DSMT4" ShapeID="_x0000_i2570" DrawAspect="Content" ObjectID="_1686896796" r:id="rId3098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 điểm nào trong các điểm dưới đây?</w:t>
            </w:r>
          </w:p>
          <w:p w14:paraId="0C3A8225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35" w:dyaOrig="390" w14:anchorId="68212E1C">
                <v:shape id="_x0000_i2571" type="#_x0000_t75" style="width:36.75pt;height:19.5pt" o:ole="">
                  <v:imagedata r:id="rId3099" o:title=""/>
                </v:shape>
                <o:OLEObject Type="Embed" ProgID="Equation.DSMT4" ShapeID="_x0000_i2571" DrawAspect="Content" ObjectID="_1686896797" r:id="rId3100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35" w:dyaOrig="390" w14:anchorId="5BF2DB56">
                <v:shape id="_x0000_i2572" type="#_x0000_t75" style="width:36.75pt;height:19.5pt" o:ole="">
                  <v:imagedata r:id="rId3101" o:title=""/>
                </v:shape>
                <o:OLEObject Type="Embed" ProgID="Equation.DSMT4" ShapeID="_x0000_i2572" DrawAspect="Content" ObjectID="_1686896798" r:id="rId310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855" w:dyaOrig="390" w14:anchorId="0ED5530E">
                <v:shape id="_x0000_i2573" type="#_x0000_t75" style="width:42.75pt;height:19.5pt" o:ole="">
                  <v:imagedata r:id="rId3103" o:title=""/>
                </v:shape>
                <o:OLEObject Type="Embed" ProgID="Equation.DSMT4" ShapeID="_x0000_i2573" DrawAspect="Content" ObjectID="_1686896799" r:id="rId310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1050" w:dyaOrig="390" w14:anchorId="28DFE746">
                <v:shape id="_x0000_i2574" type="#_x0000_t75" style="width:52.5pt;height:19.5pt" o:ole="">
                  <v:imagedata r:id="rId3105" o:title=""/>
                </v:shape>
                <o:OLEObject Type="Embed" ProgID="Equation.DSMT4" ShapeID="_x0000_i2574" DrawAspect="Content" ObjectID="_1686896800" r:id="rId310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3B9F6A3B" w14:textId="77777777" w:rsidR="0069637D" w:rsidRPr="0050462D" w:rsidRDefault="0069637D" w:rsidP="003F0FBB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BB3A63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99BD4C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05C88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11: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nào sau đây là ảnh của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945" w:dyaOrig="330" w14:anchorId="30B84232">
                <v:shape id="_x0000_i2575" type="#_x0000_t75" style="width:47.25pt;height:16.5pt" o:ole="">
                  <v:imagedata r:id="rId3107" o:title=""/>
                </v:shape>
                <o:OLEObject Type="Embed" ProgID="Equation.DSMT4" ShapeID="_x0000_i2575" DrawAspect="Content" ObjectID="_1686896801" r:id="rId310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735" w:dyaOrig="330" w14:anchorId="27D042DF">
                <v:shape id="_x0000_i2576" type="#_x0000_t75" style="width:36.75pt;height:16.5pt" o:ole="">
                  <v:imagedata r:id="rId3109" o:title=""/>
                </v:shape>
                <o:OLEObject Type="Embed" ProgID="Equation.DSMT4" ShapeID="_x0000_i2576" DrawAspect="Content" ObjectID="_1686896802" r:id="rId311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300" w14:anchorId="7BA21C28">
                <v:shape id="_x0000_i2577" type="#_x0000_t75" style="width:27pt;height:15pt" o:ole="">
                  <v:imagedata r:id="rId3111" o:title=""/>
                </v:shape>
                <o:OLEObject Type="Embed" ProgID="Equation.DSMT4" ShapeID="_x0000_i2577" DrawAspect="Content" ObjectID="_1686896803" r:id="rId311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?</w:t>
            </w:r>
          </w:p>
          <w:p w14:paraId="7EEA8F19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020" w:dyaOrig="315" w14:anchorId="151F1EBF">
                <v:shape id="_x0000_i2578" type="#_x0000_t75" style="width:51pt;height:15.75pt" o:ole="">
                  <v:imagedata r:id="rId3113" o:title=""/>
                </v:shape>
                <o:OLEObject Type="Embed" ProgID="Equation.DSMT4" ShapeID="_x0000_i2578" DrawAspect="Content" ObjectID="_1686896804" r:id="rId311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720" w:dyaOrig="330" w14:anchorId="65EB54BC">
                <v:shape id="_x0000_i2579" type="#_x0000_t75" style="width:36pt;height:16.5pt" o:ole="">
                  <v:imagedata r:id="rId3115" o:title=""/>
                </v:shape>
                <o:OLEObject Type="Embed" ProgID="Equation.DSMT4" ShapeID="_x0000_i2579" DrawAspect="Content" ObjectID="_1686896805" r:id="rId311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780AACC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990" w:dyaOrig="315" w14:anchorId="101E97DA">
                <v:shape id="_x0000_i2580" type="#_x0000_t75" style="width:49.5pt;height:15.75pt" o:ole="">
                  <v:imagedata r:id="rId3117" o:title=""/>
                </v:shape>
                <o:OLEObject Type="Embed" ProgID="Equation.DSMT4" ShapeID="_x0000_i2580" DrawAspect="Content" ObjectID="_1686896806" r:id="rId311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720" w:dyaOrig="315" w14:anchorId="00B43AB9">
                <v:shape id="_x0000_i2581" type="#_x0000_t75" style="width:36pt;height:15.75pt" o:ole="">
                  <v:imagedata r:id="rId3119" o:title=""/>
                </v:shape>
                <o:OLEObject Type="Embed" ProgID="Equation.DSMT4" ShapeID="_x0000_i2581" DrawAspect="Content" ObjectID="_1686896807" r:id="rId312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E24F93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78EFFF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F6120C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3F2A5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12: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1D3D8B59">
                <v:shape id="_x0000_i2582" type="#_x0000_t75" style="width:23.25pt;height:15.75pt" o:ole="">
                  <v:imagedata r:id="rId3121" o:title=""/>
                </v:shape>
                <o:OLEObject Type="Embed" ProgID="Equation.DSMT4" ShapeID="_x0000_i2582" DrawAspect="Content" ObjectID="_1686896808" r:id="rId31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5D179B64">
                <v:shape id="_x0000_i2583" type="#_x0000_t75" style="width:45.75pt;height:20.25pt" o:ole="">
                  <v:imagedata r:id="rId3123" o:title=""/>
                </v:shape>
                <o:OLEObject Type="Embed" ProgID="Equation.DSMT4" ShapeID="_x0000_i2583" DrawAspect="Content" ObjectID="_1686896809" r:id="rId312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DB12A4C">
                <v:shape id="_x0000_i2584" type="#_x0000_t75" style="width:12pt;height:12.75pt" o:ole="">
                  <v:imagedata r:id="rId3125" o:title=""/>
                </v:shape>
                <o:OLEObject Type="Embed" ProgID="Equation.DSMT4" ShapeID="_x0000_i2584" DrawAspect="Content" ObjectID="_1686896810" r:id="rId31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sao cho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0B09B66">
                <v:shape id="_x0000_i2585" type="#_x0000_t75" style="width:12pt;height:12.75pt" o:ole="">
                  <v:imagedata r:id="rId3127" o:title=""/>
                </v:shape>
                <o:OLEObject Type="Embed" ProgID="Equation.DSMT4" ShapeID="_x0000_i2585" DrawAspect="Content" ObjectID="_1686896811" r:id="rId312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2466036">
                <v:shape id="_x0000_i2586" type="#_x0000_t75" style="width:12pt;height:12.75pt" o:ole="">
                  <v:imagedata r:id="rId3129" o:title=""/>
                </v:shape>
                <o:OLEObject Type="Embed" ProgID="Equation.DSMT4" ShapeID="_x0000_i2586" DrawAspect="Content" ObjectID="_1686896812" r:id="rId313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0E5CE62">
                <v:shape id="_x0000_i2587" type="#_x0000_t75" style="width:12pt;height:14.25pt" o:ole="">
                  <v:imagedata r:id="rId3131" o:title=""/>
                </v:shape>
                <o:OLEObject Type="Embed" ProgID="Equation.DSMT4" ShapeID="_x0000_i2587" DrawAspect="Content" ObjectID="_1686896813" r:id="rId313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3B2B6C7B">
                <v:shape id="_x0000_i2588" type="#_x0000_t75" style="width:27pt;height:14.25pt" o:ole="">
                  <v:imagedata r:id="rId3133" o:title=""/>
                </v:shape>
                <o:OLEObject Type="Embed" ProgID="Equation.DSMT4" ShapeID="_x0000_i2588" DrawAspect="Content" ObjectID="_1686896814" r:id="rId313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4482718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095" w:dyaOrig="405" w14:anchorId="0BED6D4C">
                <v:shape id="_x0000_i2589" type="#_x0000_t75" style="width:54.75pt;height:20.25pt" o:ole="">
                  <v:imagedata r:id="rId3135" o:title=""/>
                </v:shape>
                <o:OLEObject Type="Embed" ProgID="Equation.DSMT4" ShapeID="_x0000_i2589" DrawAspect="Content" ObjectID="_1686896815" r:id="rId313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095" w:dyaOrig="405" w14:anchorId="2E86C272">
                <v:shape id="_x0000_i2590" type="#_x0000_t75" style="width:54.75pt;height:20.25pt" o:ole="">
                  <v:imagedata r:id="rId3137" o:title=""/>
                </v:shape>
                <o:OLEObject Type="Embed" ProgID="Equation.DSMT4" ShapeID="_x0000_i2590" DrawAspect="Content" ObjectID="_1686896816" r:id="rId313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F10953D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95" w:dyaOrig="405" w14:anchorId="02DE4DFC">
                <v:shape id="_x0000_i2591" type="#_x0000_t75" style="width:39.75pt;height:20.25pt" o:ole="">
                  <v:imagedata r:id="rId3139" o:title=""/>
                </v:shape>
                <o:OLEObject Type="Embed" ProgID="Equation.DSMT4" ShapeID="_x0000_i2591" DrawAspect="Content" ObjectID="_1686896817" r:id="rId314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95" w:dyaOrig="405" w14:anchorId="2562635D">
                <v:shape id="_x0000_i2592" type="#_x0000_t75" style="width:39.75pt;height:20.25pt" o:ole="">
                  <v:imagedata r:id="rId3141" o:title=""/>
                </v:shape>
                <o:OLEObject Type="Embed" ProgID="Equation.DSMT4" ShapeID="_x0000_i2592" DrawAspect="Content" ObjectID="_1686896818" r:id="rId314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A3A36FA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5BEB5C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0855A0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32815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13: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Trong mặt phẳng toạ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A8A9DB6">
                <v:shape id="_x0000_i2593" type="#_x0000_t75" style="width:23.25pt;height:15.75pt" o:ole="">
                  <v:imagedata r:id="rId3143" o:title=""/>
                </v:shape>
                <o:OLEObject Type="Embed" ProgID="Equation.DSMT4" ShapeID="_x0000_i2593" DrawAspect="Content" ObjectID="_1686896819" r:id="rId3144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2D11F11">
                <v:shape id="_x0000_i2594" type="#_x0000_t75" style="width:12pt;height:13.5pt" o:ole="">
                  <v:imagedata r:id="rId3145" o:title=""/>
                </v:shape>
                <o:OLEObject Type="Embed" ProgID="Equation.DSMT4" ShapeID="_x0000_i2594" DrawAspect="Content" ObjectID="_1686896820" r:id="rId3146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15" w14:anchorId="6BA1A1BF">
                <v:shape id="_x0000_i2595" type="#_x0000_t75" style="width:18.75pt;height:15.75pt" o:ole="">
                  <v:imagedata r:id="rId3147" o:title=""/>
                </v:shape>
                <o:OLEObject Type="Embed" ProgID="Equation.DSMT4" ShapeID="_x0000_i2595" DrawAspect="Content" ObjectID="_1686896821" r:id="rId3148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32C6FCAC">
                <v:shape id="_x0000_i2596" type="#_x0000_t75" style="width:48.75pt;height:20.25pt" o:ole="">
                  <v:imagedata r:id="rId3149" o:title=""/>
                </v:shape>
                <o:OLEObject Type="Embed" ProgID="Equation.DSMT4" ShapeID="_x0000_i2596" DrawAspect="Content" ObjectID="_1686896822" r:id="rId3150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thành điểm nào</w:t>
            </w:r>
          </w:p>
          <w:p w14:paraId="389A240E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16D815B3">
                <v:shape id="_x0000_i2597" type="#_x0000_t75" style="width:42pt;height:20.25pt" o:ole="">
                  <v:imagedata r:id="rId3151" o:title=""/>
                </v:shape>
                <o:OLEObject Type="Embed" ProgID="Equation.DSMT4" ShapeID="_x0000_i2597" DrawAspect="Content" ObjectID="_1686896823" r:id="rId315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FF0000"/>
                <w:position w:val="-14"/>
                <w:szCs w:val="24"/>
              </w:rPr>
              <w:object w:dxaOrig="555" w:dyaOrig="405" w14:anchorId="7AC524E1">
                <v:shape id="_x0000_i2598" type="#_x0000_t75" style="width:27.75pt;height:20.25pt" o:ole="">
                  <v:imagedata r:id="rId3153" o:title=""/>
                </v:shape>
                <o:OLEObject Type="Embed" ProgID="Equation.DSMT4" ShapeID="_x0000_i2598" DrawAspect="Content" ObjectID="_1686896824" r:id="rId3154"/>
              </w:object>
            </w:r>
            <w:r w:rsidRPr="0050462D">
              <w:rPr>
                <w:rFonts w:ascii="Chu Van An" w:hAnsi="Chu Van An" w:cs="Chu Van An"/>
                <w:color w:val="FF0000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90" w:dyaOrig="405" w14:anchorId="7824B60F">
                <v:shape id="_x0000_i2599" type="#_x0000_t75" style="width:34.5pt;height:20.25pt" o:ole="">
                  <v:imagedata r:id="rId3155" o:title=""/>
                </v:shape>
                <o:OLEObject Type="Embed" ProgID="Equation.DSMT4" ShapeID="_x0000_i2599" DrawAspect="Content" ObjectID="_1686896825" r:id="rId3156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40" w:dyaOrig="405" w14:anchorId="33695410">
                <v:shape id="_x0000_i2600" type="#_x0000_t75" style="width:42pt;height:20.25pt" o:ole="">
                  <v:imagedata r:id="rId3157" o:title=""/>
                </v:shape>
                <o:OLEObject Type="Embed" ProgID="Equation.DSMT4" ShapeID="_x0000_i2600" DrawAspect="Content" ObjectID="_1686896826" r:id="rId3158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.</w:t>
            </w:r>
          </w:p>
          <w:p w14:paraId="0C66016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4FCD57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369E58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DC573A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14:</w:t>
            </w:r>
            <w:r w:rsidRPr="0050462D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20" w14:anchorId="6ACAB1F7">
                <v:shape id="_x0000_i2601" type="#_x0000_t75" style="width:39pt;height:21pt" o:ole="">
                  <v:imagedata r:id="rId3159" o:title=""/>
                </v:shape>
                <o:OLEObject Type="Embed" ProgID="Equation.DSMT4" ShapeID="_x0000_i2601" DrawAspect="Content" ObjectID="_1686896827" r:id="rId316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7D1A4DDB">
                <v:shape id="_x0000_i2602" type="#_x0000_t75" style="width:21pt;height:14.25pt" o:ole="">
                  <v:imagedata r:id="rId3161" o:title=""/>
                </v:shape>
                <o:OLEObject Type="Embed" ProgID="Equation.DSMT4" ShapeID="_x0000_i2602" DrawAspect="Content" ObjectID="_1686896828" r:id="rId316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20" w14:anchorId="7529D7F2">
                <v:shape id="_x0000_i2603" type="#_x0000_t75" style="width:38.25pt;height:21pt" o:ole="">
                  <v:imagedata r:id="rId3163" o:title=""/>
                </v:shape>
                <o:OLEObject Type="Embed" ProgID="Equation.DSMT4" ShapeID="_x0000_i2603" DrawAspect="Content" ObjectID="_1686896829" r:id="rId316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70" w14:anchorId="614E55D3">
                <v:shape id="_x0000_i2604" type="#_x0000_t75" style="width:14.25pt;height:13.5pt" o:ole="">
                  <v:imagedata r:id="rId3165" o:title=""/>
                </v:shape>
                <o:OLEObject Type="Embed" ProgID="Equation.DSMT4" ShapeID="_x0000_i2604" DrawAspect="Content" ObjectID="_1686896830" r:id="rId316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 là</w:t>
            </w:r>
          </w:p>
          <w:p w14:paraId="6E0B0FE1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55" w:dyaOrig="420" w14:anchorId="153F63AF">
                <v:shape id="_x0000_i2605" type="#_x0000_t75" style="width:27.75pt;height:21pt" o:ole="">
                  <v:imagedata r:id="rId3167" o:title=""/>
                </v:shape>
                <o:OLEObject Type="Embed" ProgID="Equation.DSMT4" ShapeID="_x0000_i2605" DrawAspect="Content" ObjectID="_1686896831" r:id="rId316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20" w14:anchorId="3BDFF6DC">
                <v:shape id="_x0000_i2606" type="#_x0000_t75" style="width:35.25pt;height:21pt" o:ole="">
                  <v:imagedata r:id="rId3169" o:title=""/>
                </v:shape>
                <o:OLEObject Type="Embed" ProgID="Equation.DSMT4" ShapeID="_x0000_i2606" DrawAspect="Content" ObjectID="_1686896832" r:id="rId317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20" w14:anchorId="1A0E17F0">
                <v:shape id="_x0000_i2607" type="#_x0000_t75" style="width:35.25pt;height:21pt" o:ole="">
                  <v:imagedata r:id="rId3171" o:title=""/>
                </v:shape>
                <o:OLEObject Type="Embed" ProgID="Equation.DSMT4" ShapeID="_x0000_i2607" DrawAspect="Content" ObjectID="_1686896833" r:id="rId317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20" w14:anchorId="29B906A4">
                <v:shape id="_x0000_i2608" type="#_x0000_t75" style="width:35.25pt;height:21pt" o:ole="">
                  <v:imagedata r:id="rId3173" o:title=""/>
                </v:shape>
                <o:OLEObject Type="Embed" ProgID="Equation.DSMT4" ShapeID="_x0000_i2608" DrawAspect="Content" ObjectID="_1686896834" r:id="rId317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96D1357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8BB9F6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A6E1B6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97AA6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3A407AC0">
                <v:shape id="_x0000_i2609" type="#_x0000_t75" style="width:23.25pt;height:15.75pt" o:ole="">
                  <v:imagedata r:id="rId3175" o:title=""/>
                </v:shape>
                <o:OLEObject Type="Embed" ProgID="Equation.DSMT4" ShapeID="_x0000_i2609" DrawAspect="Content" ObjectID="_1686896835" r:id="rId31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56B1E1EE">
                <v:shape id="_x0000_i2610" type="#_x0000_t75" style="width:38.25pt;height:20.25pt" o:ole="">
                  <v:imagedata r:id="rId3177" o:title=""/>
                </v:shape>
                <o:OLEObject Type="Embed" ProgID="Equation.DSMT4" ShapeID="_x0000_i2610" DrawAspect="Content" ObjectID="_1686896836" r:id="rId31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Gọi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01353A90">
                <v:shape id="_x0000_i2611" type="#_x0000_t75" style="width:14.25pt;height:12.75pt" o:ole="">
                  <v:imagedata r:id="rId3179" o:title=""/>
                </v:shape>
                <o:OLEObject Type="Embed" ProgID="Equation.DSMT4" ShapeID="_x0000_i2611" DrawAspect="Content" ObjectID="_1686896837" r:id="rId318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2144448">
                <v:shape id="_x0000_i2612" type="#_x0000_t75" style="width:12pt;height:12.75pt" o:ole="">
                  <v:imagedata r:id="rId3181" o:title=""/>
                </v:shape>
                <o:OLEObject Type="Embed" ProgID="Equation.DSMT4" ShapeID="_x0000_i2612" DrawAspect="Content" ObjectID="_1686896838" r:id="rId318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0E8C712D">
                <v:shape id="_x0000_i2613" type="#_x0000_t75" style="width:39pt;height:20.25pt" o:ole="">
                  <v:imagedata r:id="rId3183" o:title=""/>
                </v:shape>
                <o:OLEObject Type="Embed" ProgID="Equation.DSMT4" ShapeID="_x0000_i2613" DrawAspect="Content" ObjectID="_1686896839" r:id="rId318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3CDE8378">
                <v:shape id="_x0000_i2614" type="#_x0000_t75" style="width:20.25pt;height:14.25pt" o:ole="">
                  <v:imagedata r:id="rId3185" o:title=""/>
                </v:shape>
                <o:OLEObject Type="Embed" ProgID="Equation.DSMT4" ShapeID="_x0000_i2614" DrawAspect="Content" ObjectID="_1686896840" r:id="rId318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3F666E4E">
                <v:shape id="_x0000_i2615" type="#_x0000_t75" style="width:14.25pt;height:12.75pt" o:ole="">
                  <v:imagedata r:id="rId3187" o:title=""/>
                </v:shape>
                <o:OLEObject Type="Embed" ProgID="Equation.DSMT4" ShapeID="_x0000_i2615" DrawAspect="Content" ObjectID="_1686896841" r:id="rId318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 là</w:t>
            </w:r>
          </w:p>
          <w:p w14:paraId="35725338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57A28CC3">
                <v:shape id="_x0000_i2616" type="#_x0000_t75" style="width:48pt;height:20.25pt" o:ole="">
                  <v:imagedata r:id="rId3189" o:title=""/>
                </v:shape>
                <o:OLEObject Type="Embed" ProgID="Equation.DSMT4" ShapeID="_x0000_i2616" DrawAspect="Content" ObjectID="_1686896842" r:id="rId319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080" w:dyaOrig="405" w14:anchorId="11FEFA4C">
                <v:shape id="_x0000_i2617" type="#_x0000_t75" style="width:54pt;height:20.25pt" o:ole="">
                  <v:imagedata r:id="rId3191" o:title=""/>
                </v:shape>
                <o:OLEObject Type="Embed" ProgID="Equation.DSMT4" ShapeID="_x0000_i2617" DrawAspect="Content" ObjectID="_1686896843" r:id="rId319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DEF5E96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05" w14:anchorId="7DD4E6D5">
                <v:shape id="_x0000_i2618" type="#_x0000_t75" style="width:47.25pt;height:20.25pt" o:ole="">
                  <v:imagedata r:id="rId3193" o:title=""/>
                </v:shape>
                <o:OLEObject Type="Embed" ProgID="Equation.DSMT4" ShapeID="_x0000_i2618" DrawAspect="Content" ObjectID="_1686896844" r:id="rId319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05" w14:anchorId="6BA8868B">
                <v:shape id="_x0000_i2619" type="#_x0000_t75" style="width:47.25pt;height:20.25pt" o:ole="">
                  <v:imagedata r:id="rId3195" o:title=""/>
                </v:shape>
                <o:OLEObject Type="Embed" ProgID="Equation.DSMT4" ShapeID="_x0000_i2619" DrawAspect="Content" ObjectID="_1686896845" r:id="rId319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30C9920" w14:textId="77777777" w:rsidR="0069637D" w:rsidRPr="0050462D" w:rsidRDefault="0069637D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55B4B8B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D59139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1E9E8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16: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Oxy cho điểm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795" w:dyaOrig="435" w14:anchorId="3B3E646E">
                <v:shape id="_x0000_i2620" type="#_x0000_t75" style="width:39.75pt;height:21.75pt" o:ole="">
                  <v:imagedata r:id="rId3197" o:title=""/>
                </v:shape>
                <o:OLEObject Type="Embed" ProgID="Equation.DSMT4" ShapeID="_x0000_i2620" DrawAspect="Content" ObjectID="_1686896846" r:id="rId319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Ảnh </w:t>
            </w:r>
            <w:r w:rsidRPr="0050462D">
              <w:rPr>
                <w:rFonts w:ascii="Chu Van An" w:hAnsi="Chu Van An" w:cs="Chu Van An"/>
                <w:i/>
                <w:szCs w:val="24"/>
              </w:rPr>
              <w:t>M’</w:t>
            </w:r>
            <w:r w:rsidRPr="0050462D">
              <w:rPr>
                <w:rFonts w:ascii="Chu Van An" w:hAnsi="Chu Van An" w:cs="Chu Van An"/>
                <w:szCs w:val="24"/>
              </w:rPr>
              <w:t xml:space="preserve"> của điểm </w:t>
            </w:r>
            <w:r w:rsidRPr="0050462D">
              <w:rPr>
                <w:rFonts w:ascii="Chu Van An" w:hAnsi="Chu Van An" w:cs="Chu Van An"/>
                <w:i/>
                <w:szCs w:val="24"/>
              </w:rPr>
              <w:t>M</w: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O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639F9305">
                <v:shape id="_x0000_i2621" type="#_x0000_t75" style="width:21pt;height:14.25pt" o:ole="">
                  <v:imagedata r:id="rId3199" o:title=""/>
                </v:shape>
                <o:OLEObject Type="Embed" ProgID="Equation.DSMT4" ShapeID="_x0000_i2621" DrawAspect="Content" ObjectID="_1686896847" r:id="rId3200"/>
              </w:object>
            </w:r>
            <w:r w:rsidRPr="0050462D">
              <w:rPr>
                <w:rFonts w:ascii="Chu Van An" w:hAnsi="Chu Van An" w:cs="Chu Van An"/>
                <w:szCs w:val="24"/>
              </w:rPr>
              <w:t>là điểm có tọa độ bao nhiêu trong các điểm sau?</w:t>
            </w:r>
          </w:p>
          <w:p w14:paraId="1AB485E6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40" w:dyaOrig="420" w14:anchorId="7BD81675">
                <v:shape id="_x0000_i2622" type="#_x0000_t75" style="width:27pt;height:21pt" o:ole="">
                  <v:imagedata r:id="rId3201" o:title=""/>
                </v:shape>
                <o:OLEObject Type="Embed" ProgID="Equation.DSMT4" ShapeID="_x0000_i2622" DrawAspect="Content" ObjectID="_1686896848" r:id="rId320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20" w14:anchorId="2BE27912">
                <v:shape id="_x0000_i2623" type="#_x0000_t75" style="width:33pt;height:21pt" o:ole="">
                  <v:imagedata r:id="rId3203" o:title=""/>
                </v:shape>
                <o:OLEObject Type="Embed" ProgID="Equation.DSMT4" ShapeID="_x0000_i2623" DrawAspect="Content" ObjectID="_1686896849" r:id="rId320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90" w:dyaOrig="390" w14:anchorId="2A4B770A">
                <v:shape id="_x0000_i2624" type="#_x0000_t75" style="width:34.5pt;height:19.5pt" o:ole="">
                  <v:imagedata r:id="rId3205" o:title=""/>
                </v:shape>
                <o:OLEObject Type="Embed" ProgID="Equation.DSMT4" ShapeID="_x0000_i2624" DrawAspect="Content" ObjectID="_1686896850" r:id="rId320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2C2289C2">
                <v:shape id="_x0000_i2625" type="#_x0000_t75" style="width:38.25pt;height:20.25pt" o:ole="">
                  <v:imagedata r:id="rId3207" o:title=""/>
                </v:shape>
                <o:OLEObject Type="Embed" ProgID="Equation.DSMT4" ShapeID="_x0000_i2625" DrawAspect="Content" ObjectID="_1686896851" r:id="rId320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A818EEA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7546FFC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B61D4C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51DAED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17:</w:t>
            </w:r>
            <w:r w:rsidRPr="0050462D">
              <w:rPr>
                <w:rFonts w:ascii="Chu Van An" w:hAnsi="Chu Van An" w:cs="Chu Van An"/>
                <w:b/>
                <w:vanish/>
                <w:szCs w:val="24"/>
              </w:rPr>
              <w:t xml:space="preserve">[1H1-0.0-2] 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</w:t>
            </w:r>
            <w:r w:rsidRPr="0050462D">
              <w:rPr>
                <w:noProof/>
                <w:position w:val="-10"/>
              </w:rPr>
              <w:drawing>
                <wp:inline distT="0" distB="0" distL="0" distR="0" wp14:anchorId="39D80EDF" wp14:editId="30BF5E26">
                  <wp:extent cx="304800" cy="219075"/>
                  <wp:effectExtent l="0" t="0" r="0" b="9525"/>
                  <wp:docPr id="537" name="Pictur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, phép quay tâm </w:t>
            </w:r>
            <w:r w:rsidRPr="0050462D">
              <w:rPr>
                <w:noProof/>
                <w:position w:val="-6"/>
              </w:rPr>
              <w:drawing>
                <wp:inline distT="0" distB="0" distL="0" distR="0" wp14:anchorId="388BA92D" wp14:editId="60E6073A">
                  <wp:extent cx="152400" cy="171450"/>
                  <wp:effectExtent l="0" t="0" r="0" b="0"/>
                  <wp:docPr id="538" name="Picture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gó quay </w:t>
            </w:r>
            <w:r w:rsidRPr="0050462D">
              <w:rPr>
                <w:noProof/>
                <w:position w:val="-6"/>
              </w:rPr>
              <w:drawing>
                <wp:inline distT="0" distB="0" distL="0" distR="0" wp14:anchorId="73B01AC7" wp14:editId="460034E9">
                  <wp:extent cx="257175" cy="171450"/>
                  <wp:effectExtent l="0" t="0" r="9525" b="0"/>
                  <wp:docPr id="539" name="Picture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noProof/>
                <w:position w:val="-14"/>
              </w:rPr>
              <w:drawing>
                <wp:inline distT="0" distB="0" distL="0" distR="0" wp14:anchorId="10FAA8C9" wp14:editId="7B29EE33">
                  <wp:extent cx="647700" cy="257175"/>
                  <wp:effectExtent l="0" t="0" r="0" b="9525"/>
                  <wp:docPr id="540" name="Picture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noProof/>
                <w:position w:val="-4"/>
              </w:rPr>
              <w:drawing>
                <wp:inline distT="0" distB="0" distL="0" distR="0" wp14:anchorId="12A409CD" wp14:editId="3A18A6E9">
                  <wp:extent cx="228600" cy="171450"/>
                  <wp:effectExtent l="0" t="0" r="0" b="0"/>
                  <wp:docPr id="541" name="Picture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. Tọa điểm </w:t>
            </w:r>
            <w:r w:rsidRPr="0050462D">
              <w:rPr>
                <w:noProof/>
                <w:position w:val="-4"/>
              </w:rPr>
              <w:drawing>
                <wp:inline distT="0" distB="0" distL="0" distR="0" wp14:anchorId="5EC7FD47" wp14:editId="394C7552">
                  <wp:extent cx="228600" cy="171450"/>
                  <wp:effectExtent l="0" t="0" r="0" b="0"/>
                  <wp:docPr id="542" name="Picture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848AA2A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b/>
                <w:noProof/>
                <w:position w:val="-14"/>
              </w:rPr>
              <w:drawing>
                <wp:inline distT="0" distB="0" distL="0" distR="0" wp14:anchorId="453D8D2D" wp14:editId="655DCEA3">
                  <wp:extent cx="571500" cy="247650"/>
                  <wp:effectExtent l="0" t="0" r="0" b="0"/>
                  <wp:docPr id="543" name="Picture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b/>
                <w:noProof/>
                <w:position w:val="-14"/>
              </w:rPr>
              <w:drawing>
                <wp:inline distT="0" distB="0" distL="0" distR="0" wp14:anchorId="5ACD3481" wp14:editId="0D642B48">
                  <wp:extent cx="685800" cy="247650"/>
                  <wp:effectExtent l="0" t="0" r="0" b="0"/>
                  <wp:docPr id="544" name="Picture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6B4CE99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noProof/>
                <w:position w:val="-14"/>
              </w:rPr>
              <w:drawing>
                <wp:inline distT="0" distB="0" distL="0" distR="0" wp14:anchorId="56DD2AA4" wp14:editId="7DB9CC56">
                  <wp:extent cx="752475" cy="247650"/>
                  <wp:effectExtent l="0" t="0" r="9525" b="0"/>
                  <wp:docPr id="545" name="Picture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noProof/>
                <w:position w:val="-14"/>
              </w:rPr>
              <w:drawing>
                <wp:inline distT="0" distB="0" distL="0" distR="0" wp14:anchorId="5BE0FB9F" wp14:editId="6121F0AE">
                  <wp:extent cx="657225" cy="247650"/>
                  <wp:effectExtent l="0" t="0" r="9525" b="0"/>
                  <wp:docPr id="546" name="Picture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166860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313242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8D4AB4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2CEF73" w14:textId="77777777" w:rsidR="0069637D" w:rsidRPr="0050462D" w:rsidRDefault="0069637D" w:rsidP="003F0FBB">
            <w:pPr>
              <w:spacing w:line="276" w:lineRule="auto"/>
              <w:mirrorIndents/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</w:pP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>Câu 18:</w:t>
            </w:r>
            <w:r w:rsidRPr="0050462D">
              <w:rPr>
                <w:rStyle w:val="Strong"/>
                <w:rFonts w:ascii="Chu Van An" w:hAnsi="Chu Van An" w:cs="Chu Van An"/>
                <w:b w:val="0"/>
                <w:bCs w:val="0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440BAA1F">
                <v:shape id="_x0000_i2626" type="#_x0000_t75" style="width:22.5pt;height:15.75pt" o:ole="">
                  <v:imagedata r:id="rId3219" o:title=""/>
                </v:shape>
                <o:OLEObject Type="Embed" ProgID="Equation.DSMT4" ShapeID="_x0000_i2626" DrawAspect="Content" ObjectID="_1686896852" r:id="rId3220"/>
              </w:object>
            </w:r>
            <w:r w:rsidRPr="0050462D">
              <w:rPr>
                <w:rStyle w:val="Strong"/>
                <w:rFonts w:ascii="Chu Van An" w:hAnsi="Chu Van An" w:cs="Chu Van An"/>
                <w:b w:val="0"/>
                <w:bCs w:val="0"/>
                <w:szCs w:val="24"/>
              </w:rPr>
              <w:t>, phép quay tâm O, góc quay</w:t>
            </w:r>
            <w:r w:rsidRPr="0050462D">
              <w:rPr>
                <w:rStyle w:val="Strong"/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15" w14:anchorId="0E8A4E84">
                <v:shape id="_x0000_i2627" type="#_x0000_t75" style="width:26.25pt;height:15.75pt" o:ole="">
                  <v:imagedata r:id="rId3221" o:title=""/>
                </v:shape>
                <o:OLEObject Type="Embed" ProgID="Equation.DSMT4" ShapeID="_x0000_i2627" DrawAspect="Content" ObjectID="_1686896853" r:id="rId32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05" w14:anchorId="6AF2DCF7">
                <v:shape id="_x0000_i2628" type="#_x0000_t75" style="width:49.5pt;height:20.25pt" o:ole="">
                  <v:imagedata r:id="rId3223" o:title=""/>
                </v:shape>
                <o:OLEObject Type="Embed" ProgID="Equation.DSMT4" ShapeID="_x0000_i2628" DrawAspect="Content" ObjectID="_1686896854" r:id="rId3224"/>
              </w:object>
            </w:r>
            <w:r w:rsidRPr="0050462D">
              <w:rPr>
                <w:rFonts w:ascii="Chu Van An" w:hAnsi="Chu Van An" w:cs="Chu Van An"/>
                <w:szCs w:val="24"/>
              </w:rPr>
              <w:t>thành điểm có tọa độ là</w:t>
            </w:r>
          </w:p>
          <w:p w14:paraId="5DEACCBE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540" w:dyaOrig="405" w14:anchorId="0213E6B8">
                <v:shape id="_x0000_i2629" type="#_x0000_t75" style="width:27pt;height:20.25pt" o:ole="">
                  <v:imagedata r:id="rId3225" o:title=""/>
                </v:shape>
                <o:OLEObject Type="Embed" ProgID="Equation.DSMT4" ShapeID="_x0000_i2629" DrawAspect="Content" ObjectID="_1686896855" r:id="rId322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405" w14:anchorId="5086E567">
                <v:shape id="_x0000_i2630" type="#_x0000_t75" style="width:34.5pt;height:20.25pt" o:ole="">
                  <v:imagedata r:id="rId3227" o:title=""/>
                </v:shape>
                <o:OLEObject Type="Embed" ProgID="Equation.DSMT4" ShapeID="_x0000_i2630" DrawAspect="Content" ObjectID="_1686896856" r:id="rId322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405" w14:anchorId="621B81FA">
                <v:shape id="_x0000_i2631" type="#_x0000_t75" style="width:34.5pt;height:20.25pt" o:ole="">
                  <v:imagedata r:id="rId3229" o:title=""/>
                </v:shape>
                <o:OLEObject Type="Embed" ProgID="Equation.DSMT4" ShapeID="_x0000_i2631" DrawAspect="Content" ObjectID="_1686896857" r:id="rId323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825" w:dyaOrig="405" w14:anchorId="54563154">
                <v:shape id="_x0000_i2632" type="#_x0000_t75" style="width:41.25pt;height:20.25pt" o:ole="">
                  <v:imagedata r:id="rId3231" o:title=""/>
                </v:shape>
                <o:OLEObject Type="Embed" ProgID="Equation.DSMT4" ShapeID="_x0000_i2632" DrawAspect="Content" ObjectID="_1686896858" r:id="rId323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13BD772F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91F79A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BD498F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BAD46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9AF57BC">
                <v:shape id="_x0000_i2633" type="#_x0000_t75" style="width:23.25pt;height:15.75pt" o:ole="">
                  <v:imagedata r:id="rId3233" o:title=""/>
                </v:shape>
                <o:OLEObject Type="Embed" ProgID="Equation.DSMT4" ShapeID="_x0000_i2633" DrawAspect="Content" ObjectID="_1686896859" r:id="rId323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15" w14:anchorId="26C57036">
                <v:shape id="_x0000_i2634" type="#_x0000_t75" style="width:42.75pt;height:15.75pt" o:ole="">
                  <v:imagedata r:id="rId3235" o:title=""/>
                </v:shape>
                <o:OLEObject Type="Embed" ProgID="Equation.DSMT4" ShapeID="_x0000_i2634" DrawAspect="Content" ObjectID="_1686896860" r:id="rId323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ảnh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F6E81D5">
                <v:shape id="_x0000_i2635" type="#_x0000_t75" style="width:11.25pt;height:14.25pt" o:ole="">
                  <v:imagedata r:id="rId3237" o:title=""/>
                </v:shape>
                <o:OLEObject Type="Embed" ProgID="Equation.DSMT4" ShapeID="_x0000_i2635" DrawAspect="Content" ObjectID="_1686896861" r:id="rId323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D77CDC0">
                <v:shape id="_x0000_i2636" type="#_x0000_t75" style="width:12pt;height:14.25pt" o:ole="">
                  <v:imagedata r:id="rId3239" o:title=""/>
                </v:shape>
                <o:OLEObject Type="Embed" ProgID="Equation.DSMT4" ShapeID="_x0000_i2636" DrawAspect="Content" ObjectID="_1686896862" r:id="rId324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081D24E2">
                <v:shape id="_x0000_i2637" type="#_x0000_t75" style="width:20.25pt;height:14.25pt" o:ole="">
                  <v:imagedata r:id="rId3241" o:title=""/>
                </v:shape>
                <o:OLEObject Type="Embed" ProgID="Equation.DSMT4" ShapeID="_x0000_i2637" DrawAspect="Content" ObjectID="_1686896863" r:id="rId324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7741E1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35" w:dyaOrig="315" w14:anchorId="611C9551">
                <v:shape id="_x0000_i2638" type="#_x0000_t75" style="width:51.75pt;height:15.75pt" o:ole="">
                  <v:imagedata r:id="rId3243" o:title=""/>
                </v:shape>
                <o:OLEObject Type="Embed" ProgID="Equation.DSMT4" ShapeID="_x0000_i2638" DrawAspect="Content" ObjectID="_1686896864" r:id="rId324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65" w:dyaOrig="315" w14:anchorId="20992C81">
                <v:shape id="_x0000_i2639" type="#_x0000_t75" style="width:53.25pt;height:15.75pt" o:ole="">
                  <v:imagedata r:id="rId3245" o:title=""/>
                </v:shape>
                <o:OLEObject Type="Embed" ProgID="Equation.DSMT4" ShapeID="_x0000_i2639" DrawAspect="Content" ObjectID="_1686896865" r:id="rId324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CB2E638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155" w:dyaOrig="315" w14:anchorId="2F4D0FCE">
                <v:shape id="_x0000_i2640" type="#_x0000_t75" style="width:57.75pt;height:15.75pt" o:ole="">
                  <v:imagedata r:id="rId3247" o:title=""/>
                </v:shape>
                <o:OLEObject Type="Embed" ProgID="Equation.DSMT4" ShapeID="_x0000_i2640" DrawAspect="Content" ObjectID="_1686896866" r:id="rId324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15" w:dyaOrig="315" w14:anchorId="3A641B7E">
                <v:shape id="_x0000_i2641" type="#_x0000_t75" style="width:45.75pt;height:15.75pt" o:ole="">
                  <v:imagedata r:id="rId3249" o:title=""/>
                </v:shape>
                <o:OLEObject Type="Embed" ProgID="Equation.DSMT4" ShapeID="_x0000_i2641" DrawAspect="Content" ObjectID="_1686896867" r:id="rId325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636BCFA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FC7300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E7B5CC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FD575B" w14:textId="77777777" w:rsidR="0069637D" w:rsidRPr="0050462D" w:rsidRDefault="0069637D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20: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D7F7975">
                <v:shape id="_x0000_i2642" type="#_x0000_t75" style="width:23.25pt;height:16.5pt" o:ole="">
                  <v:imagedata r:id="rId3251" o:title=""/>
                </v:shape>
                <o:OLEObject Type="Embed" ProgID="Equation.DSMT4" ShapeID="_x0000_i2642" DrawAspect="Content" ObjectID="_1686896868" r:id="rId3252"/>
              </w:object>
            </w:r>
            <w:r w:rsidRPr="0050462D">
              <w:rPr>
                <w:rFonts w:ascii="Chu Van An" w:hAnsi="Chu Van An" w:cs="Chu Van An"/>
                <w:position w:val="-10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cho các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0E633853">
                <v:shape id="_x0000_i2643" type="#_x0000_t75" style="width:40.5pt;height:20.25pt" o:ole="">
                  <v:imagedata r:id="rId3253" o:title=""/>
                </v:shape>
                <o:OLEObject Type="Embed" ProgID="Equation.DSMT4" ShapeID="_x0000_i2643" DrawAspect="Content" ObjectID="_1686896869" r:id="rId3254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0F74922F">
                <v:shape id="_x0000_i2644" type="#_x0000_t75" style="width:40.5pt;height:20.25pt" o:ole="">
                  <v:imagedata r:id="rId3255" o:title=""/>
                </v:shape>
                <o:OLEObject Type="Embed" ProgID="Equation.DSMT4" ShapeID="_x0000_i2644" DrawAspect="Content" ObjectID="_1686896870" r:id="rId3256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0618DA3D">
                <v:shape id="_x0000_i2645" type="#_x0000_t75" style="width:16.5pt;height:12.75pt" o:ole="">
                  <v:imagedata r:id="rId3257" o:title=""/>
                </v:shape>
                <o:OLEObject Type="Embed" ProgID="Equation.DSMT4" ShapeID="_x0000_i2645" DrawAspect="Content" ObjectID="_1686896871" r:id="rId3258"/>
              </w:object>
            </w:r>
            <w:r w:rsidRPr="0050462D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20" w:dyaOrig="480" w14:anchorId="0278FC61">
                <v:shape id="_x0000_i2646" type="#_x0000_t75" style="width:36pt;height:24pt" o:ole="">
                  <v:imagedata r:id="rId3259" o:title=""/>
                </v:shape>
                <o:OLEObject Type="Embed" ProgID="Equation.DSMT4" ShapeID="_x0000_i2646" DrawAspect="Content" ObjectID="_1686896872" r:id="rId3260"/>
              </w:object>
            </w:r>
            <w:r w:rsidRPr="0050462D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</w:rPr>
              <w:t>là</w:t>
            </w:r>
          </w:p>
          <w:p w14:paraId="130D222A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405" w14:anchorId="7676BAC6">
                <v:shape id="_x0000_i2647" type="#_x0000_t75" style="width:57.75pt;height:20.25pt" o:ole="">
                  <v:imagedata r:id="rId3261" o:title=""/>
                </v:shape>
                <o:OLEObject Type="Embed" ProgID="Equation.DSMT4" ShapeID="_x0000_i2647" DrawAspect="Content" ObjectID="_1686896873" r:id="rId3262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43E83E36">
                <v:shape id="_x0000_i2648" type="#_x0000_t75" style="width:51.75pt;height:20.25pt" o:ole="">
                  <v:imagedata r:id="rId3263" o:title=""/>
                </v:shape>
                <o:OLEObject Type="Embed" ProgID="Equation.DSMT4" ShapeID="_x0000_i2648" DrawAspect="Content" ObjectID="_1686896874" r:id="rId3264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9E47281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3FA766F9">
                <v:shape id="_x0000_i2649" type="#_x0000_t75" style="width:51.75pt;height:20.25pt" o:ole="">
                  <v:imagedata r:id="rId3265" o:title=""/>
                </v:shape>
                <o:OLEObject Type="Embed" ProgID="Equation.DSMT4" ShapeID="_x0000_i2649" DrawAspect="Content" ObjectID="_1686896875" r:id="rId3266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142631A1">
                <v:shape id="_x0000_i2650" type="#_x0000_t75" style="width:45pt;height:20.25pt" o:ole="">
                  <v:imagedata r:id="rId3267" o:title=""/>
                </v:shape>
                <o:OLEObject Type="Embed" ProgID="Equation.DSMT4" ShapeID="_x0000_i2650" DrawAspect="Content" ObjectID="_1686896876" r:id="rId3268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C09C97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834F06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52BCDB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A29EE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21:</w: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735" w:dyaOrig="405" w14:anchorId="184AB8CB">
                <v:shape id="_x0000_i2651" type="#_x0000_t75" style="width:36.75pt;height:20.25pt" o:ole="">
                  <v:imagedata r:id="rId3269" o:title=""/>
                </v:shape>
                <o:OLEObject Type="Embed" ProgID="Equation.DSMT4" ShapeID="_x0000_i2651" DrawAspect="Content" ObjectID="_1686896877" r:id="rId3270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85" w14:anchorId="05A00C48">
                <v:shape id="_x0000_i2652" type="#_x0000_t75" style="width:12pt;height:14.25pt" o:ole="">
                  <v:imagedata r:id="rId3271" o:title=""/>
                </v:shape>
                <o:OLEObject Type="Embed" ProgID="Equation.DSMT4" ShapeID="_x0000_i2652" DrawAspect="Content" ObjectID="_1686896878" r:id="rId3272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795" w:dyaOrig="285" w14:anchorId="6803D309">
                <v:shape id="_x0000_i2653" type="#_x0000_t75" style="width:39.75pt;height:14.25pt" o:ole="">
                  <v:imagedata r:id="rId3273" o:title=""/>
                </v:shape>
                <o:OLEObject Type="Embed" ProgID="Equation.DSMT4" ShapeID="_x0000_i2653" DrawAspect="Content" ObjectID="_1686896879" r:id="rId3274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là điểm</w:t>
            </w:r>
          </w:p>
          <w:p w14:paraId="42B6B359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1005" w:dyaOrig="405" w14:anchorId="75C3F8E7">
                <v:shape id="_x0000_i2654" type="#_x0000_t75" style="width:50.25pt;height:20.25pt" o:ole="">
                  <v:imagedata r:id="rId3275" o:title=""/>
                </v:shape>
                <o:OLEObject Type="Embed" ProgID="Equation.DSMT4" ShapeID="_x0000_i2654" DrawAspect="Content" ObjectID="_1686896880" r:id="rId3276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1020" w:dyaOrig="405" w14:anchorId="7A30A0B0">
                <v:shape id="_x0000_i2655" type="#_x0000_t75" style="width:51pt;height:20.25pt" o:ole="">
                  <v:imagedata r:id="rId3277" o:title=""/>
                </v:shape>
                <o:OLEObject Type="Embed" ProgID="Equation.DSMT4" ShapeID="_x0000_i2655" DrawAspect="Content" ObjectID="_1686896881" r:id="rId3278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870" w:dyaOrig="405" w14:anchorId="369179FF">
                <v:shape id="_x0000_i2656" type="#_x0000_t75" style="width:43.5pt;height:20.25pt" o:ole="">
                  <v:imagedata r:id="rId3279" o:title=""/>
                </v:shape>
                <o:OLEObject Type="Embed" ProgID="Equation.DSMT4" ShapeID="_x0000_i2656" DrawAspect="Content" ObjectID="_1686896882" r:id="rId3280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1155" w:dyaOrig="405" w14:anchorId="0602016F">
                <v:shape id="_x0000_i2657" type="#_x0000_t75" style="width:57.75pt;height:20.25pt" o:ole="">
                  <v:imagedata r:id="rId3281" o:title=""/>
                </v:shape>
                <o:OLEObject Type="Embed" ProgID="Equation.DSMT4" ShapeID="_x0000_i2657" DrawAspect="Content" ObjectID="_1686896883" r:id="rId3282"/>
              </w:object>
            </w:r>
          </w:p>
          <w:p w14:paraId="760B3658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30C615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30B575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7F1D1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22: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5FDB1FB">
                <v:shape id="_x0000_i2658" type="#_x0000_t75" style="width:23.25pt;height:15.75pt" o:ole="">
                  <v:imagedata r:id="rId1952" o:title=""/>
                </v:shape>
                <o:OLEObject Type="Embed" ProgID="Equation.DSMT4" ShapeID="_x0000_i2658" DrawAspect="Content" ObjectID="_1686896884" r:id="rId328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85" w:dyaOrig="405" w14:anchorId="40A19591">
                <v:shape id="_x0000_i2659" type="#_x0000_t75" style="width:44.25pt;height:20.25pt" o:ole="">
                  <v:imagedata r:id="rId3284" o:title=""/>
                </v:shape>
                <o:OLEObject Type="Embed" ProgID="Equation.DSMT4" ShapeID="_x0000_i2659" DrawAspect="Content" ObjectID="_1686896885" r:id="rId328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11F3BC09">
                <v:shape id="_x0000_i2660" type="#_x0000_t75" style="width:12pt;height:14.25pt" o:ole="">
                  <v:imagedata r:id="rId3286" o:title=""/>
                </v:shape>
                <o:OLEObject Type="Embed" ProgID="Equation.DSMT4" ShapeID="_x0000_i2660" DrawAspect="Content" ObjectID="_1686896886" r:id="rId328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55" w:dyaOrig="615" w14:anchorId="4E816F60">
                <v:shape id="_x0000_i2661" type="#_x0000_t75" style="width:12.75pt;height:30.75pt" o:ole="">
                  <v:imagedata r:id="rId3288" o:title=""/>
                </v:shape>
                <o:OLEObject Type="Embed" ProgID="Equation.DSMT4" ShapeID="_x0000_i2661" DrawAspect="Content" ObjectID="_1686896887" r:id="rId328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569A8200">
                <v:shape id="_x0000_i2662" type="#_x0000_t75" style="width:12pt;height:12.75pt" o:ole="">
                  <v:imagedata r:id="rId3290" o:title=""/>
                </v:shape>
                <o:OLEObject Type="Embed" ProgID="Equation.DSMT4" ShapeID="_x0000_i2662" DrawAspect="Content" ObjectID="_1686896888" r:id="rId329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007A28D3">
                <v:shape id="_x0000_i2663" type="#_x0000_t75" style="width:14.25pt;height:12.75pt" o:ole="">
                  <v:imagedata r:id="rId3292" o:title=""/>
                </v:shape>
                <o:OLEObject Type="Embed" ProgID="Equation.DSMT4" ShapeID="_x0000_i2663" DrawAspect="Content" ObjectID="_1686896889" r:id="rId32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 nào trong các tọa độ sau?</w:t>
            </w:r>
          </w:p>
          <w:p w14:paraId="438C3674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65" w:dyaOrig="405" w14:anchorId="697CCC90">
                <v:shape id="_x0000_i2664" type="#_x0000_t75" style="width:38.25pt;height:20.25pt" o:ole="">
                  <v:imagedata r:id="rId3294" o:title=""/>
                </v:shape>
                <o:OLEObject Type="Embed" ProgID="Equation.DSMT4" ShapeID="_x0000_i2664" DrawAspect="Content" ObjectID="_1686896890" r:id="rId329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1050" w:dyaOrig="405" w14:anchorId="73C0AD11">
                <v:shape id="_x0000_i2665" type="#_x0000_t75" style="width:52.5pt;height:20.25pt" o:ole="">
                  <v:imagedata r:id="rId3296" o:title=""/>
                </v:shape>
                <o:OLEObject Type="Embed" ProgID="Equation.DSMT4" ShapeID="_x0000_i2665" DrawAspect="Content" ObjectID="_1686896891" r:id="rId329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511C8F8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1050" w:dyaOrig="405" w14:anchorId="41BC5B0A">
                <v:shape id="_x0000_i2666" type="#_x0000_t75" style="width:52.5pt;height:20.25pt" o:ole="">
                  <v:imagedata r:id="rId3298" o:title=""/>
                </v:shape>
                <o:OLEObject Type="Embed" ProgID="Equation.DSMT4" ShapeID="_x0000_i2666" DrawAspect="Content" ObjectID="_1686896892" r:id="rId329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65" w:dyaOrig="405" w14:anchorId="71FD5DD4">
                <v:shape id="_x0000_i2667" type="#_x0000_t75" style="width:38.25pt;height:20.25pt" o:ole="">
                  <v:imagedata r:id="rId3300" o:title=""/>
                </v:shape>
                <o:OLEObject Type="Embed" ProgID="Equation.DSMT4" ShapeID="_x0000_i2667" DrawAspect="Content" ObjectID="_1686896893" r:id="rId33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657C136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9C1CD8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D75293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22B2B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</w:rPr>
              <w:lastRenderedPageBreak/>
              <w:t>Câu 23: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20058DFF">
                <v:shape id="_x0000_i2668" type="#_x0000_t75" style="width:23.25pt;height:16.5pt" o:ole="">
                  <v:imagedata r:id="rId3302" o:title=""/>
                </v:shape>
                <o:OLEObject Type="Embed" ProgID="Equation.DSMT4" ShapeID="_x0000_i2668" DrawAspect="Content" ObjectID="_1686896894" r:id="rId330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tìm ảnh của điểm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85" w:dyaOrig="405" w14:anchorId="10252C68">
                <v:shape id="_x0000_i2669" type="#_x0000_t75" style="width:44.25pt;height:20.25pt" o:ole="">
                  <v:imagedata r:id="rId3304" o:title=""/>
                </v:shape>
                <o:OLEObject Type="Embed" ProgID="Equation.DSMT4" ShapeID="_x0000_i2669" DrawAspect="Content" ObjectID="_1686896895" r:id="rId330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qua phép quay </w:t>
            </w:r>
            <w:r w:rsidRPr="0050462D">
              <w:rPr>
                <w:rFonts w:ascii="Chu Van An" w:eastAsiaTheme="minorEastAsia" w:hAnsi="Chu Van An" w:cs="Chu Van An"/>
                <w:position w:val="-16"/>
                <w:szCs w:val="24"/>
                <w:lang w:val="fr-FR"/>
              </w:rPr>
              <w:object w:dxaOrig="1065" w:dyaOrig="450" w14:anchorId="7D25512B">
                <v:shape id="_x0000_i2670" type="#_x0000_t75" style="width:53.25pt;height:22.5pt" o:ole="">
                  <v:imagedata r:id="rId3306" o:title=""/>
                </v:shape>
                <o:OLEObject Type="Embed" ProgID="Equation.DSMT4" ShapeID="_x0000_i2670" DrawAspect="Content" ObjectID="_1686896896" r:id="rId330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F3012D2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eastAsia="Arial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365" w:dyaOrig="480" w14:anchorId="1BA7D217">
                <v:shape id="_x0000_i2671" type="#_x0000_t75" style="width:68.25pt;height:24pt" o:ole="">
                  <v:imagedata r:id="rId3308" o:title=""/>
                </v:shape>
                <o:OLEObject Type="Embed" ProgID="Equation.DSMT4" ShapeID="_x0000_i2671" DrawAspect="Content" ObjectID="_1686896897" r:id="rId330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215" w:dyaOrig="480" w14:anchorId="10336C63">
                <v:shape id="_x0000_i2672" type="#_x0000_t75" style="width:60.75pt;height:24pt" o:ole="">
                  <v:imagedata r:id="rId3310" o:title=""/>
                </v:shape>
                <o:OLEObject Type="Embed" ProgID="Equation.DSMT4" ShapeID="_x0000_i2672" DrawAspect="Content" ObjectID="_1686896898" r:id="rId331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24EB611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215" w:dyaOrig="480" w14:anchorId="1FD1D601">
                <v:shape id="_x0000_i2673" type="#_x0000_t75" style="width:60.75pt;height:24pt" o:ole="">
                  <v:imagedata r:id="rId3312" o:title=""/>
                </v:shape>
                <o:OLEObject Type="Embed" ProgID="Equation.DSMT4" ShapeID="_x0000_i2673" DrawAspect="Content" ObjectID="_1686896899" r:id="rId331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215" w:dyaOrig="480" w14:anchorId="500B9524">
                <v:shape id="_x0000_i2674" type="#_x0000_t75" style="width:60.75pt;height:24pt" o:ole="">
                  <v:imagedata r:id="rId3314" o:title=""/>
                </v:shape>
                <o:OLEObject Type="Embed" ProgID="Equation.DSMT4" ShapeID="_x0000_i2674" DrawAspect="Content" ObjectID="_1686896900" r:id="rId331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0AB715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289F54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CF2842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BBED3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24: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6765696E">
                <v:shape id="_x0000_i2675" type="#_x0000_t75" style="width:23.25pt;height:15.75pt" o:ole="">
                  <v:imagedata r:id="rId3316" o:title=""/>
                </v:shape>
                <o:OLEObject Type="Embed" ProgID="Equation.DSMT4" ShapeID="_x0000_i2675" DrawAspect="Content" ObjectID="_1686896901" r:id="rId331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,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88A9B9F">
                <v:shape id="_x0000_i2676" type="#_x0000_t75" style="width:12pt;height:13.5pt" o:ole="">
                  <v:imagedata r:id="rId1916" o:title=""/>
                </v:shape>
                <o:OLEObject Type="Embed" ProgID="Equation.DSMT4" ShapeID="_x0000_i2676" DrawAspect="Content" ObjectID="_1686896902" r:id="rId3318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315" w14:anchorId="3880E380">
                <v:shape id="_x0000_i2677" type="#_x0000_t75" style="width:21pt;height:15.75pt" o:ole="">
                  <v:imagedata r:id="rId3319" o:title=""/>
                </v:shape>
                <o:OLEObject Type="Embed" ProgID="Equation.DSMT4" ShapeID="_x0000_i2677" DrawAspect="Content" ObjectID="_1686896903" r:id="rId3320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43A47CF1">
                <v:shape id="_x0000_i2678" type="#_x0000_t75" style="width:48pt;height:19.5pt" o:ole="">
                  <v:imagedata r:id="rId3321" o:title=""/>
                </v:shape>
                <o:OLEObject Type="Embed" ProgID="Equation.DSMT4" ShapeID="_x0000_i2678" DrawAspect="Content" ObjectID="_1686896904" r:id="rId3322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thành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185A026B">
                <v:shape id="_x0000_i2679" type="#_x0000_t75" style="width:19.5pt;height:13.5pt" o:ole="">
                  <v:imagedata r:id="rId3323" o:title=""/>
                </v:shape>
                <o:OLEObject Type="Embed" ProgID="Equation.DSMT4" ShapeID="_x0000_i2679" DrawAspect="Content" ObjectID="_1686896905" r:id="rId3324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501B86AE">
                <v:shape id="_x0000_i2680" type="#_x0000_t75" style="width:19.5pt;height:13.5pt" o:ole="">
                  <v:imagedata r:id="rId3323" o:title=""/>
                </v:shape>
                <o:OLEObject Type="Embed" ProgID="Equation.DSMT4" ShapeID="_x0000_i2680" DrawAspect="Content" ObjectID="_1686896906" r:id="rId332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E873714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390" w14:anchorId="4B0AA9CF">
                <v:shape id="_x0000_i2681" type="#_x0000_t75" style="width:51pt;height:19.5pt" o:ole="">
                  <v:imagedata r:id="rId3326" o:title=""/>
                </v:shape>
                <o:OLEObject Type="Embed" ProgID="Equation.DSMT4" ShapeID="_x0000_i2681" DrawAspect="Content" ObjectID="_1686896907" r:id="rId3327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732159EA">
                <v:shape id="_x0000_i2682" type="#_x0000_t75" style="width:42.75pt;height:19.5pt" o:ole="">
                  <v:imagedata r:id="rId3328" o:title=""/>
                </v:shape>
                <o:OLEObject Type="Embed" ProgID="Equation.DSMT4" ShapeID="_x0000_i2682" DrawAspect="Content" ObjectID="_1686896908" r:id="rId3329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390" w14:anchorId="61835F8A">
                <v:shape id="_x0000_i2683" type="#_x0000_t75" style="width:52.5pt;height:19.5pt" o:ole="">
                  <v:imagedata r:id="rId3330" o:title=""/>
                </v:shape>
                <o:OLEObject Type="Embed" ProgID="Equation.DSMT4" ShapeID="_x0000_i2683" DrawAspect="Content" ObjectID="_1686896909" r:id="rId3331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70" w:dyaOrig="390" w14:anchorId="07F522F4">
                <v:shape id="_x0000_i2684" type="#_x0000_t75" style="width:58.5pt;height:19.5pt" o:ole="">
                  <v:imagedata r:id="rId3332" o:title=""/>
                </v:shape>
                <o:OLEObject Type="Embed" ProgID="Equation.DSMT4" ShapeID="_x0000_i2684" DrawAspect="Content" ObjectID="_1686896910" r:id="rId3333"/>
              </w:object>
            </w:r>
          </w:p>
          <w:p w14:paraId="2459090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BB5D2F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A4B3BC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C5A3B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25:</w:t>
            </w:r>
            <w:r w:rsidRPr="0050462D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624A9ABE">
                <v:shape id="_x0000_i2685" type="#_x0000_t75" style="width:39pt;height:20.25pt" o:ole="">
                  <v:imagedata r:id="rId3334" o:title=""/>
                </v:shape>
                <o:OLEObject Type="Embed" ProgID="Equation.DSMT4" ShapeID="_x0000_i2685" DrawAspect="Content" ObjectID="_1686896911" r:id="rId33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60" w:dyaOrig="315" w14:anchorId="631F5C63">
                <v:shape id="_x0000_i2686" type="#_x0000_t75" style="width:18pt;height:15.75pt" o:ole="">
                  <v:imagedata r:id="rId3336" o:title=""/>
                </v:shape>
                <o:OLEObject Type="Embed" ProgID="Equation.DSMT4" ShapeID="_x0000_i2686" DrawAspect="Content" ObjectID="_1686896912" r:id="rId33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75" w:dyaOrig="405" w14:anchorId="45283B59">
                <v:shape id="_x0000_i2687" type="#_x0000_t75" style="width:48.75pt;height:20.25pt" o:ole="">
                  <v:imagedata r:id="rId3338" o:title=""/>
                </v:shape>
                <o:OLEObject Type="Embed" ProgID="Equation.DSMT4" ShapeID="_x0000_i2687" DrawAspect="Content" ObjectID="_1686896913" r:id="rId33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55" w14:anchorId="3379A910">
                <v:shape id="_x0000_i2688" type="#_x0000_t75" style="width:18.75pt;height:12.75pt" o:ole="">
                  <v:imagedata r:id="rId3340" o:title=""/>
                </v:shape>
                <o:OLEObject Type="Embed" ProgID="Equation.DSMT4" ShapeID="_x0000_i2688" DrawAspect="Content" ObjectID="_1686896914" r:id="rId33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độ:</w:t>
            </w:r>
          </w:p>
          <w:p w14:paraId="5F267680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585" w:dyaOrig="405" w14:anchorId="5D579B95">
                <v:shape id="_x0000_i2689" type="#_x0000_t75" style="width:29.25pt;height:20.25pt" o:ole="">
                  <v:imagedata r:id="rId3342" o:title=""/>
                </v:shape>
                <o:OLEObject Type="Embed" ProgID="Equation.DSMT4" ShapeID="_x0000_i2689" DrawAspect="Content" ObjectID="_1686896915" r:id="rId334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05" w:dyaOrig="405" w14:anchorId="04F89BFE">
                <v:shape id="_x0000_i2690" type="#_x0000_t75" style="width:35.25pt;height:20.25pt" o:ole="">
                  <v:imagedata r:id="rId3344" o:title=""/>
                </v:shape>
                <o:OLEObject Type="Embed" ProgID="Equation.DSMT4" ShapeID="_x0000_i2690" DrawAspect="Content" ObjectID="_1686896916" r:id="rId33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840" w:dyaOrig="405" w14:anchorId="50851239">
                <v:shape id="_x0000_i2691" type="#_x0000_t75" style="width:42pt;height:20.25pt" o:ole="">
                  <v:imagedata r:id="rId3346" o:title=""/>
                </v:shape>
                <o:OLEObject Type="Embed" ProgID="Equation.DSMT4" ShapeID="_x0000_i2691" DrawAspect="Content" ObjectID="_1686896917" r:id="rId33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05" w:dyaOrig="405" w14:anchorId="1C190254">
                <v:shape id="_x0000_i2692" type="#_x0000_t75" style="width:35.25pt;height:20.25pt" o:ole="">
                  <v:imagedata r:id="rId3348" o:title=""/>
                </v:shape>
                <o:OLEObject Type="Embed" ProgID="Equation.DSMT4" ShapeID="_x0000_i2692" DrawAspect="Content" ObjectID="_1686896918" r:id="rId33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19CF03A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B8D834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2CC206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400E1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fi-FI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>Câu 26: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Trong 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mặt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067B2065">
                <v:shape id="_x0000_i2693" type="#_x0000_t75" style="width:24pt;height:15.75pt" o:ole="">
                  <v:imagedata r:id="rId3350" o:title=""/>
                </v:shape>
                <o:OLEObject Type="Embed" ProgID="Equation.DSMT4" ShapeID="_x0000_i2693" DrawAspect="Content" ObjectID="_1686896919" r:id="rId3351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, 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45" w:dyaOrig="420" w14:anchorId="3C9667EE">
                <v:shape id="_x0000_i2694" type="#_x0000_t75" style="width:122.25pt;height:21pt" o:ole="">
                  <v:imagedata r:id="rId3352" o:title=""/>
                </v:shape>
                <o:OLEObject Type="Embed" ProgID="Equation.DSMT4" ShapeID="_x0000_i2694" DrawAspect="Content" ObjectID="_1686896920" r:id="rId3353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. Viết phương trình đường tròn là ảnh của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11DF9DD">
                <v:shape id="_x0000_i2695" type="#_x0000_t75" style="width:21pt;height:20.25pt" o:ole="">
                  <v:imagedata r:id="rId3354" o:title=""/>
                </v:shape>
                <o:OLEObject Type="Embed" ProgID="Equation.DSMT4" ShapeID="_x0000_i2695" DrawAspect="Content" ObjectID="_1686896921" r:id="rId3355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qua phép đồng dạng có được bằng cách thực hiện liên tiếp phép vị tự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i-FI"/>
              </w:rPr>
              <w:object w:dxaOrig="255" w:dyaOrig="270" w14:anchorId="26077C69">
                <v:shape id="_x0000_i2696" type="#_x0000_t75" style="width:12.75pt;height:13.5pt" o:ole="">
                  <v:imagedata r:id="rId3356" o:title=""/>
                </v:shape>
                <o:OLEObject Type="Embed" ProgID="Equation.DSMT4" ShapeID="_x0000_i2696" DrawAspect="Content" ObjectID="_1686896922" r:id="rId3357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tỉ số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55" w:dyaOrig="615" w14:anchorId="083C9BFE">
                <v:shape id="_x0000_i2697" type="#_x0000_t75" style="width:12.75pt;height:30.75pt" o:ole="">
                  <v:imagedata r:id="rId3358" o:title=""/>
                </v:shape>
                <o:OLEObject Type="Embed" ProgID="Equation.DSMT4" ShapeID="_x0000_i2697" DrawAspect="Content" ObjectID="_1686896923" r:id="rId3359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và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i-FI"/>
              </w:rPr>
              <w:object w:dxaOrig="255" w:dyaOrig="270" w14:anchorId="18391C91">
                <v:shape id="_x0000_i2698" type="#_x0000_t75" style="width:12.75pt;height:13.5pt" o:ole="">
                  <v:imagedata r:id="rId3356" o:title=""/>
                </v:shape>
                <o:OLEObject Type="Embed" ProgID="Equation.DSMT4" ShapeID="_x0000_i2698" DrawAspect="Content" ObjectID="_1686896924" r:id="rId3360"/>
              </w:object>
            </w:r>
            <w:r w:rsidRPr="0050462D">
              <w:rPr>
                <w:rFonts w:ascii="Chu Van An" w:hAnsi="Chu Van An" w:cs="Chu Van An"/>
                <w:i/>
                <w:spacing w:val="-6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6209B07A">
                <v:shape id="_x0000_i2699" type="#_x0000_t75" style="width:20.25pt;height:13.5pt" o:ole="">
                  <v:imagedata r:id="rId3361" o:title=""/>
                </v:shape>
                <o:OLEObject Type="Embed" ProgID="Equation.DSMT4" ShapeID="_x0000_i2699" DrawAspect="Content" ObjectID="_1686896925" r:id="rId3362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>.</w:t>
            </w:r>
          </w:p>
          <w:p w14:paraId="7B68696E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Ⓐ.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965" w:dyaOrig="420" w14:anchorId="28C4354D">
                <v:shape id="_x0000_i2700" type="#_x0000_t75" style="width:98.25pt;height:21pt" o:ole="">
                  <v:imagedata r:id="rId3363" o:title=""/>
                </v:shape>
                <o:OLEObject Type="Embed" ProgID="Equation.DSMT4" ShapeID="_x0000_i2700" DrawAspect="Content" ObjectID="_1686896926" r:id="rId3364"/>
              </w:objec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860" w:dyaOrig="390" w14:anchorId="0A3DA3EB">
                <v:shape id="_x0000_i2701" type="#_x0000_t75" style="width:93pt;height:19.5pt" o:ole="">
                  <v:imagedata r:id="rId3365" o:title=""/>
                </v:shape>
                <o:OLEObject Type="Embed" ProgID="Equation.DSMT4" ShapeID="_x0000_i2701" DrawAspect="Content" ObjectID="_1686896927" r:id="rId3366"/>
              </w:objec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>.</w:t>
            </w:r>
          </w:p>
          <w:p w14:paraId="6FA1974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Ⓒ.</w: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920" w:dyaOrig="405" w14:anchorId="79C612C8">
                <v:shape id="_x0000_i2702" type="#_x0000_t75" style="width:96pt;height:20.25pt" o:ole="">
                  <v:imagedata r:id="rId3367" o:title=""/>
                </v:shape>
                <o:OLEObject Type="Embed" ProgID="Equation.DSMT4" ShapeID="_x0000_i2702" DrawAspect="Content" ObjectID="_1686896928" r:id="rId3368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i-FI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980" w:dyaOrig="420" w14:anchorId="3ECB8D80">
                <v:shape id="_x0000_i2703" type="#_x0000_t75" style="width:99pt;height:21pt" o:ole="">
                  <v:imagedata r:id="rId3369" o:title=""/>
                </v:shape>
                <o:OLEObject Type="Embed" ProgID="Equation.DSMT4" ShapeID="_x0000_i2703" DrawAspect="Content" ObjectID="_1686896929" r:id="rId3370"/>
              </w:objec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>.</w:t>
            </w:r>
          </w:p>
          <w:p w14:paraId="25352B14" w14:textId="77777777" w:rsidR="0069637D" w:rsidRPr="0050462D" w:rsidRDefault="0069637D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3C25F3C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425D9E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04755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>Câu 27:</w: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bCs/>
                <w:position w:val="-10"/>
                <w:szCs w:val="24"/>
              </w:rPr>
              <w:object w:dxaOrig="465" w:dyaOrig="330" w14:anchorId="2200314E">
                <v:shape id="_x0000_i2704" type="#_x0000_t75" style="width:23.25pt;height:16.5pt" o:ole="">
                  <v:imagedata r:id="rId3371" o:title=""/>
                </v:shape>
                <o:OLEObject Type="Embed" ProgID="Equation.DSMT4" ShapeID="_x0000_i2704" DrawAspect="Content" ObjectID="_1686896930" r:id="rId3372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vi-VN"/>
              </w:rPr>
              <w:t xml:space="preserve"> cho </w: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95" w:dyaOrig="315" w14:anchorId="7C7053F3">
                <v:shape id="_x0000_i2705" type="#_x0000_t75" style="width:84.75pt;height:15.75pt" o:ole="">
                  <v:imagedata r:id="rId3373" o:title=""/>
                </v:shape>
                <o:OLEObject Type="Embed" ProgID="Equation.DSMT4" ShapeID="_x0000_i2705" DrawAspect="Content" ObjectID="_1686896931" r:id="rId3374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 xml:space="preserve"> Viết phương trình đường thẳng </w:t>
            </w:r>
            <w:r w:rsidRPr="0050462D">
              <w:rPr>
                <w:rFonts w:ascii="Chu Van An" w:eastAsia="Times New Roman" w:hAnsi="Chu Van An" w:cs="Chu Van An"/>
                <w:bCs/>
                <w:position w:val="-4"/>
                <w:szCs w:val="24"/>
              </w:rPr>
              <w:object w:dxaOrig="285" w:dyaOrig="270" w14:anchorId="7C519094">
                <v:shape id="_x0000_i2706" type="#_x0000_t75" style="width:14.25pt;height:13.5pt" o:ole="">
                  <v:imagedata r:id="rId3375" o:title=""/>
                </v:shape>
                <o:OLEObject Type="Embed" ProgID="Equation.DSMT4" ShapeID="_x0000_i2706" DrawAspect="Content" ObjectID="_1686896932" r:id="rId3376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là ảnh của đường thẳng </w:t>
            </w:r>
            <w:r w:rsidRPr="0050462D">
              <w:rPr>
                <w:rFonts w:ascii="Chu Van An" w:eastAsia="Times New Roman" w:hAnsi="Chu Van An" w:cs="Chu Van An"/>
                <w:bCs/>
                <w:position w:val="-4"/>
                <w:szCs w:val="24"/>
              </w:rPr>
              <w:object w:dxaOrig="225" w:dyaOrig="255" w14:anchorId="60246EFB">
                <v:shape id="_x0000_i2707" type="#_x0000_t75" style="width:11.25pt;height:12.75pt" o:ole="">
                  <v:imagedata r:id="rId3377" o:title=""/>
                </v:shape>
                <o:OLEObject Type="Embed" ProgID="Equation.DSMT4" ShapeID="_x0000_i2707" DrawAspect="Content" ObjectID="_1686896933" r:id="rId3378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bCs/>
                <w:position w:val="-6"/>
                <w:szCs w:val="24"/>
              </w:rPr>
              <w:object w:dxaOrig="240" w:dyaOrig="285" w14:anchorId="70C27EB4">
                <v:shape id="_x0000_i2708" type="#_x0000_t75" style="width:12pt;height:14.25pt" o:ole="">
                  <v:imagedata r:id="rId3379" o:title=""/>
                </v:shape>
                <o:OLEObject Type="Embed" ProgID="Equation.DSMT4" ShapeID="_x0000_i2708" DrawAspect="Content" ObjectID="_1686896934" r:id="rId3380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 góc </w:t>
            </w:r>
            <w:r w:rsidRPr="0050462D">
              <w:rPr>
                <w:rFonts w:ascii="Chu Van An" w:eastAsia="Times New Roman" w:hAnsi="Chu Van An" w:cs="Chu Van An"/>
                <w:bCs/>
                <w:position w:val="-6"/>
                <w:szCs w:val="24"/>
              </w:rPr>
              <w:object w:dxaOrig="435" w:dyaOrig="285" w14:anchorId="7083B254">
                <v:shape id="_x0000_i2709" type="#_x0000_t75" style="width:21.75pt;height:14.25pt" o:ole="">
                  <v:imagedata r:id="rId3381" o:title=""/>
                </v:shape>
                <o:OLEObject Type="Embed" ProgID="Equation.DSMT4" ShapeID="_x0000_i2709" DrawAspect="Content" ObjectID="_1686896935" r:id="rId3382"/>
              </w:object>
            </w:r>
          </w:p>
          <w:p w14:paraId="5217A8CF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075D32EF">
                <v:shape id="_x0000_i2710" type="#_x0000_t75" style="width:69.75pt;height:15.75pt" o:ole="">
                  <v:imagedata r:id="rId3383" o:title=""/>
                </v:shape>
                <o:OLEObject Type="Embed" ProgID="Equation.DSMT4" ShapeID="_x0000_i2710" DrawAspect="Content" ObjectID="_1686896936" r:id="rId3384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1D77BC64">
                <v:shape id="_x0000_i2711" type="#_x0000_t75" style="width:69.75pt;height:15.75pt" o:ole="">
                  <v:imagedata r:id="rId3385" o:title=""/>
                </v:shape>
                <o:OLEObject Type="Embed" ProgID="Equation.DSMT4" ShapeID="_x0000_i2711" DrawAspect="Content" ObjectID="_1686896937" r:id="rId3386"/>
              </w:object>
            </w:r>
          </w:p>
          <w:p w14:paraId="70B3EB3B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1582F956">
                <v:shape id="_x0000_i2712" type="#_x0000_t75" style="width:69.75pt;height:15.75pt" o:ole="">
                  <v:imagedata r:id="rId3387" o:title=""/>
                </v:shape>
                <o:OLEObject Type="Embed" ProgID="Equation.DSMT4" ShapeID="_x0000_i2712" DrawAspect="Content" ObjectID="_1686896938" r:id="rId3388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5CA403C6">
                <v:shape id="_x0000_i2713" type="#_x0000_t75" style="width:69.75pt;height:15.75pt" o:ole="">
                  <v:imagedata r:id="rId3389" o:title=""/>
                </v:shape>
                <o:OLEObject Type="Embed" ProgID="Equation.DSMT4" ShapeID="_x0000_i2713" DrawAspect="Content" ObjectID="_1686896939" r:id="rId3390"/>
              </w:object>
            </w:r>
          </w:p>
          <w:p w14:paraId="41543510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6847FC0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D1546B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24E44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noProof/>
                <w:szCs w:val="24"/>
                <w:lang w:val="vi-VN" w:eastAsia="vi-VN"/>
              </w:rPr>
            </w:pP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>Câu 28:</w: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840" w:dyaOrig="405" w14:anchorId="1B31B13A">
                <v:shape id="_x0000_i2714" type="#_x0000_t75" style="width:42pt;height:20.25pt" o:ole="">
                  <v:imagedata r:id="rId3391" o:title=""/>
                </v:shape>
                <o:OLEObject Type="Embed" ProgID="Equation.DSMT4" ShapeID="_x0000_i2714" DrawAspect="Content" ObjectID="_1686896940" r:id="rId3392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  <w:lang w:eastAsia="vi-VN"/>
              </w:rPr>
              <w:object w:dxaOrig="240" w:dyaOrig="285" w14:anchorId="5C68BFEE">
                <v:shape id="_x0000_i2715" type="#_x0000_t75" style="width:12pt;height:14.25pt" o:ole="">
                  <v:imagedata r:id="rId3393" o:title=""/>
                </v:shape>
                <o:OLEObject Type="Embed" ProgID="Equation.DSMT4" ShapeID="_x0000_i2715" DrawAspect="Content" ObjectID="_1686896941" r:id="rId3394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góc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  <w:lang w:eastAsia="vi-VN"/>
              </w:rPr>
              <w:object w:dxaOrig="405" w:dyaOrig="255" w14:anchorId="399800B4">
                <v:shape id="_x0000_i2716" type="#_x0000_t75" style="width:20.25pt;height:12.75pt" o:ole="">
                  <v:imagedata r:id="rId3395" o:title=""/>
                </v:shape>
                <o:OLEObject Type="Embed" ProgID="Equation.DSMT4" ShapeID="_x0000_i2716" DrawAspect="Content" ObjectID="_1686896942" r:id="rId3396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có tọa độ là:</w:t>
            </w:r>
          </w:p>
          <w:p w14:paraId="4157746E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</w:pP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Ⓐ.</w: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660" w:dyaOrig="405" w14:anchorId="175FBACE">
                <v:shape id="_x0000_i2717" type="#_x0000_t75" style="width:33pt;height:20.25pt" o:ole="">
                  <v:imagedata r:id="rId3397" o:title=""/>
                </v:shape>
                <o:OLEObject Type="Embed" ProgID="Equation.DSMT4" ShapeID="_x0000_i2717" DrawAspect="Content" ObjectID="_1686896943" r:id="rId3398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Ⓑ.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510" w:dyaOrig="405" w14:anchorId="4E8E3A44">
                <v:shape id="_x0000_i2718" type="#_x0000_t75" style="width:25.5pt;height:20.25pt" o:ole="">
                  <v:imagedata r:id="rId3399" o:title=""/>
                </v:shape>
                <o:OLEObject Type="Embed" ProgID="Equation.DSMT4" ShapeID="_x0000_i2718" DrawAspect="Content" ObjectID="_1686896944" r:id="rId3400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Ⓒ.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810" w:dyaOrig="405" w14:anchorId="415E1CD8">
                <v:shape id="_x0000_i2719" type="#_x0000_t75" style="width:40.5pt;height:20.25pt" o:ole="">
                  <v:imagedata r:id="rId3401" o:title=""/>
                </v:shape>
                <o:OLEObject Type="Embed" ProgID="Equation.DSMT4" ShapeID="_x0000_i2719" DrawAspect="Content" ObjectID="_1686896945" r:id="rId3402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Ⓓ.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660" w:dyaOrig="405" w14:anchorId="528551A6">
                <v:shape id="_x0000_i2720" type="#_x0000_t75" style="width:33pt;height:20.25pt" o:ole="">
                  <v:imagedata r:id="rId3403" o:title=""/>
                </v:shape>
                <o:OLEObject Type="Embed" ProgID="Equation.DSMT4" ShapeID="_x0000_i2720" DrawAspect="Content" ObjectID="_1686896946" r:id="rId3404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</w:p>
          <w:p w14:paraId="531A6F9C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3890BC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EEE15A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46290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29: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15" w14:anchorId="5F9A3C92">
                <v:shape id="_x0000_i2721" type="#_x0000_t75" style="width:23.25pt;height:15.75pt" o:ole="">
                  <v:imagedata r:id="rId258" o:title=""/>
                </v:shape>
                <o:OLEObject Type="Embed" ProgID="Equation.DSMT4" ShapeID="_x0000_i2721" DrawAspect="Content" ObjectID="_1686896947" r:id="rId340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2580" w:dyaOrig="435" w14:anchorId="3B12A320">
                <v:shape id="_x0000_i2722" type="#_x0000_t75" style="width:129pt;height:21.75pt" o:ole="">
                  <v:imagedata r:id="rId3406" o:title=""/>
                </v:shape>
                <o:OLEObject Type="Embed" ProgID="Equation.DSMT4" ShapeID="_x0000_i2722" DrawAspect="Content" ObjectID="_1686896948" r:id="rId340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100" w:dyaOrig="420" w14:anchorId="5508E6A7">
                <v:shape id="_x0000_i2723" type="#_x0000_t75" style="width:105pt;height:21pt" o:ole="">
                  <v:imagedata r:id="rId3408" o:title=""/>
                </v:shape>
                <o:OLEObject Type="Embed" ProgID="Equation.DSMT4" ShapeID="_x0000_i2723" DrawAspect="Content" ObjectID="_1686896949" r:id="rId340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Viết phương trình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420" w:dyaOrig="420" w14:anchorId="51858150">
                <v:shape id="_x0000_i2724" type="#_x0000_t75" style="width:21pt;height:21pt" o:ole="">
                  <v:imagedata r:id="rId3410" o:title=""/>
                </v:shape>
                <o:OLEObject Type="Embed" ProgID="Equation.DSMT4" ShapeID="_x0000_i2724" DrawAspect="Content" ObjectID="_1686896950" r:id="rId341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72A0CFE0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2085" w:dyaOrig="435" w14:anchorId="09BEC271">
                <v:shape id="_x0000_i2725" type="#_x0000_t75" style="width:104.25pt;height:21.75pt" o:ole="">
                  <v:imagedata r:id="rId3412" o:title=""/>
                </v:shape>
                <o:OLEObject Type="Embed" ProgID="Equation.DSMT4" ShapeID="_x0000_i2725" DrawAspect="Content" ObjectID="_1686896951" r:id="rId341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35" w14:anchorId="76361D7F">
                <v:shape id="_x0000_i2726" type="#_x0000_t75" style="width:104.25pt;height:21.75pt" o:ole="">
                  <v:imagedata r:id="rId3414" o:title=""/>
                </v:shape>
                <o:OLEObject Type="Embed" ProgID="Equation.DSMT4" ShapeID="_x0000_i2726" DrawAspect="Content" ObjectID="_1686896952" r:id="rId341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1E53B884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35" w14:anchorId="15169709">
                <v:shape id="_x0000_i2727" type="#_x0000_t75" style="width:104.25pt;height:21.75pt" o:ole="">
                  <v:imagedata r:id="rId3416" o:title=""/>
                </v:shape>
                <o:OLEObject Type="Embed" ProgID="Equation.DSMT4" ShapeID="_x0000_i2727" DrawAspect="Content" ObjectID="_1686896953" r:id="rId341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35" w14:anchorId="1EACFE87">
                <v:shape id="_x0000_i2728" type="#_x0000_t75" style="width:104.25pt;height:21.75pt" o:ole="">
                  <v:imagedata r:id="rId3418" o:title=""/>
                </v:shape>
                <o:OLEObject Type="Embed" ProgID="Equation.DSMT4" ShapeID="_x0000_i2728" DrawAspect="Content" ObjectID="_1686896954" r:id="rId341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0CDA686A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E4506C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35BD19F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C0858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30: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65" w:dyaOrig="330" w14:anchorId="6DAD34BE">
                <v:shape id="_x0000_i2729" type="#_x0000_t75" style="width:23.25pt;height:16.5pt" o:ole="">
                  <v:imagedata r:id="rId3420" o:title=""/>
                </v:shape>
                <o:OLEObject Type="Embed" ProgID="Equation.DSMT4" ShapeID="_x0000_i2729" DrawAspect="Content" ObjectID="_1686896955" r:id="rId342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ảnh của đường thẳng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1050" w:dyaOrig="390" w14:anchorId="28CD439A">
                <v:shape id="_x0000_i2730" type="#_x0000_t75" style="width:52.5pt;height:19.5pt" o:ole="">
                  <v:imagedata r:id="rId3422" o:title=""/>
                </v:shape>
                <o:OLEObject Type="Embed" ProgID="Equation.DSMT4" ShapeID="_x0000_i2730" DrawAspect="Content" ObjectID="_1686896956" r:id="rId342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285" w14:anchorId="65A7380B">
                <v:shape id="_x0000_i2731" type="#_x0000_t75" style="width:12pt;height:14.25pt" o:ole="">
                  <v:imagedata r:id="rId3424" o:title=""/>
                </v:shape>
                <o:OLEObject Type="Embed" ProgID="Equation.DSMT4" ShapeID="_x0000_i2731" DrawAspect="Content" ObjectID="_1686896957" r:id="rId3425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540" w:dyaOrig="285" w14:anchorId="5B1DFAAD">
                <v:shape id="_x0000_i2732" type="#_x0000_t75" style="width:27pt;height:14.25pt" o:ole="">
                  <v:imagedata r:id="rId3426" o:title=""/>
                </v:shape>
                <o:OLEObject Type="Embed" ProgID="Equation.DSMT4" ShapeID="_x0000_i2732" DrawAspect="Content" ObjectID="_1686896958" r:id="rId342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 đường thẳng nào trong các đường thẳng dưới đây?</w:t>
            </w:r>
          </w:p>
          <w:p w14:paraId="2ACF3CD3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705" w:dyaOrig="330" w14:anchorId="2826A247">
                <v:shape id="_x0000_i2733" type="#_x0000_t75" style="width:35.25pt;height:16.5pt" o:ole="">
                  <v:imagedata r:id="rId3428" o:title=""/>
                </v:shape>
                <o:OLEObject Type="Embed" ProgID="Equation.DSMT4" ShapeID="_x0000_i2733" DrawAspect="Content" ObjectID="_1686896959" r:id="rId3429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  <w:lang w:val="vi-VN"/>
              </w:rPr>
              <w:object w:dxaOrig="960" w:dyaOrig="615" w14:anchorId="6D2C590E">
                <v:shape id="_x0000_i2734" type="#_x0000_t75" style="width:48pt;height:30.75pt" o:ole="">
                  <v:imagedata r:id="rId3430" o:title=""/>
                </v:shape>
                <o:OLEObject Type="Embed" ProgID="Equation.DSMT4" ShapeID="_x0000_i2734" DrawAspect="Content" ObjectID="_1686896960" r:id="rId343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840" w:dyaOrig="330" w14:anchorId="59615111">
                <v:shape id="_x0000_i2735" type="#_x0000_t75" style="width:42pt;height:16.5pt" o:ole="">
                  <v:imagedata r:id="rId3432" o:title=""/>
                </v:shape>
                <o:OLEObject Type="Embed" ProgID="Equation.DSMT4" ShapeID="_x0000_i2735" DrawAspect="Content" ObjectID="_1686896961" r:id="rId343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720" w:dyaOrig="270" w14:anchorId="056FD112">
                <v:shape id="_x0000_i2736" type="#_x0000_t75" style="width:36pt;height:13.5pt" o:ole="">
                  <v:imagedata r:id="rId3434" o:title=""/>
                </v:shape>
                <o:OLEObject Type="Embed" ProgID="Equation.DSMT4" ShapeID="_x0000_i2736" DrawAspect="Content" ObjectID="_1686896962" r:id="rId3435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6B5D27A4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C6B93C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710929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9A43F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31: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DB4557D">
                <v:shape id="_x0000_i2737" type="#_x0000_t75" style="width:23.25pt;height:16.5pt" o:ole="">
                  <v:imagedata r:id="rId3436" o:title=""/>
                </v:shape>
                <o:OLEObject Type="Embed" ProgID="Equation.DSMT4" ShapeID="_x0000_i2737" DrawAspect="Content" ObjectID="_1686896963" r:id="rId343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cho điểm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30" w14:anchorId="7A406DDB">
                <v:shape id="_x0000_i2738" type="#_x0000_t75" style="width:38.25pt;height:16.5pt" o:ole="">
                  <v:imagedata r:id="rId3438" o:title=""/>
                </v:shape>
                <o:OLEObject Type="Embed" ProgID="Equation.DSMT4" ShapeID="_x0000_i2738" DrawAspect="Content" ObjectID="_1686896964" r:id="rId343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50462D">
              <w:rPr>
                <w:rFonts w:ascii="Chu Van An" w:hAnsi="Chu Van An" w:cs="Chu Van An"/>
                <w:szCs w:val="24"/>
              </w:rPr>
              <w:t xml:space="preserve">Tìm 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14C35569">
                <v:shape id="_x0000_i2739" type="#_x0000_t75" style="width:16.5pt;height:13.5pt" o:ole="">
                  <v:imagedata r:id="rId3440" o:title=""/>
                </v:shape>
                <o:OLEObject Type="Embed" ProgID="Equation.DSMT4" ShapeID="_x0000_i2739" DrawAspect="Content" ObjectID="_1686896965" r:id="rId34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có tâm quay là gốc tọa độ và góc quay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24B05185">
                <v:shape id="_x0000_i2740" type="#_x0000_t75" style="width:20.25pt;height:13.5pt" o:ole="">
                  <v:imagedata r:id="rId3442" o:title=""/>
                </v:shape>
                <o:OLEObject Type="Embed" ProgID="Equation.DSMT4" ShapeID="_x0000_i2740" DrawAspect="Content" ObjectID="_1686896966" r:id="rId344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32D5043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005" w:dyaOrig="360" w14:anchorId="1B3433E2">
                <v:shape id="_x0000_i2741" type="#_x0000_t75" style="width:50.25pt;height:18pt" o:ole="">
                  <v:imagedata r:id="rId3444" o:title=""/>
                </v:shape>
                <o:OLEObject Type="Embed" ProgID="Equation.DSMT4" ShapeID="_x0000_i2741" DrawAspect="Content" ObjectID="_1686896967" r:id="rId34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095" w:dyaOrig="360" w14:anchorId="3CB73367">
                <v:shape id="_x0000_i2742" type="#_x0000_t75" style="width:54.75pt;height:18pt" o:ole="">
                  <v:imagedata r:id="rId3446" o:title=""/>
                </v:shape>
                <o:OLEObject Type="Embed" ProgID="Equation.DSMT4" ShapeID="_x0000_i2742" DrawAspect="Content" ObjectID="_1686896968" r:id="rId34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C6D00C4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975" w:dyaOrig="360" w14:anchorId="5B3BC923">
                <v:shape id="_x0000_i2743" type="#_x0000_t75" style="width:48.75pt;height:18pt" o:ole="">
                  <v:imagedata r:id="rId3448" o:title=""/>
                </v:shape>
                <o:OLEObject Type="Embed" ProgID="Equation.DSMT4" ShapeID="_x0000_i2743" DrawAspect="Content" ObjectID="_1686896969" r:id="rId34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810" w:dyaOrig="360" w14:anchorId="1FA031F0">
                <v:shape id="_x0000_i2744" type="#_x0000_t75" style="width:40.5pt;height:18pt" o:ole="">
                  <v:imagedata r:id="rId3450" o:title=""/>
                </v:shape>
                <o:OLEObject Type="Embed" ProgID="Equation.DSMT4" ShapeID="_x0000_i2744" DrawAspect="Content" ObjectID="_1686896970" r:id="rId345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CC344A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2DB89F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DEDE19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D3803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de-D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>Câu 32:</w: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de-DE"/>
              </w:rPr>
              <w:object w:dxaOrig="465" w:dyaOrig="330" w14:anchorId="5FA87F14">
                <v:shape id="_x0000_i2745" type="#_x0000_t75" style="width:23.25pt;height:16.5pt" o:ole="">
                  <v:imagedata r:id="rId3452" o:title=""/>
                </v:shape>
                <o:OLEObject Type="Embed" ProgID="Equation.DSMT4" ShapeID="_x0000_i2745" DrawAspect="Content" ObjectID="_1686896971" r:id="rId3453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,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de-DE"/>
              </w:rPr>
              <w:object w:dxaOrig="240" w:dyaOrig="270" w14:anchorId="5E2019A0">
                <v:shape id="_x0000_i2746" type="#_x0000_t75" style="width:12pt;height:13.5pt" o:ole="">
                  <v:imagedata r:id="rId3454" o:title=""/>
                </v:shape>
                <o:OLEObject Type="Embed" ProgID="Equation.DSMT4" ShapeID="_x0000_i2746" DrawAspect="Content" ObjectID="_1686896972" r:id="rId3455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de-DE"/>
              </w:rPr>
              <w:object w:dxaOrig="390" w:dyaOrig="270" w14:anchorId="1083F687">
                <v:shape id="_x0000_i2747" type="#_x0000_t75" style="width:19.5pt;height:13.5pt" o:ole="">
                  <v:imagedata r:id="rId3456" o:title=""/>
                </v:shape>
                <o:OLEObject Type="Embed" ProgID="Equation.DSMT4" ShapeID="_x0000_i2747" DrawAspect="Content" ObjectID="_1686896973" r:id="rId3457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biến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de-DE"/>
              </w:rPr>
              <w:object w:dxaOrig="2850" w:dyaOrig="390" w14:anchorId="319565FF">
                <v:shape id="_x0000_i2748" type="#_x0000_t75" style="width:142.5pt;height:19.5pt" o:ole="">
                  <v:imagedata r:id="rId3458" o:title=""/>
                </v:shape>
                <o:OLEObject Type="Embed" ProgID="Equation.DSMT4" ShapeID="_x0000_i2748" DrawAspect="Content" ObjectID="_1686896974" r:id="rId3459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thành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de-DE"/>
              </w:rPr>
              <w:object w:dxaOrig="480" w:dyaOrig="390" w14:anchorId="4B76B004">
                <v:shape id="_x0000_i2749" type="#_x0000_t75" style="width:24pt;height:19.5pt" o:ole="">
                  <v:imagedata r:id="rId3460" o:title=""/>
                </v:shape>
                <o:OLEObject Type="Embed" ProgID="Equation.DSMT4" ShapeID="_x0000_i2749" DrawAspect="Content" ObjectID="_1686896975" r:id="rId3461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>có phương trình nào sau đây?</w:t>
            </w:r>
          </w:p>
          <w:p w14:paraId="19EBB3E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de-DE"/>
              </w:rPr>
              <w:t>Ⓐ.</w: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234B7521">
                <v:shape id="_x0000_i2750" type="#_x0000_t75" style="width:134.25pt;height:21.75pt" o:ole="">
                  <v:imagedata r:id="rId3462" o:title=""/>
                </v:shape>
                <o:OLEObject Type="Embed" ProgID="Equation.DSMT4" ShapeID="_x0000_i2750" DrawAspect="Content" ObjectID="_1686896976" r:id="rId346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de-DE"/>
              </w:rPr>
              <w:t>.</w:t>
            </w:r>
          </w:p>
          <w:p w14:paraId="02605AB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de-D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de-DE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20D92724">
                <v:shape id="_x0000_i2751" type="#_x0000_t75" style="width:134.25pt;height:21.75pt" o:ole="">
                  <v:imagedata r:id="rId3464" o:title=""/>
                </v:shape>
                <o:OLEObject Type="Embed" ProgID="Equation.DSMT4" ShapeID="_x0000_i2751" DrawAspect="Content" ObjectID="_1686896977" r:id="rId346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583E24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45BF53BD">
                <v:shape id="_x0000_i2752" type="#_x0000_t75" style="width:134.25pt;height:21.75pt" o:ole="">
                  <v:imagedata r:id="rId3466" o:title=""/>
                </v:shape>
                <o:OLEObject Type="Embed" ProgID="Equation.DSMT4" ShapeID="_x0000_i2752" DrawAspect="Content" ObjectID="_1686896978" r:id="rId346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F8BF364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57FC5452">
                <v:shape id="_x0000_i2753" type="#_x0000_t75" style="width:134.25pt;height:21.75pt" o:ole="">
                  <v:imagedata r:id="rId3468" o:title=""/>
                </v:shape>
                <o:OLEObject Type="Embed" ProgID="Equation.DSMT4" ShapeID="_x0000_i2753" DrawAspect="Content" ObjectID="_1686896979" r:id="rId346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705260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8FFD1B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79285C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F4C74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33: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063BC5C1">
                <v:shape id="_x0000_i2754" type="#_x0000_t75" style="width:22.5pt;height:15.75pt" o:ole="">
                  <v:imagedata r:id="rId3470" o:title=""/>
                </v:shape>
                <o:OLEObject Type="Embed" ProgID="Equation.DSMT4" ShapeID="_x0000_i2754" DrawAspect="Content" ObjectID="_1686896980" r:id="rId347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15" w:dyaOrig="405" w14:anchorId="3E1E292C">
                <v:shape id="_x0000_i2755" type="#_x0000_t75" style="width:150.75pt;height:20.25pt" o:ole="">
                  <v:imagedata r:id="rId3472" o:title=""/>
                </v:shape>
                <o:OLEObject Type="Embed" ProgID="Equation.DSMT4" ShapeID="_x0000_i2755" DrawAspect="Content" ObjectID="_1686896981" r:id="rId347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261E4F55">
                <v:shape id="_x0000_i2756" type="#_x0000_t75" style="width:21pt;height:20.25pt" o:ole="">
                  <v:imagedata r:id="rId3474" o:title=""/>
                </v:shape>
                <o:OLEObject Type="Embed" ProgID="Equation.DSMT4" ShapeID="_x0000_i2756" DrawAspect="Content" ObjectID="_1686896982" r:id="rId347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biết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73D63B41">
                <v:shape id="_x0000_i2757" type="#_x0000_t75" style="width:24pt;height:20.25pt" o:ole="">
                  <v:imagedata r:id="rId3476" o:title=""/>
                </v:shape>
                <o:OLEObject Type="Embed" ProgID="Equation.DSMT4" ShapeID="_x0000_i2757" DrawAspect="Content" ObjectID="_1686896983" r:id="rId34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CAC2279">
                <v:shape id="_x0000_i2758" type="#_x0000_t75" style="width:21pt;height:20.25pt" o:ole="">
                  <v:imagedata r:id="rId3478" o:title=""/>
                </v:shape>
                <o:OLEObject Type="Embed" ProgID="Equation.DSMT4" ShapeID="_x0000_i2758" DrawAspect="Content" ObjectID="_1686896984" r:id="rId34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với tâm quay là gốc tọa độ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2B37184">
                <v:shape id="_x0000_i2759" type="#_x0000_t75" style="width:12pt;height:14.25pt" o:ole="">
                  <v:imagedata r:id="rId3480" o:title=""/>
                </v:shape>
                <o:OLEObject Type="Embed" ProgID="Equation.DSMT4" ShapeID="_x0000_i2759" DrawAspect="Content" ObjectID="_1686896985" r:id="rId34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góc quay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15" w14:anchorId="6916D501">
                <v:shape id="_x0000_i2760" type="#_x0000_t75" style="width:26.25pt;height:15.75pt" o:ole="">
                  <v:imagedata r:id="rId3482" o:title=""/>
                </v:shape>
                <o:OLEObject Type="Embed" ProgID="Equation.DSMT4" ShapeID="_x0000_i2760" DrawAspect="Content" ObjectID="_1686896986" r:id="rId348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E8D01A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2BF6718A">
                <v:shape id="_x0000_i2761" type="#_x0000_t75" style="width:148.5pt;height:20.25pt" o:ole="">
                  <v:imagedata r:id="rId3484" o:title=""/>
                </v:shape>
                <o:OLEObject Type="Embed" ProgID="Equation.DSMT4" ShapeID="_x0000_i2761" DrawAspect="Content" ObjectID="_1686896987" r:id="rId348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2841804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286E7D5F">
                <v:shape id="_x0000_i2762" type="#_x0000_t75" style="width:148.5pt;height:20.25pt" o:ole="">
                  <v:imagedata r:id="rId3486" o:title=""/>
                </v:shape>
                <o:OLEObject Type="Embed" ProgID="Equation.DSMT4" ShapeID="_x0000_i2762" DrawAspect="Content" ObjectID="_1686896988" r:id="rId348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09A1078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31CC6EDE">
                <v:shape id="_x0000_i2763" type="#_x0000_t75" style="width:148.5pt;height:20.25pt" o:ole="">
                  <v:imagedata r:id="rId3488" o:title=""/>
                </v:shape>
                <o:OLEObject Type="Embed" ProgID="Equation.DSMT4" ShapeID="_x0000_i2763" DrawAspect="Content" ObjectID="_1686896989" r:id="rId348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1769C3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0AC60DD3">
                <v:shape id="_x0000_i2764" type="#_x0000_t75" style="width:148.5pt;height:20.25pt" o:ole="">
                  <v:imagedata r:id="rId3490" o:title=""/>
                </v:shape>
                <o:OLEObject Type="Embed" ProgID="Equation.DSMT4" ShapeID="_x0000_i2764" DrawAspect="Content" ObjectID="_1686896990" r:id="rId349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E53D4E7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1B838D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8AE113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22D6B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szCs w:val="24"/>
                <w:lang w:val="fr-FR"/>
              </w:rPr>
            </w:pP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>Câu 34: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6B0CFC97">
                <v:shape id="_x0000_i2765" type="#_x0000_t75" style="width:38.25pt;height:20.25pt" o:ole="">
                  <v:imagedata r:id="rId3492" o:title=""/>
                </v:shape>
                <o:OLEObject Type="Embed" ProgID="Equation.DSMT4" ShapeID="_x0000_i2765" DrawAspect="Content" ObjectID="_1686896991" r:id="rId349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Ảnh của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6C431BBF">
                <v:shape id="_x0000_i2766" type="#_x0000_t75" style="width:12pt;height:13.5pt" o:ole="">
                  <v:imagedata r:id="rId3494" o:title=""/>
                </v:shape>
                <o:OLEObject Type="Embed" ProgID="Equation.DSMT4" ShapeID="_x0000_i2766" DrawAspect="Content" ObjectID="_1686896992" r:id="rId349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658C67FE">
                <v:shape id="_x0000_i2767" type="#_x0000_t75" style="width:12pt;height:13.5pt" o:ole="">
                  <v:imagedata r:id="rId3496" o:title=""/>
                </v:shape>
                <o:OLEObject Type="Embed" ProgID="Equation.DSMT4" ShapeID="_x0000_i2767" DrawAspect="Content" ObjectID="_1686896993" r:id="rId349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25" w:dyaOrig="330" w14:anchorId="567E73FB">
                <v:shape id="_x0000_i2768" type="#_x0000_t75" style="width:26.25pt;height:16.5pt" o:ole="">
                  <v:imagedata r:id="rId3498" o:title=""/>
                </v:shape>
                <o:OLEObject Type="Embed" ProgID="Equation.DSMT4" ShapeID="_x0000_i2768" DrawAspect="Content" ObjectID="_1686896994" r:id="rId349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5293355E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Arial" w:hAnsi="Chu Van An" w:cs="Chu Van An"/>
                <w:b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05" w:dyaOrig="405" w14:anchorId="4C3455ED">
                <v:shape id="_x0000_i2769" type="#_x0000_t75" style="width:35.25pt;height:20.25pt" o:ole="">
                  <v:imagedata r:id="rId3500" o:title=""/>
                </v:shape>
                <o:OLEObject Type="Embed" ProgID="Equation.DSMT4" ShapeID="_x0000_i2769" DrawAspect="Content" ObjectID="_1686896995" r:id="rId35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570" w:dyaOrig="405" w14:anchorId="0ED1349A">
                <v:shape id="_x0000_i2770" type="#_x0000_t75" style="width:28.5pt;height:20.25pt" o:ole="">
                  <v:imagedata r:id="rId3502" o:title=""/>
                </v:shape>
                <o:OLEObject Type="Embed" ProgID="Equation.DSMT4" ShapeID="_x0000_i2770" DrawAspect="Content" ObjectID="_1686896996" r:id="rId350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35" w:dyaOrig="405" w14:anchorId="0ADBA0B6">
                <v:shape id="_x0000_i2771" type="#_x0000_t75" style="width:36.75pt;height:20.25pt" o:ole="">
                  <v:imagedata r:id="rId3504" o:title=""/>
                </v:shape>
                <o:OLEObject Type="Embed" ProgID="Equation.DSMT4" ShapeID="_x0000_i2771" DrawAspect="Content" ObjectID="_1686896997" r:id="rId35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870" w:dyaOrig="405" w14:anchorId="26B11267">
                <v:shape id="_x0000_i2772" type="#_x0000_t75" style="width:43.5pt;height:20.25pt" o:ole="">
                  <v:imagedata r:id="rId3506" o:title=""/>
                </v:shape>
                <o:OLEObject Type="Embed" ProgID="Equation.DSMT4" ShapeID="_x0000_i2772" DrawAspect="Content" ObjectID="_1686896998" r:id="rId350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47334A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B80540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E860E1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D81259" w14:textId="77777777" w:rsidR="0069637D" w:rsidRPr="0050462D" w:rsidRDefault="0069637D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>Câu 35: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21BBA4E">
                <v:shape id="_x0000_i2773" type="#_x0000_t75" style="width:23.25pt;height:15.75pt" o:ole="">
                  <v:imagedata r:id="rId1952" o:title=""/>
                </v:shape>
                <o:OLEObject Type="Embed" ProgID="Equation.DSMT4" ShapeID="_x0000_i2773" DrawAspect="Content" ObjectID="_1686896999" r:id="rId350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05" w:dyaOrig="315" w14:anchorId="2CC727B7">
                <v:shape id="_x0000_i2774" type="#_x0000_t75" style="width:95.25pt;height:15.75pt" o:ole="">
                  <v:imagedata r:id="rId3509" o:title=""/>
                </v:shape>
                <o:OLEObject Type="Embed" ProgID="Equation.DSMT4" ShapeID="_x0000_i2774" DrawAspect="Content" ObjectID="_1686897000" r:id="rId351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F4B682D">
                <v:shape id="_x0000_i2775" type="#_x0000_t75" style="width:12pt;height:14.25pt" o:ole="">
                  <v:imagedata r:id="rId3511" o:title=""/>
                </v:shape>
                <o:OLEObject Type="Embed" ProgID="Equation.DSMT4" ShapeID="_x0000_i2775" DrawAspect="Content" ObjectID="_1686897001" r:id="rId351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300" w14:anchorId="3AE8783D">
                <v:shape id="_x0000_i2776" type="#_x0000_t75" style="width:20.25pt;height:15pt" o:ole="">
                  <v:imagedata r:id="rId3513" o:title=""/>
                </v:shape>
                <o:OLEObject Type="Embed" ProgID="Equation.DSMT4" ShapeID="_x0000_i2776" DrawAspect="Content" ObjectID="_1686897002" r:id="rId351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biến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359999A">
                <v:shape id="_x0000_i2777" type="#_x0000_t75" style="width:11.25pt;height:14.25pt" o:ole="">
                  <v:imagedata r:id="rId3515" o:title=""/>
                </v:shape>
                <o:OLEObject Type="Embed" ProgID="Equation.DSMT4" ShapeID="_x0000_i2777" DrawAspect="Content" ObjectID="_1686897003" r:id="rId351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F664977">
                <v:shape id="_x0000_i2778" type="#_x0000_t75" style="width:14.25pt;height:14.25pt" o:ole="">
                  <v:imagedata r:id="rId3517" o:title=""/>
                </v:shape>
                <o:OLEObject Type="Embed" ProgID="Equation.DSMT4" ShapeID="_x0000_i2778" DrawAspect="Content" ObjectID="_1686897004" r:id="rId351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1444D23A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321D2DA0">
                <v:shape id="_x0000_i2779" type="#_x0000_t75" style="width:78.75pt;height:15.75pt" o:ole="">
                  <v:imagedata r:id="rId3519" o:title=""/>
                </v:shape>
                <o:OLEObject Type="Embed" ProgID="Equation.DSMT4" ShapeID="_x0000_i2779" DrawAspect="Content" ObjectID="_1686897005" r:id="rId352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246C3356">
                <v:shape id="_x0000_i2780" type="#_x0000_t75" style="width:78.75pt;height:15.75pt" o:ole="">
                  <v:imagedata r:id="rId3521" o:title=""/>
                </v:shape>
                <o:OLEObject Type="Embed" ProgID="Equation.DSMT4" ShapeID="_x0000_i2780" DrawAspect="Content" ObjectID="_1686897006" r:id="rId352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F41B22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05" w:dyaOrig="315" w14:anchorId="65FA2668">
                <v:shape id="_x0000_i2781" type="#_x0000_t75" style="width:80.25pt;height:15.75pt" o:ole="">
                  <v:imagedata r:id="rId3523" o:title=""/>
                </v:shape>
                <o:OLEObject Type="Embed" ProgID="Equation.DSMT4" ShapeID="_x0000_i2781" DrawAspect="Content" ObjectID="_1686897007" r:id="rId352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48A05E83">
                <v:shape id="_x0000_i2782" type="#_x0000_t75" style="width:78.75pt;height:15.75pt" o:ole="">
                  <v:imagedata r:id="rId3525" o:title=""/>
                </v:shape>
                <o:OLEObject Type="Embed" ProgID="Equation.DSMT4" ShapeID="_x0000_i2782" DrawAspect="Content" ObjectID="_1686897008" r:id="rId352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65BFC54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EBCF8D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0F0E05D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D684B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36: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4B56B5A9">
                <v:shape id="_x0000_i2783" type="#_x0000_t75" style="width:23.25pt;height:16.5pt" o:ole="">
                  <v:imagedata r:id="rId3527" o:title=""/>
                </v:shape>
                <o:OLEObject Type="Embed" ProgID="Equation.DSMT4" ShapeID="_x0000_i2783" DrawAspect="Content" ObjectID="_1686897009" r:id="rId352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5883E7B7">
                <v:shape id="_x0000_i2784" type="#_x0000_t75" style="width:36pt;height:20.25pt" o:ole="">
                  <v:imagedata r:id="rId3529" o:title=""/>
                </v:shape>
                <o:OLEObject Type="Embed" ProgID="Equation.DSMT4" ShapeID="_x0000_i2784" DrawAspect="Content" ObjectID="_1686897010" r:id="rId353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75D30B8">
                <v:shape id="_x0000_i2785" type="#_x0000_t75" style="width:12pt;height:14.25pt" o:ole="">
                  <v:imagedata r:id="rId3531" o:title=""/>
                </v:shape>
                <o:OLEObject Type="Embed" ProgID="Equation.DSMT4" ShapeID="_x0000_i2785" DrawAspect="Content" ObjectID="_1686897011" r:id="rId353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30" w14:anchorId="2D22E97F">
                <v:shape id="_x0000_i2786" type="#_x0000_t75" style="width:26.25pt;height:16.5pt" o:ole="">
                  <v:imagedata r:id="rId3533" o:title=""/>
                </v:shape>
                <o:OLEObject Type="Embed" ProgID="Equation.DSMT4" ShapeID="_x0000_i2786" DrawAspect="Content" ObjectID="_1686897012" r:id="rId353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điểm nào trong các điểm sau đây</w:t>
            </w:r>
          </w:p>
          <w:p w14:paraId="1BADE820" w14:textId="77777777" w:rsidR="0069637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95" w:dyaOrig="405" w14:anchorId="2F648122">
                <v:shape id="_x0000_i2787" type="#_x0000_t75" style="width:39.75pt;height:20.25pt" o:ole="">
                  <v:imagedata r:id="rId3535" o:title=""/>
                </v:shape>
                <o:OLEObject Type="Embed" ProgID="Equation.DSMT4" ShapeID="_x0000_i2787" DrawAspect="Content" ObjectID="_1686897013" r:id="rId353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20" w:dyaOrig="405" w14:anchorId="3DBAC094">
                <v:shape id="_x0000_i2788" type="#_x0000_t75" style="width:51pt;height:20.25pt" o:ole="">
                  <v:imagedata r:id="rId3537" o:title=""/>
                </v:shape>
                <o:OLEObject Type="Embed" ProgID="Equation.DSMT4" ShapeID="_x0000_i2788" DrawAspect="Content" ObjectID="_1686897014" r:id="rId353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79AEDB54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15" w:dyaOrig="405" w14:anchorId="407AD5B1">
                <v:shape id="_x0000_i2789" type="#_x0000_t75" style="width:45.75pt;height:20.25pt" o:ole="">
                  <v:imagedata r:id="rId3539" o:title=""/>
                </v:shape>
                <o:OLEObject Type="Embed" ProgID="Equation.DSMT4" ShapeID="_x0000_i2789" DrawAspect="Content" ObjectID="_1686897015" r:id="rId354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55" w:dyaOrig="405" w14:anchorId="4364BEAB">
                <v:shape id="_x0000_i2790" type="#_x0000_t75" style="width:42.75pt;height:20.25pt" o:ole="">
                  <v:imagedata r:id="rId3541" o:title=""/>
                </v:shape>
                <o:OLEObject Type="Embed" ProgID="Equation.DSMT4" ShapeID="_x0000_i2790" DrawAspect="Content" ObjectID="_1686897016" r:id="rId354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4211F33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5B6C0C4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CF8493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03768E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sv-SE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>Câu 37: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0AF37805">
                <v:shape id="_x0000_i2791" type="#_x0000_t75" style="width:23.25pt;height:16.5pt" o:ole="">
                  <v:imagedata r:id="rId3543" o:title=""/>
                </v:shape>
                <o:OLEObject Type="Embed" ProgID="Equation.DSMT4" ShapeID="_x0000_i2791" DrawAspect="Content" ObjectID="_1686897017" r:id="rId354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bốn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475" w:dyaOrig="405" w14:anchorId="39501FC0">
                <v:shape id="_x0000_i2792" type="#_x0000_t75" style="width:123.75pt;height:20.25pt" o:ole="">
                  <v:imagedata r:id="rId3545" o:title=""/>
                </v:shape>
                <o:OLEObject Type="Embed" ProgID="Equation.DSMT4" ShapeID="_x0000_i2792" DrawAspect="Content" ObjectID="_1686897018" r:id="rId354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15" w:dyaOrig="405" w14:anchorId="51DECA9C">
                <v:shape id="_x0000_i2793" type="#_x0000_t75" style="width:45.75pt;height:20.25pt" o:ole="">
                  <v:imagedata r:id="rId3547" o:title=""/>
                </v:shape>
                <o:OLEObject Type="Embed" ProgID="Equation.DSMT4" ShapeID="_x0000_i2793" DrawAspect="Content" ObjectID="_1686897019" r:id="rId354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20" w:dyaOrig="405" w14:anchorId="6B0FB5E9">
                <v:shape id="_x0000_i2794" type="#_x0000_t75" style="width:36pt;height:20.25pt" o:ole="">
                  <v:imagedata r:id="rId3549" o:title=""/>
                </v:shape>
                <o:OLEObject Type="Embed" ProgID="Equation.DSMT4" ShapeID="_x0000_i2794" DrawAspect="Content" ObjectID="_1686897020" r:id="rId355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54C2936B">
                <v:shape id="_x0000_i2795" type="#_x0000_t75" style="width:20.25pt;height:14.25pt" o:ole="">
                  <v:imagedata r:id="rId3551" o:title=""/>
                </v:shape>
                <o:OLEObject Type="Embed" ProgID="Equation.DSMT4" ShapeID="_x0000_i2795" DrawAspect="Content" ObjectID="_1686897021" r:id="rId355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40" w14:anchorId="479E5FBD">
                <v:shape id="_x0000_i2796" type="#_x0000_t75" style="width:12pt;height:12pt" o:ole="">
                  <v:imagedata r:id="rId3553" o:title=""/>
                </v:shape>
                <o:OLEObject Type="Embed" ProgID="Equation.DSMT4" ShapeID="_x0000_i2796" DrawAspect="Content" ObjectID="_1686897022" r:id="rId355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nào?</w:t>
            </w:r>
          </w:p>
          <w:p w14:paraId="27E7F0D1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sv-SE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40" w14:anchorId="21CBB6C5">
                <v:shape id="_x0000_i2797" type="#_x0000_t75" style="width:12pt;height:12pt" o:ole="">
                  <v:imagedata r:id="rId3555" o:title=""/>
                </v:shape>
                <o:OLEObject Type="Embed" ProgID="Equation.DSMT4" ShapeID="_x0000_i2797" DrawAspect="Content" ObjectID="_1686897023" r:id="rId3556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1F2F66A1">
                <v:shape id="_x0000_i2798" type="#_x0000_t75" style="width:12pt;height:14.25pt" o:ole="">
                  <v:imagedata r:id="rId3557" o:title=""/>
                </v:shape>
                <o:OLEObject Type="Embed" ProgID="Equation.DSMT4" ShapeID="_x0000_i2798" DrawAspect="Content" ObjectID="_1686897024" r:id="rId3558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255" w:dyaOrig="240" w14:anchorId="7880F7C4">
                <v:shape id="_x0000_i2799" type="#_x0000_t75" style="width:12.75pt;height:12pt" o:ole="">
                  <v:imagedata r:id="rId3559" o:title=""/>
                </v:shape>
                <o:OLEObject Type="Embed" ProgID="Equation.DSMT4" ShapeID="_x0000_i2799" DrawAspect="Content" ObjectID="_1686897025" r:id="rId3560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06AE0CC6">
                <v:shape id="_x0000_i2800" type="#_x0000_t75" style="width:12pt;height:12.75pt" o:ole="">
                  <v:imagedata r:id="rId3561" o:title=""/>
                </v:shape>
                <o:OLEObject Type="Embed" ProgID="Equation.DSMT4" ShapeID="_x0000_i2800" DrawAspect="Content" ObjectID="_1686897026" r:id="rId3562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</w:p>
          <w:p w14:paraId="080E437E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3FE9C7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A11043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1CA4B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38: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5E2CB110">
                <v:shape id="_x0000_i2801" type="#_x0000_t75" style="width:48.75pt;height:20.25pt" o:ole="">
                  <v:imagedata r:id="rId3563" o:title=""/>
                </v:shape>
                <o:OLEObject Type="Embed" ProgID="Equation.DSMT4" ShapeID="_x0000_i2801" DrawAspect="Content" ObjectID="_1686897027" r:id="rId356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7391A84C">
                <v:shape id="_x0000_i2802" type="#_x0000_t75" style="width:42pt;height:20.25pt" o:ole="">
                  <v:imagedata r:id="rId3565" o:title=""/>
                </v:shape>
                <o:OLEObject Type="Embed" ProgID="Equation.DSMT4" ShapeID="_x0000_i2802" DrawAspect="Content" ObjectID="_1686897028" r:id="rId356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95" w:dyaOrig="285" w14:anchorId="35F2649F">
                <v:shape id="_x0000_i2803" type="#_x0000_t75" style="width:24.75pt;height:14.25pt" o:ole="">
                  <v:imagedata r:id="rId3567" o:title=""/>
                </v:shape>
                <o:OLEObject Type="Embed" ProgID="Equation.DSMT4" ShapeID="_x0000_i2803" DrawAspect="Content" ObjectID="_1686897029" r:id="rId356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1E88228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400" w:dyaOrig="795" w14:anchorId="2F0AE8BA">
                <v:shape id="_x0000_i2804" type="#_x0000_t75" style="width:120pt;height:39.75pt" o:ole="">
                  <v:imagedata r:id="rId3569" o:title=""/>
                </v:shape>
                <o:OLEObject Type="Embed" ProgID="Equation.DSMT4" ShapeID="_x0000_i2804" DrawAspect="Content" ObjectID="_1686897030" r:id="rId357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265" w:dyaOrig="795" w14:anchorId="508EED8D">
                <v:shape id="_x0000_i2805" type="#_x0000_t75" style="width:113.25pt;height:39.75pt" o:ole="">
                  <v:imagedata r:id="rId3571" o:title=""/>
                </v:shape>
                <o:OLEObject Type="Embed" ProgID="Equation.DSMT4" ShapeID="_x0000_i2805" DrawAspect="Content" ObjectID="_1686897031" r:id="rId357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FD62BC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460" w:dyaOrig="795" w14:anchorId="163C2D17">
                <v:shape id="_x0000_i2806" type="#_x0000_t75" style="width:123pt;height:39.75pt" o:ole="">
                  <v:imagedata r:id="rId3573" o:title=""/>
                </v:shape>
                <o:OLEObject Type="Embed" ProgID="Equation.DSMT4" ShapeID="_x0000_i2806" DrawAspect="Content" ObjectID="_1686897032" r:id="rId357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385" w:dyaOrig="795" w14:anchorId="1D9A904B">
                <v:shape id="_x0000_i2807" type="#_x0000_t75" style="width:119.25pt;height:39.75pt" o:ole="">
                  <v:imagedata r:id="rId3575" o:title=""/>
                </v:shape>
                <o:OLEObject Type="Embed" ProgID="Equation.DSMT4" ShapeID="_x0000_i2807" DrawAspect="Content" ObjectID="_1686897033" r:id="rId357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65A0C58" w14:textId="77777777" w:rsidR="0069637D" w:rsidRPr="0050462D" w:rsidRDefault="0069637D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7985566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8F27A3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DAB95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39: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4D9E44EB">
                <v:shape id="_x0000_i2808" type="#_x0000_t75" style="width:23.25pt;height:16.5pt" o:ole="">
                  <v:imagedata r:id="rId3577" o:title=""/>
                </v:shape>
                <o:OLEObject Type="Embed" ProgID="Equation.DSMT4" ShapeID="_x0000_i2808" DrawAspect="Content" ObjectID="_1686897034" r:id="rId35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4BC6C3A3">
                <v:shape id="_x0000_i2809" type="#_x0000_t75" style="width:11.25pt;height:13.5pt" o:ole="">
                  <v:imagedata r:id="rId3579" o:title=""/>
                </v:shape>
                <o:OLEObject Type="Embed" ProgID="Equation.DSMT4" ShapeID="_x0000_i2809" DrawAspect="Content" ObjectID="_1686897035" r:id="rId358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234C1D02">
                <v:shape id="_x0000_i2810" type="#_x0000_t75" style="width:68.25pt;height:16.5pt" o:ole="">
                  <v:imagedata r:id="rId3581" o:title=""/>
                </v:shape>
                <o:OLEObject Type="Embed" ProgID="Equation.DSMT4" ShapeID="_x0000_i2810" DrawAspect="Content" ObjectID="_1686897036" r:id="rId358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Hãy tìm phương trình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3A019292">
                <v:shape id="_x0000_i2811" type="#_x0000_t75" style="width:13.5pt;height:13.5pt" o:ole="">
                  <v:imagedata r:id="rId3583" o:title=""/>
                </v:shape>
                <o:OLEObject Type="Embed" ProgID="Equation.DSMT4" ShapeID="_x0000_i2811" DrawAspect="Content" ObjectID="_1686897037" r:id="rId358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6960B165">
                <v:shape id="_x0000_i2812" type="#_x0000_t75" style="width:11.25pt;height:13.5pt" o:ole="">
                  <v:imagedata r:id="rId3585" o:title=""/>
                </v:shape>
                <o:OLEObject Type="Embed" ProgID="Equation.DSMT4" ShapeID="_x0000_i2812" DrawAspect="Content" ObjectID="_1686897038" r:id="rId358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720" w:dyaOrig="570" w14:anchorId="3D825F09">
                <v:shape id="_x0000_i2813" type="#_x0000_t75" style="width:36pt;height:28.5pt" o:ole="">
                  <v:imagedata r:id="rId3587" o:title=""/>
                </v:shape>
                <o:OLEObject Type="Embed" ProgID="Equation.DSMT4" ShapeID="_x0000_i2813" DrawAspect="Content" ObjectID="_1686897039" r:id="rId358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705543D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4D84B2F6">
                <v:shape id="_x0000_i2814" type="#_x0000_t75" style="width:68.25pt;height:16.5pt" o:ole="">
                  <v:imagedata r:id="rId3589" o:title=""/>
                </v:shape>
                <o:OLEObject Type="Embed" ProgID="Equation.DSMT4" ShapeID="_x0000_i2814" DrawAspect="Content" ObjectID="_1686897040" r:id="rId359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76D26746">
                <v:shape id="_x0000_i2815" type="#_x0000_t75" style="width:68.25pt;height:16.5pt" o:ole="">
                  <v:imagedata r:id="rId3591" o:title=""/>
                </v:shape>
                <o:OLEObject Type="Embed" ProgID="Equation.DSMT4" ShapeID="_x0000_i2815" DrawAspect="Content" ObjectID="_1686897041" r:id="rId359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27D77E3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00D0D574">
                <v:shape id="_x0000_i2816" type="#_x0000_t75" style="width:68.25pt;height:16.5pt" o:ole="">
                  <v:imagedata r:id="rId3593" o:title=""/>
                </v:shape>
                <o:OLEObject Type="Embed" ProgID="Equation.DSMT4" ShapeID="_x0000_i2816" DrawAspect="Content" ObjectID="_1686897042" r:id="rId359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669981B4">
                <v:shape id="_x0000_i2817" type="#_x0000_t75" style="width:68.25pt;height:16.5pt" o:ole="">
                  <v:imagedata r:id="rId3595" o:title=""/>
                </v:shape>
                <o:OLEObject Type="Embed" ProgID="Equation.DSMT4" ShapeID="_x0000_i2817" DrawAspect="Content" ObjectID="_1686897043" r:id="rId359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26CFD2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A37C7A2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E5AA74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47DDF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40:</w: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Phép quay tâm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eastAsia="vi-VN" w:bidi="vi-VN"/>
              </w:rPr>
              <w:object w:dxaOrig="795" w:dyaOrig="405" w14:anchorId="2A11C9EF">
                <v:shape id="_x0000_i2818" type="#_x0000_t75" style="width:39.75pt;height:20.25pt" o:ole="">
                  <v:imagedata r:id="rId3597" o:title=""/>
                </v:shape>
                <o:OLEObject Type="Embed" ProgID="Equation.DSMT4" ShapeID="_x0000_i2818" DrawAspect="Content" ObjectID="_1686897044" r:id="rId3598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 góc quay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  <w:lang w:eastAsia="vi-VN" w:bidi="vi-VN"/>
              </w:rPr>
              <w:object w:dxaOrig="375" w:dyaOrig="330" w14:anchorId="077C9837">
                <v:shape id="_x0000_i2819" type="#_x0000_t75" style="width:18.75pt;height:16.5pt" o:ole="">
                  <v:imagedata r:id="rId3599" o:title=""/>
                </v:shape>
                <o:OLEObject Type="Embed" ProgID="Equation.DSMT4" ShapeID="_x0000_i2819" DrawAspect="Content" ObjectID="_1686897045" r:id="rId3600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 biến đường tròn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eastAsia="vi-VN" w:bidi="vi-VN"/>
              </w:rPr>
              <w:object w:dxaOrig="2340" w:dyaOrig="405" w14:anchorId="51E826E8">
                <v:shape id="_x0000_i2820" type="#_x0000_t75" style="width:117pt;height:20.25pt" o:ole="">
                  <v:imagedata r:id="rId3601" o:title=""/>
                </v:shape>
                <o:OLEObject Type="Embed" ProgID="Equation.DSMT4" ShapeID="_x0000_i2820" DrawAspect="Content" ObjectID="_1686897046" r:id="rId3602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 thành đường tròn có phương trình là</w:t>
            </w:r>
          </w:p>
          <w:p w14:paraId="751AE681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eastAsia="vi-VN" w:bidi="vi-VN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52298392">
                <v:shape id="_x0000_i2821" type="#_x0000_t75" style="width:82.5pt;height:21.75pt" o:ole="">
                  <v:imagedata r:id="rId3603" o:title=""/>
                </v:shape>
                <o:OLEObject Type="Embed" ProgID="Equation.DSMT4" ShapeID="_x0000_i2821" DrawAspect="Content" ObjectID="_1686897047" r:id="rId3604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eastAsia="vi-VN" w:bidi="vi-VN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1DA96A75">
                <v:shape id="_x0000_i2822" type="#_x0000_t75" style="width:82.5pt;height:21.75pt" o:ole="">
                  <v:imagedata r:id="rId3605" o:title=""/>
                </v:shape>
                <o:OLEObject Type="Embed" ProgID="Equation.DSMT4" ShapeID="_x0000_i2822" DrawAspect="Content" ObjectID="_1686897048" r:id="rId3606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>.</w:t>
            </w:r>
          </w:p>
          <w:p w14:paraId="2409CF49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eastAsia="vi-VN" w:bidi="vi-VN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0765CBFF">
                <v:shape id="_x0000_i2823" type="#_x0000_t75" style="width:82.5pt;height:21.75pt" o:ole="">
                  <v:imagedata r:id="rId3607" o:title=""/>
                </v:shape>
                <o:OLEObject Type="Embed" ProgID="Equation.DSMT4" ShapeID="_x0000_i2823" DrawAspect="Content" ObjectID="_1686897049" r:id="rId3608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674F9FAB">
                <v:shape id="_x0000_i2824" type="#_x0000_t75" style="width:82.5pt;height:21.75pt" o:ole="">
                  <v:imagedata r:id="rId3609" o:title=""/>
                </v:shape>
                <o:OLEObject Type="Embed" ProgID="Equation.DSMT4" ShapeID="_x0000_i2824" DrawAspect="Content" ObjectID="_1686897050" r:id="rId361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761F711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500EF4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510A55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D0BD7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41: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74AD5F80">
                <v:shape id="_x0000_i2825" type="#_x0000_t75" style="width:75.75pt;height:16.5pt" o:ole="">
                  <v:imagedata r:id="rId3611" o:title=""/>
                </v:shape>
                <o:OLEObject Type="Embed" ProgID="Equation.DSMT4" ShapeID="_x0000_i2825" DrawAspect="Content" ObjectID="_1686897051" r:id="rId361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A359F6C">
                <v:shape id="_x0000_i2826" type="#_x0000_t75" style="width:12pt;height:13.5pt" o:ole="">
                  <v:imagedata r:id="rId3613" o:title=""/>
                </v:shape>
                <o:OLEObject Type="Embed" ProgID="Equation.DSMT4" ShapeID="_x0000_i2826" DrawAspect="Content" ObjectID="_1686897052" r:id="rId361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30" w14:anchorId="3631B7B2">
                <v:shape id="_x0000_i2827" type="#_x0000_t75" style="width:26.25pt;height:16.5pt" o:ole="">
                  <v:imagedata r:id="rId3615" o:title=""/>
                </v:shape>
                <o:OLEObject Type="Embed" ProgID="Equation.DSMT4" ShapeID="_x0000_i2827" DrawAspect="Content" ObjectID="_1686897053" r:id="rId361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2C60E9C1">
                <v:shape id="_x0000_i2828" type="#_x0000_t75" style="width:13.5pt;height:13.5pt" o:ole="">
                  <v:imagedata r:id="rId3617" o:title=""/>
                </v:shape>
                <o:OLEObject Type="Embed" ProgID="Equation.DSMT4" ShapeID="_x0000_i2828" DrawAspect="Content" ObjectID="_1686897054" r:id="rId361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01005FB0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1CF44C89">
                <v:shape id="_x0000_i2829" type="#_x0000_t75" style="width:61.5pt;height:16.5pt" o:ole="">
                  <v:imagedata r:id="rId3619" o:title=""/>
                </v:shape>
                <o:OLEObject Type="Embed" ProgID="Equation.DSMT4" ShapeID="_x0000_i2829" DrawAspect="Content" ObjectID="_1686897055" r:id="rId362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6328D8D1">
                <v:shape id="_x0000_i2830" type="#_x0000_t75" style="width:61.5pt;height:16.5pt" o:ole="">
                  <v:imagedata r:id="rId3621" o:title=""/>
                </v:shape>
                <o:OLEObject Type="Embed" ProgID="Equation.DSMT4" ShapeID="_x0000_i2830" DrawAspect="Content" ObjectID="_1686897056" r:id="rId362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66388EE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3112BAD8">
                <v:shape id="_x0000_i2831" type="#_x0000_t75" style="width:61.5pt;height:16.5pt" o:ole="">
                  <v:imagedata r:id="rId3623" o:title=""/>
                </v:shape>
                <o:OLEObject Type="Embed" ProgID="Equation.DSMT4" ShapeID="_x0000_i2831" DrawAspect="Content" ObjectID="_1686897057" r:id="rId362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3696C00B">
                <v:shape id="_x0000_i2832" type="#_x0000_t75" style="width:61.5pt;height:16.5pt" o:ole="">
                  <v:imagedata r:id="rId3625" o:title=""/>
                </v:shape>
                <o:OLEObject Type="Embed" ProgID="Equation.DSMT4" ShapeID="_x0000_i2832" DrawAspect="Content" ObjectID="_1686897058" r:id="rId362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388C976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A57F48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901AD6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A2E07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>Câu 42: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0523C17">
                <v:shape id="_x0000_i2833" type="#_x0000_t75" style="width:23.25pt;height:15.75pt" o:ole="">
                  <v:imagedata r:id="rId3627" o:title=""/>
                </v:shape>
                <o:OLEObject Type="Embed" ProgID="Equation.DSMT4" ShapeID="_x0000_i2833" DrawAspect="Content" ObjectID="_1686897059" r:id="rId3628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15" w:dyaOrig="285" w14:anchorId="7DD80CE0">
                <v:shape id="_x0000_i2834" type="#_x0000_t75" style="width:15.75pt;height:14.25pt" o:ole="">
                  <v:imagedata r:id="rId3629" o:title=""/>
                </v:shape>
                <o:OLEObject Type="Embed" ProgID="Equation.3" ShapeID="_x0000_i2834" DrawAspect="Content" ObjectID="_1686897060" r:id="rId3630"/>
              </w:objec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80" w:dyaOrig="315" w14:anchorId="6472FB5D">
                <v:shape id="_x0000_i2835" type="#_x0000_t75" style="width:69pt;height:15.75pt" o:ole="">
                  <v:imagedata r:id="rId3631" o:title=""/>
                </v:shape>
                <o:OLEObject Type="Embed" ProgID="Equation.3" ShapeID="_x0000_i2835" DrawAspect="Content" ObjectID="_1686897061" r:id="rId363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. Viết phương trình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85" w14:anchorId="2A2200B8">
                <v:shape id="_x0000_i2836" type="#_x0000_t75" style="width:13.5pt;height:14.25pt" o:ole="">
                  <v:imagedata r:id="rId3633" o:title=""/>
                </v:shape>
                <o:OLEObject Type="Embed" ProgID="Equation.DSMT4" ShapeID="_x0000_i2836" DrawAspect="Content" ObjectID="_1686897062" r:id="rId363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58255D4">
                <v:shape id="_x0000_i2837" type="#_x0000_t75" style="width:11.25pt;height:14.25pt" o:ole="">
                  <v:imagedata r:id="rId3635" o:title=""/>
                </v:shape>
                <o:OLEObject Type="Embed" ProgID="Equation.DSMT4" ShapeID="_x0000_i2837" DrawAspect="Content" ObjectID="_1686897063" r:id="rId363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4238EB1">
                <v:shape id="_x0000_i2838" type="#_x0000_t75" style="width:12pt;height:14.25pt" o:ole="">
                  <v:imagedata r:id="rId3637" o:title=""/>
                </v:shape>
                <o:OLEObject Type="Embed" ProgID="Equation.DSMT4" ShapeID="_x0000_i2838" DrawAspect="Content" ObjectID="_1686897064" r:id="rId3638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15" w14:anchorId="0325ECB4">
                <v:shape id="_x0000_i2839" type="#_x0000_t75" style="width:26.25pt;height:15.75pt" o:ole="">
                  <v:imagedata r:id="rId3639" o:title=""/>
                </v:shape>
                <o:OLEObject Type="Embed" ProgID="Equation.DSMT4" ShapeID="_x0000_i2839" DrawAspect="Content" ObjectID="_1686897065" r:id="rId3640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6589204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60F6650B">
                <v:shape id="_x0000_i2840" type="#_x0000_t75" style="width:83.25pt;height:15.75pt" o:ole="">
                  <v:imagedata r:id="rId3641" o:title=""/>
                </v:shape>
                <o:OLEObject Type="Embed" ProgID="Equation.DSMT4" ShapeID="_x0000_i2840" DrawAspect="Content" ObjectID="_1686897066" r:id="rId364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678F44EB">
                <v:shape id="_x0000_i2841" type="#_x0000_t75" style="width:83.25pt;height:15.75pt" o:ole="">
                  <v:imagedata r:id="rId3643" o:title=""/>
                </v:shape>
                <o:OLEObject Type="Embed" ProgID="Equation.DSMT4" ShapeID="_x0000_i2841" DrawAspect="Content" ObjectID="_1686897067" r:id="rId364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58A7F35F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7E53C7C1">
                <v:shape id="_x0000_i2842" type="#_x0000_t75" style="width:83.25pt;height:15.75pt" o:ole="">
                  <v:imagedata r:id="rId3645" o:title=""/>
                </v:shape>
                <o:OLEObject Type="Embed" ProgID="Equation.DSMT4" ShapeID="_x0000_i2842" DrawAspect="Content" ObjectID="_1686897068" r:id="rId364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6F2335E4">
                <v:shape id="_x0000_i2843" type="#_x0000_t75" style="width:83.25pt;height:15.75pt" o:ole="">
                  <v:imagedata r:id="rId3647" o:title=""/>
                </v:shape>
                <o:OLEObject Type="Embed" ProgID="Equation.DSMT4" ShapeID="_x0000_i2843" DrawAspect="Content" ObjectID="_1686897069" r:id="rId3648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3E306A77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7120BC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76DD15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6631D8" w14:textId="77777777" w:rsidR="0069637D" w:rsidRPr="0050462D" w:rsidRDefault="0069637D" w:rsidP="003F0FBB">
            <w:pPr>
              <w:spacing w:line="276" w:lineRule="auto"/>
              <w:mirrorIndents/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</w:pP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>Câu 43:</w:t>
            </w:r>
            <w:r w:rsidRPr="0050462D">
              <w:rPr>
                <w:rStyle w:val="Strong"/>
                <w:rFonts w:ascii="Chu Van An" w:hAnsi="Chu Van An" w:cs="Chu Van An"/>
                <w:b w:val="0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450" w:dyaOrig="330" w14:anchorId="34D7528E">
                <v:shape id="_x0000_i2844" type="#_x0000_t75" style="width:22.5pt;height:16.5pt" o:ole="">
                  <v:imagedata r:id="rId3649" o:title=""/>
                </v:shape>
                <o:OLEObject Type="Embed" ProgID="Equation.DSMT4" ShapeID="_x0000_i2844" DrawAspect="Content" ObjectID="_1686897070" r:id="rId3650"/>
              </w:object>
            </w:r>
            <w:r w:rsidRPr="0050462D">
              <w:rPr>
                <w:rStyle w:val="Strong"/>
                <w:rFonts w:ascii="Chu Van An" w:hAnsi="Chu Van An" w:cs="Chu Van An"/>
                <w:b w:val="0"/>
                <w:szCs w:val="24"/>
              </w:rPr>
              <w:t>, phép quay tâm O, góc quay</w:t>
            </w:r>
            <w:r w:rsidRPr="0050462D">
              <w:rPr>
                <w:rStyle w:val="Strong"/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10" w:dyaOrig="330" w14:anchorId="4386ECA0">
                <v:shape id="_x0000_i2845" type="#_x0000_t75" style="width:25.5pt;height:16.5pt" o:ole="">
                  <v:imagedata r:id="rId3651" o:title=""/>
                </v:shape>
                <o:OLEObject Type="Embed" ProgID="Equation.DSMT4" ShapeID="_x0000_i2845" DrawAspect="Content" ObjectID="_1686897071" r:id="rId365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2A308434">
                <v:shape id="_x0000_i2846" type="#_x0000_t75" style="width:49.5pt;height:19.5pt" o:ole="">
                  <v:imagedata r:id="rId3653" o:title=""/>
                </v:shape>
                <o:OLEObject Type="Embed" ProgID="Equation.DSMT4" ShapeID="_x0000_i2846" DrawAspect="Content" ObjectID="_1686897072" r:id="rId3654"/>
              </w:object>
            </w:r>
            <w:r w:rsidRPr="0050462D">
              <w:rPr>
                <w:rFonts w:ascii="Chu Van An" w:hAnsi="Chu Van An" w:cs="Chu Van An"/>
                <w:szCs w:val="24"/>
              </w:rPr>
              <w:t>thành điểm có tọa độ là</w:t>
            </w:r>
          </w:p>
          <w:p w14:paraId="2B92F4C0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540" w:dyaOrig="390" w14:anchorId="224C7CB5">
                <v:shape id="_x0000_i2847" type="#_x0000_t75" style="width:27pt;height:19.5pt" o:ole="">
                  <v:imagedata r:id="rId3655" o:title=""/>
                </v:shape>
                <o:OLEObject Type="Embed" ProgID="Equation.DSMT4" ShapeID="_x0000_i2847" DrawAspect="Content" ObjectID="_1686897073" r:id="rId365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390" w14:anchorId="6B58FFF9">
                <v:shape id="_x0000_i2848" type="#_x0000_t75" style="width:34.5pt;height:19.5pt" o:ole="">
                  <v:imagedata r:id="rId3657" o:title=""/>
                </v:shape>
                <o:OLEObject Type="Embed" ProgID="Equation.DSMT4" ShapeID="_x0000_i2848" DrawAspect="Content" ObjectID="_1686897074" r:id="rId365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390" w14:anchorId="5060D397">
                <v:shape id="_x0000_i2849" type="#_x0000_t75" style="width:34.5pt;height:19.5pt" o:ole="">
                  <v:imagedata r:id="rId3659" o:title=""/>
                </v:shape>
                <o:OLEObject Type="Embed" ProgID="Equation.DSMT4" ShapeID="_x0000_i2849" DrawAspect="Content" ObjectID="_1686897075" r:id="rId366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810" w:dyaOrig="390" w14:anchorId="2DA2237F">
                <v:shape id="_x0000_i2850" type="#_x0000_t75" style="width:40.5pt;height:19.5pt" o:ole="">
                  <v:imagedata r:id="rId3661" o:title=""/>
                </v:shape>
                <o:OLEObject Type="Embed" ProgID="Equation.DSMT4" ShapeID="_x0000_i2850" DrawAspect="Content" ObjectID="_1686897076" r:id="rId366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3FC435F4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56A110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B20BEF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0480A5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nl-NL"/>
              </w:rPr>
              <w:t>Câu 44: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038783B">
                <v:shape id="_x0000_i2851" type="#_x0000_t75" style="width:23.25pt;height:15.75pt" o:ole="">
                  <v:imagedata r:id="rId3663" o:title=""/>
                </v:shape>
                <o:OLEObject Type="Embed" ProgID="Equation.DSMT4" ShapeID="_x0000_i2851" DrawAspect="Content" ObjectID="_1686897077" r:id="rId366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950" w:dyaOrig="315" w14:anchorId="51695902">
                <v:shape id="_x0000_i2852" type="#_x0000_t75" style="width:97.5pt;height:15.75pt" o:ole="">
                  <v:imagedata r:id="rId3665" o:title=""/>
                </v:shape>
                <o:OLEObject Type="Embed" ProgID="Equation.DSMT4" ShapeID="_x0000_i2852" DrawAspect="Content" ObjectID="_1686897078" r:id="rId366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của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70" w:dyaOrig="300" w14:anchorId="518878F1">
                <v:shape id="_x0000_i2853" type="#_x0000_t75" style="width:13.5pt;height:15pt" o:ole="">
                  <v:imagedata r:id="rId3667" o:title=""/>
                </v:shape>
                <o:OLEObject Type="Embed" ProgID="Equation.DSMT4" ShapeID="_x0000_i2853" DrawAspect="Content" ObjectID="_1686897079" r:id="rId366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7B949FDF">
                <v:shape id="_x0000_i2854" type="#_x0000_t75" style="width:12pt;height:13.5pt" o:ole="">
                  <v:imagedata r:id="rId3669" o:title=""/>
                </v:shape>
                <o:OLEObject Type="Embed" ProgID="Equation.DSMT4" ShapeID="_x0000_i2854" DrawAspect="Content" ObjectID="_1686897080" r:id="rId367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0FC6248D">
                <v:shape id="_x0000_i2855" type="#_x0000_t75" style="width:12pt;height:13.5pt" o:ole="">
                  <v:imagedata r:id="rId3671" o:title=""/>
                </v:shape>
                <o:OLEObject Type="Embed" ProgID="Equation.DSMT4" ShapeID="_x0000_i2855" DrawAspect="Content" ObjectID="_1686897081" r:id="rId367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70" w14:anchorId="3F74F67C">
                <v:shape id="_x0000_i2856" type="#_x0000_t75" style="width:20.25pt;height:13.5pt" o:ole="">
                  <v:imagedata r:id="rId3673" o:title=""/>
                </v:shape>
                <o:OLEObject Type="Embed" ProgID="Equation.DSMT4" ShapeID="_x0000_i2856" DrawAspect="Content" ObjectID="_1686897082" r:id="rId367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6C820D1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b/>
                <w:color w:val="000099"/>
                <w:position w:val="-10"/>
                <w:szCs w:val="24"/>
                <w:lang w:val="nl-NL"/>
              </w:rPr>
              <w:object w:dxaOrig="1650" w:dyaOrig="315" w14:anchorId="0520D4E8">
                <v:shape id="_x0000_i2857" type="#_x0000_t75" style="width:82.5pt;height:15.75pt" o:ole="">
                  <v:imagedata r:id="rId3675" o:title=""/>
                </v:shape>
                <o:OLEObject Type="Embed" ProgID="Equation.DSMT4" ShapeID="_x0000_i2857" DrawAspect="Content" ObjectID="_1686897083" r:id="rId367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33CC"/>
                <w:position w:val="-10"/>
                <w:szCs w:val="24"/>
                <w:lang w:val="nl-NL"/>
              </w:rPr>
              <w:object w:dxaOrig="1680" w:dyaOrig="315" w14:anchorId="5794844C">
                <v:shape id="_x0000_i2858" type="#_x0000_t75" style="width:84pt;height:15.75pt" o:ole="">
                  <v:imagedata r:id="rId3677" o:title=""/>
                </v:shape>
                <o:OLEObject Type="Embed" ProgID="Equation.DSMT4" ShapeID="_x0000_i2858" DrawAspect="Content" ObjectID="_1686897084" r:id="rId367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569FDAD3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1650" w:dyaOrig="315" w14:anchorId="77A44467">
                <v:shape id="_x0000_i2859" type="#_x0000_t75" style="width:82.5pt;height:15.75pt" o:ole="">
                  <v:imagedata r:id="rId3679" o:title=""/>
                </v:shape>
                <o:OLEObject Type="Embed" ProgID="Equation.DSMT4" ShapeID="_x0000_i2859" DrawAspect="Content" ObjectID="_1686897085" r:id="rId3680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1680" w:dyaOrig="315" w14:anchorId="73E119BA">
                <v:shape id="_x0000_i2860" type="#_x0000_t75" style="width:84pt;height:15.75pt" o:ole="">
                  <v:imagedata r:id="rId3681" o:title=""/>
                </v:shape>
                <o:OLEObject Type="Embed" ProgID="Equation.DSMT4" ShapeID="_x0000_i2860" DrawAspect="Content" ObjectID="_1686897086" r:id="rId3682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D9AB5E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Lời giải</w:t>
            </w:r>
          </w:p>
          <w:p w14:paraId="434061CA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33CC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33CC"/>
                <w:szCs w:val="24"/>
                <w:lang w:val="nl-NL"/>
              </w:rPr>
              <w:t>Chọn D</w:t>
            </w:r>
          </w:p>
          <w:p w14:paraId="17F44F30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Với mọi điểm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val="nl-NL"/>
              </w:rPr>
              <w:object w:dxaOrig="1260" w:dyaOrig="405" w14:anchorId="1DA4ED95">
                <v:shape id="_x0000_i2861" type="#_x0000_t75" style="width:63pt;height:20.25pt" o:ole="">
                  <v:imagedata r:id="rId3683" o:title=""/>
                </v:shape>
                <o:OLEObject Type="Embed" ProgID="Equation.DSMT4" ShapeID="_x0000_i2861" DrawAspect="Content" ObjectID="_1686897087" r:id="rId3684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Xét phép quay </w:t>
            </w:r>
            <w:r w:rsidRPr="0050462D">
              <w:rPr>
                <w:rFonts w:ascii="Chu Van An" w:eastAsia="Arial" w:hAnsi="Chu Van An" w:cs="Chu Van An"/>
                <w:position w:val="-16"/>
                <w:szCs w:val="24"/>
                <w:lang w:val="nl-NL"/>
              </w:rPr>
              <w:object w:dxaOrig="2370" w:dyaOrig="420" w14:anchorId="5B3B2E17">
                <v:shape id="_x0000_i2862" type="#_x0000_t75" style="width:118.5pt;height:21pt" o:ole="">
                  <v:imagedata r:id="rId3685" o:title=""/>
                </v:shape>
                <o:OLEObject Type="Embed" ProgID="Equation.DSMT4" ShapeID="_x0000_i2862" DrawAspect="Content" ObjectID="_1686897088" r:id="rId368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128E9EE2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Khi đó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  <w:lang w:val="nl-NL"/>
              </w:rPr>
              <w:object w:dxaOrig="840" w:dyaOrig="300" w14:anchorId="086414B5">
                <v:shape id="_x0000_i2863" type="#_x0000_t75" style="width:42pt;height:15pt" o:ole="">
                  <v:imagedata r:id="rId3687" o:title=""/>
                </v:shape>
                <o:OLEObject Type="Embed" ProgID="Equation.DSMT4" ShapeID="_x0000_i2863" DrawAspect="Content" ObjectID="_1686897089" r:id="rId368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r w:rsidRPr="0050462D">
              <w:rPr>
                <w:rFonts w:ascii="Chu Van An" w:eastAsia="Arial" w:hAnsi="Chu Van An" w:cs="Chu Van An"/>
                <w:position w:val="-32"/>
                <w:szCs w:val="24"/>
                <w:lang w:val="nl-NL"/>
              </w:rPr>
              <w:object w:dxaOrig="2175" w:dyaOrig="750" w14:anchorId="027B09E6">
                <v:shape id="_x0000_i2864" type="#_x0000_t75" style="width:108.75pt;height:37.5pt" o:ole="">
                  <v:imagedata r:id="rId3689" o:title=""/>
                </v:shape>
                <o:OLEObject Type="Embed" ProgID="Equation.DSMT4" ShapeID="_x0000_i2864" DrawAspect="Content" ObjectID="_1686897090" r:id="rId3690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047211A8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Do đó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val="nl-NL"/>
              </w:rPr>
              <w:object w:dxaOrig="4185" w:dyaOrig="405" w14:anchorId="45375B20">
                <v:shape id="_x0000_i2865" type="#_x0000_t75" style="width:209.25pt;height:20.25pt" o:ole="">
                  <v:imagedata r:id="rId3691" o:title=""/>
                </v:shape>
                <o:OLEObject Type="Embed" ProgID="Equation.DSMT4" ShapeID="_x0000_i2865" DrawAspect="Content" ObjectID="_1686897091" r:id="rId369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71C0D6F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Vậy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2010" w:dyaOrig="345" w14:anchorId="77AFB8A9">
                <v:shape id="_x0000_i2866" type="#_x0000_t75" style="width:100.5pt;height:17.25pt" o:ole="">
                  <v:imagedata r:id="rId3693" o:title=""/>
                </v:shape>
                <o:OLEObject Type="Embed" ProgID="Equation.DSMT4" ShapeID="_x0000_i2866" DrawAspect="Content" ObjectID="_1686897092" r:id="rId369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A3C2606" w14:textId="77777777" w:rsidR="0069637D" w:rsidRPr="0050462D" w:rsidRDefault="0069637D" w:rsidP="003F0FBB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08BB80D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20F33F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49CC8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45: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2B4C1AAA">
                <v:shape id="_x0000_i2867" type="#_x0000_t75" style="width:22.5pt;height:16.5pt" o:ole="">
                  <v:imagedata r:id="rId3695" o:title=""/>
                </v:shape>
                <o:OLEObject Type="Embed" ProgID="Equation.DSMT4" ShapeID="_x0000_i2867" DrawAspect="Content" ObjectID="_1686897093" r:id="rId369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40" w:dyaOrig="330" w14:anchorId="21A7BB8F">
                <v:shape id="_x0000_i2868" type="#_x0000_t75" style="width:87pt;height:16.5pt" o:ole="">
                  <v:imagedata r:id="rId3697" o:title=""/>
                </v:shape>
                <o:OLEObject Type="Embed" ProgID="Equation.DSMT4" ShapeID="_x0000_i2868" DrawAspect="Content" ObjectID="_1686897094" r:id="rId369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Biết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AD32196">
                <v:shape id="_x0000_i2869" type="#_x0000_t75" style="width:12pt;height:13.5pt" o:ole="">
                  <v:imagedata r:id="rId3699" o:title=""/>
                </v:shape>
                <o:OLEObject Type="Embed" ProgID="Equation.DSMT4" ShapeID="_x0000_i2869" DrawAspect="Content" ObjectID="_1686897095" r:id="rId370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70" w:dyaOrig="630" w14:anchorId="50BC39A7">
                <v:shape id="_x0000_i2870" type="#_x0000_t75" style="width:13.5pt;height:31.5pt" o:ole="">
                  <v:imagedata r:id="rId3701" o:title=""/>
                </v:shape>
                <o:OLEObject Type="Embed" ProgID="Equation.DSMT4" ShapeID="_x0000_i2870" DrawAspect="Content" ObjectID="_1686897096" r:id="rId370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biến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5FFCA46B">
                <v:shape id="_x0000_i2871" type="#_x0000_t75" style="width:10.5pt;height:13.5pt" o:ole="">
                  <v:imagedata r:id="rId3703" o:title=""/>
                </v:shape>
                <o:OLEObject Type="Embed" ProgID="Equation.DSMT4" ShapeID="_x0000_i2871" DrawAspect="Content" ObjectID="_1686897097" r:id="rId370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thành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7A3C7429">
                <v:shape id="_x0000_i2872" type="#_x0000_t75" style="width:13.5pt;height:13.5pt" o:ole="">
                  <v:imagedata r:id="rId3705" o:title=""/>
                </v:shape>
                <o:OLEObject Type="Embed" ProgID="Equation.DSMT4" ShapeID="_x0000_i2872" DrawAspect="Content" ObjectID="_1686897098" r:id="rId370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7C413A2F">
                <v:shape id="_x0000_i2873" type="#_x0000_t75" style="width:13.5pt;height:13.5pt" o:ole="">
                  <v:imagedata r:id="rId3707" o:title=""/>
                </v:shape>
                <o:OLEObject Type="Embed" ProgID="Equation.DSMT4" ShapeID="_x0000_i2873" DrawAspect="Content" ObjectID="_1686897099" r:id="rId370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4388B53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6D620F7D">
                <v:shape id="_x0000_i2874" type="#_x0000_t75" style="width:88.5pt;height:15.75pt" o:ole="">
                  <v:imagedata r:id="rId3709" o:title=""/>
                </v:shape>
                <o:OLEObject Type="Embed" ProgID="Equation.DSMT4" ShapeID="_x0000_i2874" DrawAspect="Content" ObjectID="_1686897100" r:id="rId3710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65F91655">
                <v:shape id="_x0000_i2875" type="#_x0000_t75" style="width:88.5pt;height:15.75pt" o:ole="">
                  <v:imagedata r:id="rId3711" o:title=""/>
                </v:shape>
                <o:OLEObject Type="Embed" ProgID="Equation.DSMT4" ShapeID="_x0000_i2875" DrawAspect="Content" ObjectID="_1686897101" r:id="rId3712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845A3D3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1FDAB8B0">
                <v:shape id="_x0000_i2876" type="#_x0000_t75" style="width:88.5pt;height:15.75pt" o:ole="">
                  <v:imagedata r:id="rId3713" o:title=""/>
                </v:shape>
                <o:OLEObject Type="Embed" ProgID="Equation.DSMT4" ShapeID="_x0000_i2876" DrawAspect="Content" ObjectID="_1686897102" r:id="rId3714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24EBEA71">
                <v:shape id="_x0000_i2877" type="#_x0000_t75" style="width:88.5pt;height:15.75pt" o:ole="">
                  <v:imagedata r:id="rId3715" o:title=""/>
                </v:shape>
                <o:OLEObject Type="Embed" ProgID="Equation.DSMT4" ShapeID="_x0000_i2877" DrawAspect="Content" ObjectID="_1686897103" r:id="rId3716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2AACA1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17B888" w14:textId="77777777" w:rsidR="0069637D" w:rsidRPr="0050462D" w:rsidRDefault="0069637D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69637D" w:rsidRPr="0050462D" w14:paraId="481E9C14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4A681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46: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30" w:dyaOrig="330" w14:anchorId="098DB4DD">
                <v:shape id="_x0000_i2878" type="#_x0000_t75" style="width:76.5pt;height:16.5pt" o:ole="">
                  <v:imagedata r:id="rId3717" o:title=""/>
                </v:shape>
                <o:OLEObject Type="Embed" ProgID="Equation.DSMT4" ShapeID="_x0000_i2878" DrawAspect="Content" ObjectID="_1686897104" r:id="rId371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C604486">
                <v:shape id="_x0000_i2879" type="#_x0000_t75" style="width:12pt;height:13.5pt" o:ole="">
                  <v:imagedata r:id="rId3719" o:title=""/>
                </v:shape>
                <o:OLEObject Type="Embed" ProgID="Equation.DSMT4" ShapeID="_x0000_i2879" DrawAspect="Content" ObjectID="_1686897105" r:id="rId372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34319209">
                <v:shape id="_x0000_i2880" type="#_x0000_t75" style="width:27pt;height:14.25pt" o:ole="">
                  <v:imagedata r:id="rId3721" o:title=""/>
                </v:shape>
                <o:OLEObject Type="Embed" ProgID="Equation.DSMT4" ShapeID="_x0000_i2880" DrawAspect="Content" ObjectID="_1686897106" r:id="rId37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6CBC3670">
                <v:shape id="_x0000_i2881" type="#_x0000_t75" style="width:13.5pt;height:13.5pt" o:ole="">
                  <v:imagedata r:id="rId3723" o:title=""/>
                </v:shape>
                <o:OLEObject Type="Embed" ProgID="Equation.DSMT4" ShapeID="_x0000_i2881" DrawAspect="Content" ObjectID="_1686897107" r:id="rId372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2D8946BA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0B81585B">
                <v:shape id="_x0000_i2882" type="#_x0000_t75" style="width:62.25pt;height:16.5pt" o:ole="">
                  <v:imagedata r:id="rId3725" o:title=""/>
                </v:shape>
                <o:OLEObject Type="Embed" ProgID="Equation.DSMT4" ShapeID="_x0000_i2882" DrawAspect="Content" ObjectID="_1686897108" r:id="rId372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7C2763A9">
                <v:shape id="_x0000_i2883" type="#_x0000_t75" style="width:62.25pt;height:16.5pt" o:ole="">
                  <v:imagedata r:id="rId3727" o:title=""/>
                </v:shape>
                <o:OLEObject Type="Embed" ProgID="Equation.DSMT4" ShapeID="_x0000_i2883" DrawAspect="Content" ObjectID="_1686897109" r:id="rId372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66B22C5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0E274AFA">
                <v:shape id="_x0000_i2884" type="#_x0000_t75" style="width:62.25pt;height:16.5pt" o:ole="">
                  <v:imagedata r:id="rId3729" o:title=""/>
                </v:shape>
                <o:OLEObject Type="Embed" ProgID="Equation.DSMT4" ShapeID="_x0000_i2884" DrawAspect="Content" ObjectID="_1686897110" r:id="rId373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1474009C">
                <v:shape id="_x0000_i2885" type="#_x0000_t75" style="width:62.25pt;height:16.5pt" o:ole="">
                  <v:imagedata r:id="rId3731" o:title=""/>
                </v:shape>
                <o:OLEObject Type="Embed" ProgID="Equation.DSMT4" ShapeID="_x0000_i2885" DrawAspect="Content" ObjectID="_1686897111" r:id="rId373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72180D5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585E18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1DE657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56918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47:</w:t>
            </w:r>
            <w:r w:rsidRPr="0050462D">
              <w:rPr>
                <w:rFonts w:ascii="Chu Van An" w:eastAsia="Times New Roman" w:hAnsi="Chu Van An" w:cs="Chu Van An"/>
                <w:szCs w:val="24"/>
              </w:rPr>
              <w:t>T</w: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 xml:space="preserve">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1482575">
                <v:shape id="_x0000_i2886" type="#_x0000_t75" style="width:23.25pt;height:15.75pt" o:ole="">
                  <v:imagedata r:id="rId3733" o:title=""/>
                </v:shape>
                <o:OLEObject Type="Embed" ProgID="Equation.DSMT4" ShapeID="_x0000_i2886" DrawAspect="Content" ObjectID="_1686897112" r:id="rId3734"/>
              </w:objec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 xml:space="preserve">, qua phép quay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85" w:dyaOrig="405" w14:anchorId="07D1C99B">
                <v:shape id="_x0000_i2887" type="#_x0000_t75" style="width:59.25pt;height:20.25pt" o:ole="">
                  <v:imagedata r:id="rId3735" o:title=""/>
                </v:shape>
                <o:OLEObject Type="Embed" ProgID="Equation.DSMT4" ShapeID="_x0000_i2887" DrawAspect="Content" ObjectID="_1686897113" r:id="rId3736"/>
              </w:objec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20" w:dyaOrig="405" w14:anchorId="162FF975">
                <v:shape id="_x0000_i2888" type="#_x0000_t75" style="width:51pt;height:20.25pt" o:ole="">
                  <v:imagedata r:id="rId3737" o:title=""/>
                </v:shape>
                <o:OLEObject Type="Embed" ProgID="Equation.DSMT4" ShapeID="_x0000_i2888" DrawAspect="Content" ObjectID="_1686897114" r:id="rId3738"/>
              </w:object>
            </w:r>
            <w:r w:rsidRPr="0050462D">
              <w:rPr>
                <w:rFonts w:ascii="Chu Van An" w:eastAsia="Times New Roman" w:hAnsi="Chu Van An" w:cs="Chu Van An"/>
                <w:bCs/>
                <w:position w:val="-14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>là ảnh của điểm:</w:t>
            </w:r>
          </w:p>
          <w:p w14:paraId="691A5903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05" w14:anchorId="4981AF2E">
                <v:shape id="_x0000_i2889" type="#_x0000_t75" style="width:56.25pt;height:20.25pt" o:ole="">
                  <v:imagedata r:id="rId3739" o:title=""/>
                </v:shape>
                <o:OLEObject Type="Embed" ProgID="Equation.DSMT4" ShapeID="_x0000_i2889" DrawAspect="Content" ObjectID="_1686897115" r:id="rId3740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0F2A61F6">
                <v:shape id="_x0000_i2890" type="#_x0000_t75" style="width:48.75pt;height:20.25pt" o:ole="">
                  <v:imagedata r:id="rId3741" o:title=""/>
                </v:shape>
                <o:OLEObject Type="Embed" ProgID="Equation.DSMT4" ShapeID="_x0000_i2890" DrawAspect="Content" ObjectID="_1686897116" r:id="rId3742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</w:p>
          <w:p w14:paraId="32D5A7ED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lastRenderedPageBreak/>
              <w:tab/>
            </w:r>
            <w:r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67FCE392">
                <v:shape id="_x0000_i2891" type="#_x0000_t75" style="width:42pt;height:20.25pt" o:ole="">
                  <v:imagedata r:id="rId3743" o:title=""/>
                </v:shape>
                <o:OLEObject Type="Embed" ProgID="Equation.DSMT4" ShapeID="_x0000_i2891" DrawAspect="Content" ObjectID="_1686897117" r:id="rId3744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05" w14:anchorId="6BB343A2">
                <v:shape id="_x0000_i2892" type="#_x0000_t75" style="width:56.25pt;height:20.25pt" o:ole="">
                  <v:imagedata r:id="rId3745" o:title=""/>
                </v:shape>
                <o:OLEObject Type="Embed" ProgID="Equation.DSMT4" ShapeID="_x0000_i2892" DrawAspect="Content" ObjectID="_1686897118" r:id="rId3746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</w:p>
          <w:p w14:paraId="4997EEC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B07DFE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6146E5C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E7918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48: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573697C2">
                <v:shape id="_x0000_i2893" type="#_x0000_t75" style="width:23.25pt;height:15.75pt" o:ole="">
                  <v:imagedata r:id="rId3747" o:title=""/>
                </v:shape>
                <o:OLEObject Type="Embed" ProgID="Equation.DSMT4" ShapeID="_x0000_i2893" DrawAspect="Content" ObjectID="_1686897119" r:id="rId374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35" w:dyaOrig="315" w14:anchorId="6468DBB2">
                <v:shape id="_x0000_i2894" type="#_x0000_t75" style="width:81.75pt;height:15.75pt" o:ole="">
                  <v:imagedata r:id="rId3749" o:title=""/>
                </v:shape>
                <o:OLEObject Type="Embed" ProgID="Equation.DSMT4" ShapeID="_x0000_i2894" DrawAspect="Content" ObjectID="_1686897120" r:id="rId375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ảnh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25C11CEC">
                <v:shape id="_x0000_i2895" type="#_x0000_t75" style="width:14.25pt;height:14.25pt" o:ole="">
                  <v:imagedata r:id="rId3751" o:title=""/>
                </v:shape>
                <o:OLEObject Type="Embed" ProgID="Equation.DSMT4" ShapeID="_x0000_i2895" DrawAspect="Content" ObjectID="_1686897121" r:id="rId375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7C7F5ABA">
                <v:shape id="_x0000_i2896" type="#_x0000_t75" style="width:11.25pt;height:14.25pt" o:ole="">
                  <v:imagedata r:id="rId3753" o:title=""/>
                </v:shape>
                <o:OLEObject Type="Embed" ProgID="Equation.DSMT4" ShapeID="_x0000_i2896" DrawAspect="Content" ObjectID="_1686897122" r:id="rId375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3CC89F56">
                <v:shape id="_x0000_i2897" type="#_x0000_t75" style="width:12pt;height:14.25pt" o:ole="">
                  <v:imagedata r:id="rId3755" o:title=""/>
                </v:shape>
                <o:OLEObject Type="Embed" ProgID="Equation.DSMT4" ShapeID="_x0000_i2897" DrawAspect="Content" ObjectID="_1686897123" r:id="rId375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60" w:dyaOrig="315" w14:anchorId="77957331">
                <v:shape id="_x0000_i2898" type="#_x0000_t75" style="width:18pt;height:15.75pt" o:ole="">
                  <v:imagedata r:id="rId3757" o:title=""/>
                </v:shape>
                <o:OLEObject Type="Embed" ProgID="Equation.DSMT4" ShapeID="_x0000_i2898" DrawAspect="Content" ObjectID="_1686897124" r:id="rId375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6DC68EDA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605" w:dyaOrig="315" w14:anchorId="3B710D8C">
                <v:shape id="_x0000_i2899" type="#_x0000_t75" style="width:80.25pt;height:15.75pt" o:ole="">
                  <v:imagedata r:id="rId3759" o:title=""/>
                </v:shape>
                <o:OLEObject Type="Embed" ProgID="Equation.DSMT4" ShapeID="_x0000_i2899" DrawAspect="Content" ObjectID="_1686897125" r:id="rId376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695" w:dyaOrig="315" w14:anchorId="7B217951">
                <v:shape id="_x0000_i2900" type="#_x0000_t75" style="width:84.75pt;height:15.75pt" o:ole="">
                  <v:imagedata r:id="rId3761" o:title=""/>
                </v:shape>
                <o:OLEObject Type="Embed" ProgID="Equation.DSMT4" ShapeID="_x0000_i2900" DrawAspect="Content" ObjectID="_1686897126" r:id="rId3762"/>
              </w:object>
            </w:r>
            <w:r w:rsidRPr="0050462D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756344D7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755" w:dyaOrig="315" w14:anchorId="4E3800E0">
                <v:shape id="_x0000_i2901" type="#_x0000_t75" style="width:87.75pt;height:15.75pt" o:ole="">
                  <v:imagedata r:id="rId3763" o:title=""/>
                </v:shape>
                <o:OLEObject Type="Embed" ProgID="Equation.DSMT4" ShapeID="_x0000_i2901" DrawAspect="Content" ObjectID="_1686897127" r:id="rId376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635" w:dyaOrig="315" w14:anchorId="5586734E">
                <v:shape id="_x0000_i2902" type="#_x0000_t75" style="width:81.75pt;height:15.75pt" o:ole="">
                  <v:imagedata r:id="rId3765" o:title=""/>
                </v:shape>
                <o:OLEObject Type="Embed" ProgID="Equation.DSMT4" ShapeID="_x0000_i2902" DrawAspect="Content" ObjectID="_1686897128" r:id="rId376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C54F1D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CF1AE0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39DF43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E909E8" w14:textId="77777777" w:rsidR="0069637D" w:rsidRPr="0050462D" w:rsidRDefault="0069637D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49: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20260B0">
                <v:shape id="_x0000_i2903" type="#_x0000_t75" style="width:23.25pt;height:16.5pt" o:ole="">
                  <v:imagedata r:id="rId3767" o:title=""/>
                </v:shape>
                <o:OLEObject Type="Embed" ProgID="Equation.DSMT4" ShapeID="_x0000_i2903" DrawAspect="Content" ObjectID="_1686897129" r:id="rId376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50440240">
                <v:shape id="_x0000_i2904" type="#_x0000_t75" style="width:38.25pt;height:20.25pt" o:ole="">
                  <v:imagedata r:id="rId3769" o:title=""/>
                </v:shape>
                <o:OLEObject Type="Embed" ProgID="Equation.DSMT4" ShapeID="_x0000_i2904" DrawAspect="Content" ObjectID="_1686897130" r:id="rId377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5C172192">
                <v:shape id="_x0000_i2905" type="#_x0000_t75" style="width:16.5pt;height:13.5pt" o:ole="">
                  <v:imagedata r:id="rId3771" o:title=""/>
                </v:shape>
                <o:OLEObject Type="Embed" ProgID="Equation.DSMT4" ShapeID="_x0000_i2905" DrawAspect="Content" ObjectID="_1686897131" r:id="rId377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E6FD373">
                <v:shape id="_x0000_i2906" type="#_x0000_t75" style="width:12pt;height:13.5pt" o:ole="">
                  <v:imagedata r:id="rId3773" o:title=""/>
                </v:shape>
                <o:OLEObject Type="Embed" ProgID="Equation.DSMT4" ShapeID="_x0000_i2906" DrawAspect="Content" ObjectID="_1686897132" r:id="rId377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230FD4D2">
                <v:shape id="_x0000_i2907" type="#_x0000_t75" style="width:39pt;height:20.25pt" o:ole="">
                  <v:imagedata r:id="rId3775" o:title=""/>
                </v:shape>
                <o:OLEObject Type="Embed" ProgID="Equation.DSMT4" ShapeID="_x0000_i2907" DrawAspect="Content" ObjectID="_1686897133" r:id="rId37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70" w:dyaOrig="630" w14:anchorId="31644173">
                <v:shape id="_x0000_i2908" type="#_x0000_t75" style="width:13.5pt;height:31.5pt" o:ole="">
                  <v:imagedata r:id="rId3777" o:title=""/>
                </v:shape>
                <o:OLEObject Type="Embed" ProgID="Equation.DSMT4" ShapeID="_x0000_i2908" DrawAspect="Content" ObjectID="_1686897134" r:id="rId377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22DFF98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8"/>
                <w:szCs w:val="24"/>
              </w:rPr>
              <w:object w:dxaOrig="1410" w:dyaOrig="480" w14:anchorId="6E2FA55A">
                <v:shape id="_x0000_i2909" type="#_x0000_t75" style="width:70.5pt;height:24pt" o:ole="">
                  <v:imagedata r:id="rId3779" o:title=""/>
                </v:shape>
                <o:OLEObject Type="Embed" ProgID="Equation.DSMT4" ShapeID="_x0000_i2909" DrawAspect="Content" ObjectID="_1686897135" r:id="rId378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390" w14:anchorId="34E75FF6">
                <v:shape id="_x0000_i2910" type="#_x0000_t75" style="width:48.75pt;height:19.5pt" o:ole="">
                  <v:imagedata r:id="rId3781" o:title=""/>
                </v:shape>
                <o:OLEObject Type="Embed" ProgID="Equation.DSMT4" ShapeID="_x0000_i2910" DrawAspect="Content" ObjectID="_1686897136" r:id="rId378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9B33CDD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2B593A5C">
                <v:shape id="_x0000_i2911" type="#_x0000_t75" style="width:42pt;height:19.5pt" o:ole="">
                  <v:imagedata r:id="rId3783" o:title=""/>
                </v:shape>
                <o:OLEObject Type="Embed" ProgID="Equation.DSMT4" ShapeID="_x0000_i2911" DrawAspect="Content" ObjectID="_1686897137" r:id="rId37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390" w14:anchorId="192094AB">
                <v:shape id="_x0000_i2912" type="#_x0000_t75" style="width:48.75pt;height:19.5pt" o:ole="">
                  <v:imagedata r:id="rId3785" o:title=""/>
                </v:shape>
                <o:OLEObject Type="Embed" ProgID="Equation.DSMT4" ShapeID="_x0000_i2912" DrawAspect="Content" ObjectID="_1686897138" r:id="rId378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C32D18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9D5A4B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2537BA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AFD83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Cs w:val="24"/>
                <w:lang w:val="nl-NL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>Câu 50: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15" w14:anchorId="11F43546">
                <v:shape id="_x0000_i2913" type="#_x0000_t75" style="width:23.25pt;height:15.75pt" o:ole="">
                  <v:imagedata r:id="rId258" o:title=""/>
                </v:shape>
                <o:OLEObject Type="Embed" ProgID="Equation.DSMT4" ShapeID="_x0000_i2913" DrawAspect="Content" ObjectID="_1686897139" r:id="rId378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, cho phép quay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400" w:dyaOrig="420" w14:anchorId="60AC670A">
                <v:shape id="_x0000_i2914" type="#_x0000_t75" style="width:120pt;height:21pt" o:ole="">
                  <v:imagedata r:id="rId3788" o:title=""/>
                </v:shape>
                <o:OLEObject Type="Embed" ProgID="Equation.DSMT4" ShapeID="_x0000_i2914" DrawAspect="Content" ObjectID="_1686897140" r:id="rId378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nl-NL"/>
              </w:rPr>
              <w:object w:dxaOrig="315" w:dyaOrig="270" w14:anchorId="50F9D5B4">
                <v:shape id="_x0000_i2915" type="#_x0000_t75" style="width:15.75pt;height:13.5pt" o:ole="">
                  <v:imagedata r:id="rId3790" o:title=""/>
                </v:shape>
                <o:OLEObject Type="Embed" ProgID="Equation.DSMT4" ShapeID="_x0000_i2915" DrawAspect="Content" ObjectID="_1686897141" r:id="rId379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0E07CE0B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675" w:dyaOrig="420" w14:anchorId="1B8849E3">
                <v:shape id="_x0000_i2916" type="#_x0000_t75" style="width:33.75pt;height:21pt" o:ole="">
                  <v:imagedata r:id="rId3792" o:title=""/>
                </v:shape>
                <o:OLEObject Type="Embed" ProgID="Equation.DSMT4" ShapeID="_x0000_i2916" DrawAspect="Content" ObjectID="_1686897142" r:id="rId379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675" w:dyaOrig="420" w14:anchorId="568747BB">
                <v:shape id="_x0000_i2917" type="#_x0000_t75" style="width:33.75pt;height:21pt" o:ole="">
                  <v:imagedata r:id="rId3794" o:title=""/>
                </v:shape>
                <o:OLEObject Type="Embed" ProgID="Equation.DSMT4" ShapeID="_x0000_i2917" DrawAspect="Content" ObjectID="_1686897143" r:id="rId379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825" w:dyaOrig="420" w14:anchorId="1ED7A89A">
                <v:shape id="_x0000_i2918" type="#_x0000_t75" style="width:41.25pt;height:21pt" o:ole="">
                  <v:imagedata r:id="rId3796" o:title=""/>
                </v:shape>
                <o:OLEObject Type="Embed" ProgID="Equation.DSMT4" ShapeID="_x0000_i2918" DrawAspect="Content" ObjectID="_1686897144" r:id="rId379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525" w:dyaOrig="420" w14:anchorId="526BE35A">
                <v:shape id="_x0000_i2919" type="#_x0000_t75" style="width:26.25pt;height:21pt" o:ole="">
                  <v:imagedata r:id="rId3798" o:title=""/>
                </v:shape>
                <o:OLEObject Type="Embed" ProgID="Equation.DSMT4" ShapeID="_x0000_i2919" DrawAspect="Content" ObjectID="_1686897145" r:id="rId379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5C7837DD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03F826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ACE10B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BAC7AC" w14:textId="77777777" w:rsidR="0069637D" w:rsidRPr="0050462D" w:rsidRDefault="0069637D" w:rsidP="003F0FBB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64" w:name="c51q"/>
            <w:bookmarkEnd w:id="26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51: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50" w:dyaOrig="330" w14:anchorId="0FFDD182">
                <v:shape id="_x0000_i2920" type="#_x0000_t75" style="width:22.5pt;height:16.5pt" o:ole="">
                  <v:imagedata r:id="rId3800" o:title=""/>
                </v:shape>
                <o:OLEObject Type="Embed" ProgID="Equation.DSMT4" ShapeID="_x0000_i2920" DrawAspect="Content" ObjectID="_1686897146" r:id="rId380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cho các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05" w:dyaOrig="405" w14:anchorId="175B2B97">
                <v:shape id="_x0000_i2921" type="#_x0000_t75" style="width:35.25pt;height:20.25pt" o:ole="">
                  <v:imagedata r:id="rId3802" o:title=""/>
                </v:shape>
                <o:OLEObject Type="Embed" ProgID="Equation.DSMT4" ShapeID="_x0000_i2921" DrawAspect="Content" ObjectID="_1686897147" r:id="rId380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1FA3FEA6">
                <v:shape id="_x0000_i2922" type="#_x0000_t75" style="width:51.75pt;height:20.25pt" o:ole="">
                  <v:imagedata r:id="rId3804" o:title=""/>
                </v:shape>
                <o:OLEObject Type="Embed" ProgID="Equation.DSMT4" ShapeID="_x0000_i2922" DrawAspect="Content" ObjectID="_1686897148" r:id="rId380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Ảnh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10" w:dyaOrig="270" w14:anchorId="716CE205">
                <v:shape id="_x0000_i2923" type="#_x0000_t75" style="width:10.5pt;height:13.5pt" o:ole="">
                  <v:imagedata r:id="rId3806" o:title=""/>
                </v:shape>
                <o:OLEObject Type="Embed" ProgID="Equation.DSMT4" ShapeID="_x0000_i2923" DrawAspect="Content" ObjectID="_1686897149" r:id="rId380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qua phép quay </w:t>
            </w:r>
            <w:r w:rsidRPr="0050462D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540" w:dyaOrig="420" w14:anchorId="7927D119">
                <v:shape id="_x0000_i2924" type="#_x0000_t75" style="width:27pt;height:21pt" o:ole="">
                  <v:imagedata r:id="rId3808" o:title=""/>
                </v:shape>
                <o:OLEObject Type="Embed" ProgID="Equation.DSMT4" ShapeID="_x0000_i2924" DrawAspect="Content" ObjectID="_1686897150" r:id="rId380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là</w:t>
            </w:r>
          </w:p>
          <w:p w14:paraId="638AF8CF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65" w:name="c5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720" w:dyaOrig="360" w14:anchorId="078DB2E2">
                <v:shape id="_x0000_i2925" type="#_x0000_t75" style="width:36pt;height:18pt" o:ole="">
                  <v:imagedata r:id="rId3810" o:title=""/>
                </v:shape>
                <o:OLEObject Type="Embed" ProgID="Equation.DSMT4" ShapeID="_x0000_i2925" DrawAspect="Content" ObjectID="_1686897151" r:id="rId3811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  <w:bookmarkStart w:id="266" w:name="c51b"/>
            <w:bookmarkEnd w:id="26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900" w:dyaOrig="360" w14:anchorId="621432E2">
                <v:shape id="_x0000_i2926" type="#_x0000_t75" style="width:45pt;height:18pt" o:ole="">
                  <v:imagedata r:id="rId3812" o:title=""/>
                </v:shape>
                <o:OLEObject Type="Embed" ProgID="Equation.DSMT4" ShapeID="_x0000_i2926" DrawAspect="Content" ObjectID="_1686897152" r:id="rId3813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  <w:bookmarkStart w:id="267" w:name="c51c"/>
            <w:bookmarkEnd w:id="26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885" w:dyaOrig="360" w14:anchorId="3BF0FD71">
                <v:shape id="_x0000_i2927" type="#_x0000_t75" style="width:44.25pt;height:18pt" o:ole="">
                  <v:imagedata r:id="rId3814" o:title=""/>
                </v:shape>
                <o:OLEObject Type="Embed" ProgID="Equation.DSMT4" ShapeID="_x0000_i2927" DrawAspect="Content" ObjectID="_1686897153" r:id="rId3815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  <w:bookmarkStart w:id="268" w:name="c51d"/>
            <w:bookmarkEnd w:id="26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885" w:dyaOrig="360" w14:anchorId="27379CC3">
                <v:shape id="_x0000_i2928" type="#_x0000_t75" style="width:44.25pt;height:18pt" o:ole="">
                  <v:imagedata r:id="rId3816" o:title=""/>
                </v:shape>
                <o:OLEObject Type="Embed" ProgID="Equation.DSMT4" ShapeID="_x0000_i2928" DrawAspect="Content" ObjectID="_1686897154" r:id="rId3817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</w:p>
          <w:bookmarkEnd w:id="268"/>
          <w:p w14:paraId="6578098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130C5C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436F4E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6440E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color w:val="000000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69" w:name="c52q"/>
            <w:bookmarkEnd w:id="269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52:</w:t>
            </w:r>
            <w:r w:rsidRPr="0050462D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Trong mặt phẳng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1B85ADF9">
                <v:shape id="_x0000_i2929" type="#_x0000_t75" style="width:23.25pt;height:16.5pt" o:ole="">
                  <v:imagedata r:id="rId3818" o:title=""/>
                </v:shape>
                <o:OLEObject Type="Embed" ProgID="Equation.DSMT4" ShapeID="_x0000_i2929" DrawAspect="Content" ObjectID="_1686897155" r:id="rId381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cho đường thẳng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35" w:dyaOrig="330" w14:anchorId="726FE7B8">
                <v:shape id="_x0000_i2930" type="#_x0000_t75" style="width:81.75pt;height:16.5pt" o:ole="">
                  <v:imagedata r:id="rId3820" o:title=""/>
                </v:shape>
                <o:OLEObject Type="Embed" ProgID="Equation.DSMT4" ShapeID="_x0000_i2930" DrawAspect="Content" ObjectID="_1686897156" r:id="rId382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. Hãy viết phương trình đường thẳng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4A197BDF">
                <v:shape id="_x0000_i2931" type="#_x0000_t75" style="width:11.25pt;height:14.25pt" o:ole="">
                  <v:imagedata r:id="rId3822" o:title=""/>
                </v:shape>
                <o:OLEObject Type="Embed" ProgID="Equation.DSMT4" ShapeID="_x0000_i2931" DrawAspect="Content" ObjectID="_1686897157" r:id="rId382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là ảnh của đường thẳng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25" w:dyaOrig="270" w14:anchorId="4EB207EE">
                <v:shape id="_x0000_i2932" type="#_x0000_t75" style="width:11.25pt;height:13.5pt" o:ole="">
                  <v:imagedata r:id="rId3824" o:title=""/>
                </v:shape>
                <o:OLEObject Type="Embed" ProgID="Equation.DSMT4" ShapeID="_x0000_i2932" DrawAspect="Content" ObjectID="_1686897158" r:id="rId382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qua phép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1EE72136">
                <v:shape id="_x0000_i2933" type="#_x0000_t75" style="width:12pt;height:14.25pt" o:ole="">
                  <v:imagedata r:id="rId3826" o:title=""/>
                </v:shape>
                <o:OLEObject Type="Embed" ProgID="Equation.DSMT4" ShapeID="_x0000_i2933" DrawAspect="Content" ObjectID="_1686897159" r:id="rId382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góc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330" w14:anchorId="23F1CFBD">
                <v:shape id="_x0000_i2934" type="#_x0000_t75" style="width:20.25pt;height:16.5pt" o:ole="">
                  <v:imagedata r:id="rId3828" o:title=""/>
                </v:shape>
                <o:OLEObject Type="Embed" ProgID="Equation.DSMT4" ShapeID="_x0000_i2934" DrawAspect="Content" ObjectID="_1686897160" r:id="rId382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719D013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270" w:name="c52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35" w:dyaOrig="330" w14:anchorId="0EBB4534">
                <v:shape id="_x0000_i2935" type="#_x0000_t75" style="width:81.75pt;height:16.5pt" o:ole="">
                  <v:imagedata r:id="rId3830" o:title=""/>
                </v:shape>
                <o:OLEObject Type="Embed" ProgID="Equation.DSMT4" ShapeID="_x0000_i2935" DrawAspect="Content" ObjectID="_1686897161" r:id="rId383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71" w:name="c52b"/>
            <w:bookmarkEnd w:id="27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415A9091">
                <v:shape id="_x0000_i2936" type="#_x0000_t75" style="width:78.75pt;height:15.75pt" o:ole="">
                  <v:imagedata r:id="rId3832" o:title=""/>
                </v:shape>
                <o:OLEObject Type="Embed" ProgID="Equation.DSMT4" ShapeID="_x0000_i2936" DrawAspect="Content" ObjectID="_1686897162" r:id="rId383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4506F06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2" w:name="c52c"/>
            <w:bookmarkEnd w:id="27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4A68D8C0">
                <v:shape id="_x0000_i2937" type="#_x0000_t75" style="width:78.75pt;height:15.75pt" o:ole="">
                  <v:imagedata r:id="rId3834" o:title=""/>
                </v:shape>
                <o:OLEObject Type="Embed" ProgID="Equation.DSMT4" ShapeID="_x0000_i2937" DrawAspect="Content" ObjectID="_1686897163" r:id="rId383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73" w:name="c52d"/>
            <w:bookmarkEnd w:id="27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35" w:dyaOrig="315" w14:anchorId="335021EE">
                <v:shape id="_x0000_i2938" type="#_x0000_t75" style="width:81.75pt;height:15.75pt" o:ole="">
                  <v:imagedata r:id="rId3836" o:title=""/>
                </v:shape>
                <o:OLEObject Type="Embed" ProgID="Equation.DSMT4" ShapeID="_x0000_i2938" DrawAspect="Content" ObjectID="_1686897164" r:id="rId383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273"/>
          <w:p w14:paraId="0CC0186B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756F2D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80CE44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5F114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74" w:name="c53q"/>
            <w:bookmarkEnd w:id="27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53: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24327BAF">
                <v:shape id="_x0000_i2939" type="#_x0000_t75" style="width:22.5pt;height:15.75pt" o:ole="">
                  <v:imagedata r:id="rId3838" o:title=""/>
                </v:shape>
                <o:OLEObject Type="Embed" ProgID="Equation.DSMT4" ShapeID="_x0000_i2939" DrawAspect="Content" ObjectID="_1686897165" r:id="rId38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ảnh của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15" w14:anchorId="3FBFA258">
                <v:shape id="_x0000_i2940" type="#_x0000_t75" style="width:73.5pt;height:15.75pt" o:ole="">
                  <v:imagedata r:id="rId3840" o:title=""/>
                </v:shape>
                <o:OLEObject Type="Embed" ProgID="Equation.DSMT4" ShapeID="_x0000_i2940" DrawAspect="Content" ObjectID="_1686897166" r:id="rId38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5C3E588">
                <v:shape id="_x0000_i2941" type="#_x0000_t75" style="width:12pt;height:13.5pt" o:ole="">
                  <v:imagedata r:id="rId3842" o:title=""/>
                </v:shape>
                <o:OLEObject Type="Embed" ProgID="Equation.DSMT4" ShapeID="_x0000_i2941" DrawAspect="Content" ObjectID="_1686897167" r:id="rId384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55" w14:anchorId="37496AE6">
                <v:shape id="_x0000_i2942" type="#_x0000_t75" style="width:20.25pt;height:12.75pt" o:ole="">
                  <v:imagedata r:id="rId3844" o:title=""/>
                </v:shape>
                <o:OLEObject Type="Embed" ProgID="Equation.DSMT4" ShapeID="_x0000_i2942" DrawAspect="Content" ObjectID="_1686897168" r:id="rId3845"/>
              </w:object>
            </w:r>
            <w:r w:rsidRPr="0050462D">
              <w:rPr>
                <w:rFonts w:ascii="Chu Van An" w:hAnsi="Chu Van An" w:cs="Chu Van An"/>
                <w:szCs w:val="24"/>
              </w:rPr>
              <w:t>có phương trình là</w:t>
            </w:r>
          </w:p>
          <w:p w14:paraId="09276B5A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5" w:name="c53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15" w:dyaOrig="300" w14:anchorId="1696C0E4">
                <v:shape id="_x0000_i2943" type="#_x0000_t75" style="width:60.75pt;height:15pt" o:ole="">
                  <v:imagedata r:id="rId3846" o:title=""/>
                </v:shape>
                <o:OLEObject Type="Embed" ProgID="Equation.DSMT4" ShapeID="_x0000_i2943" DrawAspect="Content" ObjectID="_1686897169" r:id="rId38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76" w:name="c53b"/>
            <w:bookmarkEnd w:id="27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60" w:dyaOrig="300" w14:anchorId="30729B4F">
                <v:shape id="_x0000_i2944" type="#_x0000_t75" style="width:63pt;height:15pt" o:ole="">
                  <v:imagedata r:id="rId3848" o:title=""/>
                </v:shape>
                <o:OLEObject Type="Embed" ProgID="Equation.DSMT4" ShapeID="_x0000_i2944" DrawAspect="Content" ObjectID="_1686897170" r:id="rId38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84E0DF9" w14:textId="77777777" w:rsidR="0069637D" w:rsidRPr="0050462D" w:rsidRDefault="0069637D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7" w:name="c53c"/>
            <w:bookmarkEnd w:id="27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0"/>
                <w:szCs w:val="24"/>
              </w:rPr>
              <w:object w:dxaOrig="1155" w:dyaOrig="300" w14:anchorId="37BCED2F">
                <v:shape id="_x0000_i2945" type="#_x0000_t75" style="width:57.75pt;height:15pt" o:ole="">
                  <v:imagedata r:id="rId3850" o:title=""/>
                </v:shape>
                <o:OLEObject Type="Embed" ProgID="Equation.DSMT4" ShapeID="_x0000_i2945" DrawAspect="Content" ObjectID="_1686897171" r:id="rId3851"/>
              </w:object>
            </w:r>
            <w:r w:rsidRPr="0050462D">
              <w:rPr>
                <w:rFonts w:ascii="Chu Van An" w:hAnsi="Chu Van An" w:cs="Chu Van An"/>
                <w:color w:val="0000FF"/>
                <w:szCs w:val="24"/>
              </w:rPr>
              <w:t>.</w:t>
            </w:r>
            <w:bookmarkStart w:id="278" w:name="c53d"/>
            <w:bookmarkEnd w:id="27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0"/>
                <w:szCs w:val="24"/>
              </w:rPr>
              <w:object w:dxaOrig="1185" w:dyaOrig="315" w14:anchorId="65E3E27D">
                <v:shape id="_x0000_i2946" type="#_x0000_t75" style="width:59.25pt;height:15.75pt" o:ole="">
                  <v:imagedata r:id="rId3852" o:title=""/>
                </v:shape>
                <o:OLEObject Type="Embed" ProgID="Equation.DSMT4" ShapeID="_x0000_i2946" DrawAspect="Content" ObjectID="_1686897172" r:id="rId3853"/>
              </w:object>
            </w:r>
            <w:r w:rsidRPr="0050462D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bookmarkEnd w:id="278"/>
          <w:p w14:paraId="757ADEB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BF542D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F58A9A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9ECF9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79" w:name="c54q"/>
            <w:bookmarkEnd w:id="27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54: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274BB03">
                <v:shape id="_x0000_i2947" type="#_x0000_t75" style="width:23.25pt;height:15.75pt" o:ole="">
                  <v:imagedata r:id="rId3854" o:title=""/>
                </v:shape>
                <o:OLEObject Type="Embed" ProgID="Equation.DSMT4" ShapeID="_x0000_i2947" DrawAspect="Content" ObjectID="_1686897173" r:id="rId38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15" w:dyaOrig="405" w14:anchorId="0337479F">
                <v:shape id="_x0000_i2948" type="#_x0000_t75" style="width:150.75pt;height:20.25pt" o:ole="">
                  <v:imagedata r:id="rId3856" o:title=""/>
                </v:shape>
                <o:OLEObject Type="Embed" ProgID="Equation.DSMT4" ShapeID="_x0000_i2948" DrawAspect="Content" ObjectID="_1686897174" r:id="rId38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AC35708">
                <v:shape id="_x0000_i2949" type="#_x0000_t75" style="width:21pt;height:20.25pt" o:ole="">
                  <v:imagedata r:id="rId3858" o:title=""/>
                </v:shape>
                <o:OLEObject Type="Embed" ProgID="Equation.DSMT4" ShapeID="_x0000_i2949" DrawAspect="Content" ObjectID="_1686897175" r:id="rId38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biết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32EEB78F">
                <v:shape id="_x0000_i2950" type="#_x0000_t75" style="width:24pt;height:20.25pt" o:ole="">
                  <v:imagedata r:id="rId3860" o:title=""/>
                </v:shape>
                <o:OLEObject Type="Embed" ProgID="Equation.DSMT4" ShapeID="_x0000_i2950" DrawAspect="Content" ObjectID="_1686897176" r:id="rId38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là ảnh của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0B04B7DA">
                <v:shape id="_x0000_i2951" type="#_x0000_t75" style="width:21pt;height:20.25pt" o:ole="">
                  <v:imagedata r:id="rId3862" o:title=""/>
                </v:shape>
                <o:OLEObject Type="Embed" ProgID="Equation.DSMT4" ShapeID="_x0000_i2951" DrawAspect="Content" ObjectID="_1686897177" r:id="rId386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với tâm quay là gốc tọa độ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F0DE3F0">
                <v:shape id="_x0000_i2952" type="#_x0000_t75" style="width:12pt;height:14.25pt" o:ole="">
                  <v:imagedata r:id="rId3864" o:title=""/>
                </v:shape>
                <o:OLEObject Type="Embed" ProgID="Equation.DSMT4" ShapeID="_x0000_i2952" DrawAspect="Content" ObjectID="_1686897178" r:id="rId386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góc quay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285" w14:anchorId="62EE3B70">
                <v:shape id="_x0000_i2953" type="#_x0000_t75" style="width:26.25pt;height:14.25pt" o:ole="">
                  <v:imagedata r:id="rId3866" o:title=""/>
                </v:shape>
                <o:OLEObject Type="Embed" ProgID="Equation.DSMT4" ShapeID="_x0000_i2953" DrawAspect="Content" ObjectID="_1686897179" r:id="rId386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48E8C2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80" w:name="c54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686B1BF0">
                <v:shape id="_x0000_i2954" type="#_x0000_t75" style="width:147.75pt;height:20.25pt" o:ole="">
                  <v:imagedata r:id="rId3868" o:title=""/>
                </v:shape>
                <o:OLEObject Type="Embed" ProgID="Equation.DSMT4" ShapeID="_x0000_i2954" DrawAspect="Content" ObjectID="_1686897180" r:id="rId386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BA2914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81" w:name="c54b"/>
            <w:bookmarkEnd w:id="28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701BC7BC">
                <v:shape id="_x0000_i2955" type="#_x0000_t75" style="width:147.75pt;height:20.25pt" o:ole="">
                  <v:imagedata r:id="rId3870" o:title=""/>
                </v:shape>
                <o:OLEObject Type="Embed" ProgID="Equation.DSMT4" ShapeID="_x0000_i2955" DrawAspect="Content" ObjectID="_1686897181" r:id="rId387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6AC089D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82" w:name="c54c"/>
            <w:bookmarkEnd w:id="28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74CA79AB">
                <v:shape id="_x0000_i2956" type="#_x0000_t75" style="width:147.75pt;height:20.25pt" o:ole="">
                  <v:imagedata r:id="rId3872" o:title=""/>
                </v:shape>
                <o:OLEObject Type="Embed" ProgID="Equation.DSMT4" ShapeID="_x0000_i2956" DrawAspect="Content" ObjectID="_1686897182" r:id="rId387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0D3555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83" w:name="c54d"/>
            <w:bookmarkEnd w:id="28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16AA976D">
                <v:shape id="_x0000_i2957" type="#_x0000_t75" style="width:147.75pt;height:20.25pt" o:ole="">
                  <v:imagedata r:id="rId3874" o:title=""/>
                </v:shape>
                <o:OLEObject Type="Embed" ProgID="Equation.DSMT4" ShapeID="_x0000_i2957" DrawAspect="Content" ObjectID="_1686897183" r:id="rId387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83"/>
          <w:p w14:paraId="667CB594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4ECE99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5B4B366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7094D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84" w:name="c55q"/>
            <w:bookmarkEnd w:id="28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55: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297FDF48">
                <v:shape id="_x0000_i2958" type="#_x0000_t75" style="width:23.25pt;height:15.75pt" o:ole="">
                  <v:imagedata r:id="rId3747" o:title=""/>
                </v:shape>
                <o:OLEObject Type="Embed" ProgID="Equation.DSMT4" ShapeID="_x0000_i2958" DrawAspect="Content" ObjectID="_1686897184" r:id="rId38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625" w:dyaOrig="405" w14:anchorId="29A586DA">
                <v:shape id="_x0000_i2959" type="#_x0000_t75" style="width:131.25pt;height:20.25pt" o:ole="">
                  <v:imagedata r:id="rId3877" o:title=""/>
                </v:shape>
                <o:OLEObject Type="Embed" ProgID="Equation.DSMT4" ShapeID="_x0000_i2959" DrawAspect="Content" ObjectID="_1686897185" r:id="rId38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tại gốc tọa độ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4E332DCA">
                <v:shape id="_x0000_i2960" type="#_x0000_t75" style="width:12pt;height:14.25pt" o:ole="">
                  <v:imagedata r:id="rId3755" o:title=""/>
                </v:shape>
                <o:OLEObject Type="Embed" ProgID="Equation.DSMT4" ShapeID="_x0000_i2960" DrawAspect="Content" ObjectID="_1686897186" r:id="rId38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65" w:dyaOrig="315" w14:anchorId="1C707AFF">
                <v:shape id="_x0000_i2961" type="#_x0000_t75" style="width:23.25pt;height:15.75pt" o:ole="">
                  <v:imagedata r:id="rId3880" o:title=""/>
                </v:shape>
                <o:OLEObject Type="Embed" ProgID="Equation.DSMT4" ShapeID="_x0000_i2961" DrawAspect="Content" ObjectID="_1686897187" r:id="rId38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222B4F99">
                <v:shape id="_x0000_i2962" type="#_x0000_t75" style="width:21pt;height:20.25pt" o:ole="">
                  <v:imagedata r:id="rId3882" o:title=""/>
                </v:shape>
                <o:OLEObject Type="Embed" ProgID="Equation.DSMT4" ShapeID="_x0000_i2962" DrawAspect="Content" ObjectID="_1686897188" r:id="rId388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đường tròn</w:t>
            </w:r>
          </w:p>
          <w:p w14:paraId="450A4ED9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85" w:name="c55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72995494">
                <v:shape id="_x0000_i2963" type="#_x0000_t75" style="width:134.25pt;height:20.25pt" o:ole="">
                  <v:imagedata r:id="rId3884" o:title=""/>
                </v:shape>
                <o:OLEObject Type="Embed" ProgID="Equation.DSMT4" ShapeID="_x0000_i2963" DrawAspect="Content" ObjectID="_1686897189" r:id="rId388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77FBFC3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286" w:name="c55b"/>
            <w:bookmarkEnd w:id="28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7F4EB436">
                <v:shape id="_x0000_i2964" type="#_x0000_t75" style="width:134.25pt;height:20.25pt" o:ole="">
                  <v:imagedata r:id="rId3886" o:title=""/>
                </v:shape>
                <o:OLEObject Type="Embed" ProgID="Equation.DSMT4" ShapeID="_x0000_i2964" DrawAspect="Content" ObjectID="_1686897190" r:id="rId388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AEC6904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87" w:name="c55c"/>
            <w:bookmarkEnd w:id="28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096484F7">
                <v:shape id="_x0000_i2965" type="#_x0000_t75" style="width:134.25pt;height:20.25pt" o:ole="">
                  <v:imagedata r:id="rId3888" o:title=""/>
                </v:shape>
                <o:OLEObject Type="Embed" ProgID="Equation.DSMT4" ShapeID="_x0000_i2965" DrawAspect="Content" ObjectID="_1686897191" r:id="rId388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A859BBE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288" w:name="c55d"/>
            <w:bookmarkEnd w:id="28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704DA941">
                <v:shape id="_x0000_i2966" type="#_x0000_t75" style="width:134.25pt;height:20.25pt" o:ole="">
                  <v:imagedata r:id="rId3890" o:title=""/>
                </v:shape>
                <o:OLEObject Type="Embed" ProgID="Equation.DSMT4" ShapeID="_x0000_i2966" DrawAspect="Content" ObjectID="_1686897192" r:id="rId389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88"/>
          <w:p w14:paraId="12B480F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C485BB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BBDF72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7283E6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89" w:name="c56q"/>
            <w:bookmarkEnd w:id="289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56: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lụ giác đều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50" w:dyaOrig="270" w14:anchorId="6E632549">
                <v:shape id="_x0000_i2967" type="#_x0000_t75" style="width:52.5pt;height:13.5pt" o:ole="">
                  <v:imagedata r:id="rId3892" o:title=""/>
                </v:shape>
                <o:OLEObject Type="Embed" ProgID="Equation.DSMT4" ShapeID="_x0000_i2967" DrawAspect="Content" ObjectID="_1686897193" r:id="rId38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C9A5954">
                <v:shape id="_x0000_i2968" type="#_x0000_t75" style="width:12pt;height:13.5pt" o:ole="">
                  <v:imagedata r:id="rId3894" o:title=""/>
                </v:shape>
                <o:OLEObject Type="Embed" ProgID="Equation.DSMT4" ShapeID="_x0000_i2968" DrawAspect="Content" ObjectID="_1686897194" r:id="rId389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như hình bên.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861D66F">
                <v:shape id="_x0000_i2969" type="#_x0000_t75" style="width:28.5pt;height:13.5pt" o:ole="">
                  <v:imagedata r:id="rId3896" o:title=""/>
                </v:shape>
                <o:OLEObject Type="Embed" ProgID="Equation.DSMT4" ShapeID="_x0000_i2969" DrawAspect="Content" ObjectID="_1686897195" r:id="rId389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5C6C6851">
                <v:shape id="_x0000_i2970" type="#_x0000_t75" style="width:28.5pt;height:13.5pt" o:ole="">
                  <v:imagedata r:id="rId3898" o:title=""/>
                </v:shape>
                <o:OLEObject Type="Embed" ProgID="Equation.DSMT4" ShapeID="_x0000_i2970" DrawAspect="Content" ObjectID="_1686897196" r:id="rId389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5EADF57">
                <v:shape id="_x0000_i2971" type="#_x0000_t75" style="width:12pt;height:13.5pt" o:ole="">
                  <v:imagedata r:id="rId3900" o:title=""/>
                </v:shape>
                <o:OLEObject Type="Embed" ProgID="Equation.DSMT4" ShapeID="_x0000_i2971" DrawAspect="Content" ObjectID="_1686897197" r:id="rId390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10" w14:anchorId="5E86E65E">
                <v:shape id="_x0000_i2972" type="#_x0000_t75" style="width:12pt;height:10.5pt" o:ole="">
                  <v:imagedata r:id="rId3902" o:title=""/>
                </v:shape>
                <o:OLEObject Type="Embed" ProgID="Equation.DSMT4" ShapeID="_x0000_i2972" DrawAspect="Content" ObjectID="_1686897198" r:id="rId390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10" w14:anchorId="78409536">
                <v:shape id="_x0000_i2973" type="#_x0000_t75" style="width:12pt;height:10.5pt" o:ole="">
                  <v:imagedata r:id="rId3904" o:title=""/>
                </v:shape>
                <o:OLEObject Type="Embed" ProgID="Equation.DSMT4" ShapeID="_x0000_i2973" DrawAspect="Content" ObjectID="_1686897199" r:id="rId3905"/>
              </w:object>
            </w:r>
          </w:p>
          <w:p w14:paraId="173B0C23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90" w:name="c5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810" w:dyaOrig="330" w14:anchorId="60A93C7D">
                <v:shape id="_x0000_i2974" type="#_x0000_t75" style="width:40.5pt;height:16.5pt" o:ole="">
                  <v:imagedata r:id="rId3906" o:title=""/>
                </v:shape>
                <o:OLEObject Type="Embed" ProgID="Equation.DSMT4" ShapeID="_x0000_i2974" DrawAspect="Content" ObjectID="_1686897200" r:id="rId390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91" w:name="c56b"/>
            <w:bookmarkEnd w:id="29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870" w:dyaOrig="330" w14:anchorId="57827B9F">
                <v:shape id="_x0000_i2975" type="#_x0000_t75" style="width:43.5pt;height:16.5pt" o:ole="">
                  <v:imagedata r:id="rId3908" o:title=""/>
                </v:shape>
                <o:OLEObject Type="Embed" ProgID="Equation.DSMT4" ShapeID="_x0000_i2975" DrawAspect="Content" ObjectID="_1686897201" r:id="rId390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92" w:name="c56c"/>
            <w:bookmarkEnd w:id="29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930" w:dyaOrig="330" w14:anchorId="43CD7866">
                <v:shape id="_x0000_i2976" type="#_x0000_t75" style="width:46.5pt;height:16.5pt" o:ole="">
                  <v:imagedata r:id="rId3910" o:title=""/>
                </v:shape>
                <o:OLEObject Type="Embed" ProgID="Equation.DSMT4" ShapeID="_x0000_i2976" DrawAspect="Content" ObjectID="_1686897202" r:id="rId391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93" w:name="c56d"/>
            <w:bookmarkEnd w:id="29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50" w:dyaOrig="330" w14:anchorId="3C90C1A3">
                <v:shape id="_x0000_i2977" type="#_x0000_t75" style="width:52.5pt;height:16.5pt" o:ole="">
                  <v:imagedata r:id="rId3912" o:title=""/>
                </v:shape>
                <o:OLEObject Type="Embed" ProgID="Equation.DSMT4" ShapeID="_x0000_i2977" DrawAspect="Content" ObjectID="_1686897203" r:id="rId391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293"/>
          <w:p w14:paraId="4F4D5EAD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</w:rPr>
            </w:pPr>
            <w:r w:rsidRPr="0050462D">
              <w:rPr>
                <w:noProof/>
              </w:rPr>
              <w:drawing>
                <wp:inline distT="0" distB="0" distL="0" distR="0" wp14:anchorId="6E1B2EF5" wp14:editId="23E54E7D">
                  <wp:extent cx="1809750" cy="1752600"/>
                  <wp:effectExtent l="0" t="0" r="0" b="0"/>
                  <wp:docPr id="547" name="Picture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35E305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531E4B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1580C4C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BFF0E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94" w:name="c57q"/>
            <w:bookmarkEnd w:id="294"/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>57:</w: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Cho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50" w:dyaOrig="285" w14:anchorId="1861693A">
                <v:shape id="_x0000_i2978" type="#_x0000_t75" style="width:37.5pt;height:14.25pt" o:ole="">
                  <v:imagedata r:id="rId3915" o:title=""/>
                </v:shape>
                <o:OLEObject Type="Embed" ProgID="Equation.DSMT4" ShapeID="_x0000_i2978" DrawAspect="Content" ObjectID="_1686897204" r:id="rId3916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và phép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45" w14:anchorId="6C0E95D5">
                <v:shape id="_x0000_i2979" type="#_x0000_t75" style="width:12pt;height:17.25pt" o:ole="">
                  <v:imagedata r:id="rId3917" o:title=""/>
                </v:shape>
                <o:OLEObject Type="Embed" ProgID="Equation.DSMT4" ShapeID="_x0000_i2979" DrawAspect="Content" ObjectID="_1686897205" r:id="rId3918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có tâm quay là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696FC53">
                <v:shape id="_x0000_i2980" type="#_x0000_t75" style="width:12pt;height:14.25pt" o:ole="">
                  <v:imagedata r:id="rId3919" o:title=""/>
                </v:shape>
                <o:OLEObject Type="Embed" ProgID="Equation.DSMT4" ShapeID="_x0000_i2980" DrawAspect="Content" ObjectID="_1686897206" r:id="rId3920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695ABE03">
                <v:shape id="_x0000_i2981" type="#_x0000_t75" style="width:12pt;height:11.25pt" o:ole="">
                  <v:imagedata r:id="rId3921" o:title=""/>
                </v:shape>
                <o:OLEObject Type="Embed" ProgID="Equation.DSMT4" ShapeID="_x0000_i2981" DrawAspect="Content" ObjectID="_1686897207" r:id="rId3922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. Với giá trị nào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59386C54">
                <v:shape id="_x0000_i2982" type="#_x0000_t75" style="width:12pt;height:11.25pt" o:ole="">
                  <v:imagedata r:id="rId3921" o:title=""/>
                </v:shape>
                <o:OLEObject Type="Embed" ProgID="Equation.DSMT4" ShapeID="_x0000_i2982" DrawAspect="Content" ObjectID="_1686897208" r:id="rId3923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thì phép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45" w14:anchorId="64A0BA4A">
                <v:shape id="_x0000_i2983" type="#_x0000_t75" style="width:12pt;height:17.25pt" o:ole="">
                  <v:imagedata r:id="rId3924" o:title=""/>
                </v:shape>
                <o:OLEObject Type="Embed" ProgID="Equation.DSMT4" ShapeID="_x0000_i2983" DrawAspect="Content" ObjectID="_1686897209" r:id="rId3925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biến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50" w:dyaOrig="285" w14:anchorId="051798AE">
                <v:shape id="_x0000_i2984" type="#_x0000_t75" style="width:37.5pt;height:14.25pt" o:ole="">
                  <v:imagedata r:id="rId3915" o:title=""/>
                </v:shape>
                <o:OLEObject Type="Embed" ProgID="Equation.DSMT4" ShapeID="_x0000_i2984" DrawAspect="Content" ObjectID="_1686897210" r:id="rId3926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>thành chính nó.</w:t>
            </w:r>
          </w:p>
          <w:p w14:paraId="5B88D3C9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bookmarkStart w:id="295" w:name="c57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45" w14:anchorId="7548FEFC">
                <v:shape id="_x0000_i2985" type="#_x0000_t75" style="width:33.75pt;height:32.25pt" o:ole="">
                  <v:imagedata r:id="rId3927" o:title=""/>
                </v:shape>
                <o:OLEObject Type="Embed" ProgID="Equation.DSMT4" ShapeID="_x0000_i2985" DrawAspect="Content" ObjectID="_1686897211" r:id="rId3928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  <w:bookmarkStart w:id="296" w:name="c57b"/>
            <w:bookmarkEnd w:id="29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45" w14:anchorId="0C6AF718">
                <v:shape id="_x0000_i2986" type="#_x0000_t75" style="width:33.75pt;height:32.25pt" o:ole="">
                  <v:imagedata r:id="rId3929" o:title=""/>
                </v:shape>
                <o:OLEObject Type="Embed" ProgID="Equation.DSMT4" ShapeID="_x0000_i2986" DrawAspect="Content" ObjectID="_1686897212" r:id="rId3930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  <w:bookmarkStart w:id="297" w:name="c57c"/>
            <w:bookmarkEnd w:id="29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45" w14:anchorId="7E961CC5">
                <v:shape id="_x0000_i2987" type="#_x0000_t75" style="width:33.75pt;height:32.25pt" o:ole="">
                  <v:imagedata r:id="rId3931" o:title=""/>
                </v:shape>
                <o:OLEObject Type="Embed" ProgID="Equation.DSMT4" ShapeID="_x0000_i2987" DrawAspect="Content" ObjectID="_1686897213" r:id="rId3932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  <w:bookmarkStart w:id="298" w:name="c57d"/>
            <w:bookmarkEnd w:id="29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60" w:dyaOrig="615" w14:anchorId="5FDAB597">
                <v:shape id="_x0000_i2988" type="#_x0000_t75" style="width:33pt;height:30.75pt" o:ole="">
                  <v:imagedata r:id="rId3933" o:title=""/>
                </v:shape>
                <o:OLEObject Type="Embed" ProgID="Equation.DSMT4" ShapeID="_x0000_i2988" DrawAspect="Content" ObjectID="_1686897214" r:id="rId3934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</w:p>
          <w:bookmarkEnd w:id="298"/>
          <w:p w14:paraId="2B319D03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615183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BBC79D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09533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99" w:name="c58q"/>
            <w:bookmarkEnd w:id="29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58: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Khẳng định nào sau đây</w:t>
            </w:r>
            <w:r w:rsidRPr="0050462D">
              <w:rPr>
                <w:rFonts w:ascii="Chu Van An" w:hAnsi="Chu Van An" w:cs="Chu Van An"/>
                <w:color w:val="FF000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Cs/>
                <w:szCs w:val="24"/>
                <w:lang w:val="nl-NL"/>
              </w:rPr>
              <w:t>đúng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?</w:t>
            </w:r>
          </w:p>
          <w:p w14:paraId="68C95D48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300" w:name="c58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Nếu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8"/>
                <w:szCs w:val="24"/>
                <w:lang w:val="nl-NL"/>
              </w:rPr>
              <w:object w:dxaOrig="1170" w:dyaOrig="270" w14:anchorId="64753DCA">
                <v:shape id="_x0000_i2989" type="#_x0000_t75" style="width:58.5pt;height:13.5pt" o:ole="">
                  <v:imagedata r:id="rId3935" o:title=""/>
                </v:shape>
                <o:OLEObject Type="Embed" ProgID="Equation.DSMT4" ShapeID="_x0000_i2989" DrawAspect="Content" ObjectID="_1686897215" r:id="rId393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thì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45" w:dyaOrig="270" w14:anchorId="00D069B8">
                <v:shape id="_x0000_i2990" type="#_x0000_t75" style="width:17.25pt;height:13.5pt" o:ole="">
                  <v:imagedata r:id="rId3937" o:title=""/>
                </v:shape>
                <o:OLEObject Type="Embed" ProgID="Equation.DSMT4" ShapeID="_x0000_i2990" DrawAspect="Content" ObjectID="_1686897216" r:id="rId393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30" w:dyaOrig="270" w14:anchorId="56746A92">
                <v:shape id="_x0000_i2991" type="#_x0000_t75" style="width:16.5pt;height:13.5pt" o:ole="">
                  <v:imagedata r:id="rId3939" o:title=""/>
                </v:shape>
                <o:OLEObject Type="Embed" ProgID="Equation.DSMT4" ShapeID="_x0000_i2991" DrawAspect="Content" ObjectID="_1686897217" r:id="rId3940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8"/>
                <w:szCs w:val="24"/>
                <w:lang w:val="nl-NL"/>
              </w:rPr>
              <w:object w:dxaOrig="240" w:dyaOrig="270" w14:anchorId="4B293BC1">
                <v:shape id="_x0000_i2992" type="#_x0000_t75" style="width:12pt;height:13.5pt" o:ole="">
                  <v:imagedata r:id="rId3941" o:title=""/>
                </v:shape>
                <o:OLEObject Type="Embed" ProgID="Equation.DSMT4" ShapeID="_x0000_i2992" DrawAspect="Content" ObjectID="_1686897218" r:id="rId3942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gó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70" w:dyaOrig="630" w14:anchorId="07E642D1">
                <v:shape id="_x0000_i2993" type="#_x0000_t75" style="width:13.5pt;height:31.5pt" o:ole="">
                  <v:imagedata r:id="rId3943" o:title=""/>
                </v:shape>
                <o:OLEObject Type="Embed" ProgID="Equation.DSMT4" ShapeID="_x0000_i2993" DrawAspect="Content" ObjectID="_1686897219" r:id="rId3944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100C953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301" w:name="c58b"/>
            <w:bookmarkEnd w:id="300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lastRenderedPageBreak/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Nếu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12"/>
                <w:szCs w:val="24"/>
                <w:lang w:val="nl-NL"/>
              </w:rPr>
              <w:object w:dxaOrig="1470" w:dyaOrig="345" w14:anchorId="279E0E64">
                <v:shape id="_x0000_i2994" type="#_x0000_t75" style="width:73.5pt;height:17.25pt" o:ole="">
                  <v:imagedata r:id="rId3945" o:title=""/>
                </v:shape>
                <o:OLEObject Type="Embed" ProgID="Equation.DSMT4" ShapeID="_x0000_i2994" DrawAspect="Content" ObjectID="_1686897220" r:id="rId394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thì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45" w:dyaOrig="270" w14:anchorId="759ACA39">
                <v:shape id="_x0000_i2995" type="#_x0000_t75" style="width:17.25pt;height:13.5pt" o:ole="">
                  <v:imagedata r:id="rId3947" o:title=""/>
                </v:shape>
                <o:OLEObject Type="Embed" ProgID="Equation.DSMT4" ShapeID="_x0000_i2995" DrawAspect="Content" ObjectID="_1686897221" r:id="rId394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30" w:dyaOrig="270" w14:anchorId="4E4CD9E1">
                <v:shape id="_x0000_i2996" type="#_x0000_t75" style="width:16.5pt;height:13.5pt" o:ole="">
                  <v:imagedata r:id="rId3949" o:title=""/>
                </v:shape>
                <o:OLEObject Type="Embed" ProgID="Equation.DSMT4" ShapeID="_x0000_i2996" DrawAspect="Content" ObjectID="_1686897222" r:id="rId3950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8"/>
                <w:szCs w:val="24"/>
                <w:lang w:val="nl-NL"/>
              </w:rPr>
              <w:object w:dxaOrig="240" w:dyaOrig="270" w14:anchorId="754F593D">
                <v:shape id="_x0000_i2997" type="#_x0000_t75" style="width:12pt;height:13.5pt" o:ole="">
                  <v:imagedata r:id="rId3941" o:title=""/>
                </v:shape>
                <o:OLEObject Type="Embed" ProgID="Equation.DSMT4" ShapeID="_x0000_i2997" DrawAspect="Content" ObjectID="_1686897223" r:id="rId395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gó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10" w14:anchorId="001F6476">
                <v:shape id="_x0000_i2998" type="#_x0000_t75" style="width:10.5pt;height:10.5pt" o:ole="">
                  <v:imagedata r:id="rId3952" o:title=""/>
                </v:shape>
                <o:OLEObject Type="Embed" ProgID="Equation.DSMT4" ShapeID="_x0000_i2998" DrawAspect="Content" ObjectID="_1686897224" r:id="rId395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DC5DED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02" w:name="c58c"/>
            <w:bookmarkEnd w:id="301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Phép quay là phép đối xứng tâm.</w:t>
            </w:r>
          </w:p>
          <w:p w14:paraId="3B03836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bookmarkStart w:id="303" w:name="c58d"/>
            <w:bookmarkEnd w:id="302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Phép đối xứng tâm không phải là một phép quay.</w:t>
            </w:r>
          </w:p>
          <w:bookmarkEnd w:id="303"/>
          <w:p w14:paraId="10D3D17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17A909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784FC0B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9AF01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Câu </w:t>
            </w:r>
            <w:bookmarkStart w:id="304" w:name="c59q"/>
            <w:bookmarkEnd w:id="30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>59:</w: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Phép đối xứng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85" w14:anchorId="4F5DBA8A">
                <v:shape id="_x0000_i2999" type="#_x0000_t75" style="width:12pt;height:14.25pt" o:ole="">
                  <v:imagedata r:id="rId3954" o:title=""/>
                </v:shape>
                <o:OLEObject Type="Embed" ProgID="Equation.DSMT4" ShapeID="_x0000_i2999" DrawAspect="Content" ObjectID="_1686897225" r:id="rId3955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là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85" w14:anchorId="59CA1866">
                <v:shape id="_x0000_i3000" type="#_x0000_t75" style="width:12pt;height:14.25pt" o:ole="">
                  <v:imagedata r:id="rId3956" o:title=""/>
                </v:shape>
                <o:OLEObject Type="Embed" ProgID="Equation.DSMT4" ShapeID="_x0000_i3000" DrawAspect="Content" ObjectID="_1686897226" r:id="rId3957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với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25" w14:anchorId="3916E83B">
                <v:shape id="_x0000_i3001" type="#_x0000_t75" style="width:12pt;height:11.25pt" o:ole="">
                  <v:imagedata r:id="rId3958" o:title=""/>
                </v:shape>
                <o:OLEObject Type="Embed" ProgID="Equation.DSMT4" ShapeID="_x0000_i3001" DrawAspect="Content" ObjectID="_1686897227" r:id="rId3959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bằng</w:t>
            </w:r>
          </w:p>
          <w:p w14:paraId="4AF98B08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05" w:name="c5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6"/>
                <w:szCs w:val="24"/>
                <w:lang w:val="en-GB"/>
              </w:rPr>
              <w:object w:dxaOrig="270" w:dyaOrig="225" w14:anchorId="3ED7FDD8">
                <v:shape id="_x0000_i3002" type="#_x0000_t75" style="width:13.5pt;height:11.25pt" o:ole="">
                  <v:imagedata r:id="rId3960" o:title=""/>
                </v:shape>
                <o:OLEObject Type="Embed" ProgID="Equation.DSMT4" ShapeID="_x0000_i3002" DrawAspect="Content" ObjectID="_1686897228" r:id="rId3961"/>
              </w:object>
            </w:r>
            <w:bookmarkStart w:id="306" w:name="c59b"/>
            <w:bookmarkEnd w:id="30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6"/>
                <w:szCs w:val="24"/>
                <w:lang w:val="en-GB"/>
              </w:rPr>
              <w:object w:dxaOrig="240" w:dyaOrig="285" w14:anchorId="7F321C36">
                <v:shape id="_x0000_i3003" type="#_x0000_t75" style="width:12pt;height:14.25pt" o:ole="">
                  <v:imagedata r:id="rId3962" o:title=""/>
                </v:shape>
                <o:OLEObject Type="Embed" ProgID="Equation.DSMT4" ShapeID="_x0000_i3003" DrawAspect="Content" ObjectID="_1686897229" r:id="rId3963"/>
              </w:object>
            </w:r>
            <w:bookmarkStart w:id="307" w:name="c59c"/>
            <w:bookmarkEnd w:id="30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24"/>
                <w:szCs w:val="24"/>
                <w:lang w:val="en-GB"/>
              </w:rPr>
              <w:object w:dxaOrig="315" w:dyaOrig="615" w14:anchorId="40712E2A">
                <v:shape id="_x0000_i3004" type="#_x0000_t75" style="width:15.75pt;height:30.75pt" o:ole="">
                  <v:imagedata r:id="rId3964" o:title=""/>
                </v:shape>
                <o:OLEObject Type="Embed" ProgID="Equation.DSMT4" ShapeID="_x0000_i3004" DrawAspect="Content" ObjectID="_1686897230" r:id="rId3965"/>
              </w:object>
            </w:r>
            <w:bookmarkStart w:id="308" w:name="c59d"/>
            <w:bookmarkEnd w:id="30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24"/>
                <w:szCs w:val="24"/>
                <w:lang w:val="en-GB"/>
              </w:rPr>
              <w:object w:dxaOrig="510" w:dyaOrig="615" w14:anchorId="5104E67C">
                <v:shape id="_x0000_i3005" type="#_x0000_t75" style="width:25.5pt;height:30.75pt" o:ole="">
                  <v:imagedata r:id="rId3966" o:title=""/>
                </v:shape>
                <o:OLEObject Type="Embed" ProgID="Equation.DSMT4" ShapeID="_x0000_i3005" DrawAspect="Content" ObjectID="_1686897231" r:id="rId3967"/>
              </w:object>
            </w:r>
          </w:p>
          <w:bookmarkEnd w:id="308"/>
          <w:p w14:paraId="6257823A" w14:textId="77777777" w:rsidR="0069637D" w:rsidRPr="0050462D" w:rsidRDefault="0069637D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22BE07B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C441C0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A16495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09" w:name="c60q"/>
            <w:bookmarkEnd w:id="309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60: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Cho tam giác đều tâm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40B0C19">
                <v:shape id="_x0000_i3006" type="#_x0000_t75" style="width:12pt;height:14.25pt" o:ole="">
                  <v:imagedata r:id="rId3968" o:title=""/>
                </v:shape>
                <o:OLEObject Type="Embed" ProgID="Equation.DSMT4" ShapeID="_x0000_i3006" DrawAspect="Content" ObjectID="_1686897232" r:id="rId3969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 xml:space="preserve">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6DBE7E1">
                <v:shape id="_x0000_i3007" type="#_x0000_t75" style="width:12pt;height:14.25pt" o:ole="">
                  <v:imagedata r:id="rId3970" o:title=""/>
                </v:shape>
                <o:OLEObject Type="Embed" ProgID="Equation.DSMT4" ShapeID="_x0000_i3007" DrawAspect="Content" ObjectID="_1686897233" r:id="rId3971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15" w14:anchorId="6D5BA9E8">
                <v:shape id="_x0000_i3008" type="#_x0000_t75" style="width:66.75pt;height:15.75pt" o:ole="">
                  <v:imagedata r:id="rId3972" o:title=""/>
                </v:shape>
                <o:OLEObject Type="Embed" ProgID="Equation.DSMT4" ShapeID="_x0000_i3008" DrawAspect="Content" ObjectID="_1686897234" r:id="rId3973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 xml:space="preserve"> biến tam giác đó thành chính nó?</w:t>
            </w:r>
          </w:p>
          <w:p w14:paraId="189C66D9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10" w:name="c60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Một.</w:t>
            </w:r>
            <w:bookmarkStart w:id="311" w:name="c60b"/>
            <w:bookmarkEnd w:id="31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Hai.</w:t>
            </w:r>
            <w:bookmarkStart w:id="312" w:name="c60c"/>
            <w:bookmarkEnd w:id="31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B</w:t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bookmarkStart w:id="313" w:name="c60d"/>
            <w:bookmarkEnd w:id="31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Bốn.</w:t>
            </w:r>
          </w:p>
          <w:bookmarkEnd w:id="313"/>
          <w:p w14:paraId="43224795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520F42D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9FCCE9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F4A697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14" w:name="c61q"/>
            <w:bookmarkEnd w:id="31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61: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chữ nhật có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0921D31">
                <v:shape id="_x0000_i3009" type="#_x0000_t75" style="width:12pt;height:14.25pt" o:ole="">
                  <v:imagedata r:id="rId3974" o:title=""/>
                </v:shape>
                <o:OLEObject Type="Embed" ProgID="Equation.DSMT4" ShapeID="_x0000_i3009" DrawAspect="Content" ObjectID="_1686897235" r:id="rId397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là tâm đối xứng.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076E101">
                <v:shape id="_x0000_i3010" type="#_x0000_t75" style="width:12pt;height:14.25pt" o:ole="">
                  <v:imagedata r:id="rId3976" o:title=""/>
                </v:shape>
                <o:OLEObject Type="Embed" ProgID="Equation.DSMT4" ShapeID="_x0000_i3010" DrawAspect="Content" ObjectID="_1686897236" r:id="rId39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5BA2B51C">
                <v:shape id="_x0000_i3011" type="#_x0000_t75" style="width:12pt;height:11.25pt" o:ole="">
                  <v:imagedata r:id="rId3978" o:title=""/>
                </v:shape>
                <o:OLEObject Type="Embed" ProgID="Equation.DSMT4" ShapeID="_x0000_i3011" DrawAspect="Content" ObjectID="_1686897237" r:id="rId39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0C0AD388">
                <v:shape id="_x0000_i3012" type="#_x0000_t75" style="width:54.75pt;height:14.25pt" o:ole="">
                  <v:imagedata r:id="rId3980" o:title=""/>
                </v:shape>
                <o:OLEObject Type="Embed" ProgID="Equation.DSMT4" ShapeID="_x0000_i3012" DrawAspect="Content" ObjectID="_1686897238" r:id="rId3981"/>
              </w:object>
            </w:r>
            <w:r w:rsidRPr="0050462D">
              <w:rPr>
                <w:rFonts w:ascii="Chu Van An" w:hAnsi="Chu Van An" w:cs="Chu Van An"/>
                <w:szCs w:val="24"/>
              </w:rPr>
              <w:t>biến hình chữ nhật trên thành chính nó?</w:t>
            </w:r>
          </w:p>
          <w:p w14:paraId="03A7CB79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15" w:name="c6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Không có.</w:t>
            </w:r>
            <w:bookmarkStart w:id="316" w:name="c61b"/>
            <w:bookmarkEnd w:id="31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Bốn.</w:t>
            </w:r>
            <w:bookmarkStart w:id="317" w:name="c61c"/>
            <w:bookmarkEnd w:id="31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Hai.</w:t>
            </w:r>
            <w:bookmarkStart w:id="318" w:name="c61d"/>
            <w:bookmarkEnd w:id="31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B</w:t>
            </w:r>
          </w:p>
          <w:bookmarkEnd w:id="318"/>
          <w:p w14:paraId="5735818D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B7D896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53562E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8DE6A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19" w:name="c62q"/>
            <w:bookmarkEnd w:id="31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62: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tam giác đều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661D283">
                <v:shape id="_x0000_i3013" type="#_x0000_t75" style="width:14.25pt;height:14.25pt" o:ole="">
                  <v:imagedata r:id="rId3982" o:title=""/>
                </v:shape>
                <o:OLEObject Type="Embed" ProgID="Equation.DSMT4" ShapeID="_x0000_i3013" DrawAspect="Content" ObjectID="_1686897239" r:id="rId398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1D5B7B8">
                <v:shape id="_x0000_i3014" type="#_x0000_t75" style="width:12pt;height:14.25pt" o:ole="">
                  <v:imagedata r:id="rId3984" o:title=""/>
                </v:shape>
                <o:OLEObject Type="Embed" ProgID="Equation.DSMT4" ShapeID="_x0000_i3014" DrawAspect="Content" ObjectID="_1686897240" r:id="rId398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3EF5D64D">
                <v:shape id="_x0000_i3015" type="#_x0000_t75" style="width:54.75pt;height:14.25pt" o:ole="">
                  <v:imagedata r:id="rId3986" o:title=""/>
                </v:shape>
                <o:OLEObject Type="Embed" ProgID="Equation.DSMT4" ShapeID="_x0000_i3015" DrawAspect="Content" ObjectID="_1686897241" r:id="rId398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tam giác trên thành chính nó?</w:t>
            </w:r>
          </w:p>
          <w:p w14:paraId="08D72556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20" w:name="c62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Một.</w:t>
            </w:r>
            <w:bookmarkStart w:id="321" w:name="c62b"/>
            <w:bookmarkEnd w:id="32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Hai.</w:t>
            </w:r>
            <w:bookmarkStart w:id="322" w:name="c62c"/>
            <w:bookmarkEnd w:id="32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B</w:t>
            </w:r>
            <w:r w:rsidRPr="00D91A5B">
              <w:rPr>
                <w:rFonts w:ascii="Chu Van An" w:eastAsia="MS PMincho" w:hAnsi="Chu Van An" w:cs="Chu Van An"/>
                <w:bCs/>
                <w:szCs w:val="24"/>
              </w:rPr>
              <w:t>a.</w:t>
            </w:r>
            <w:bookmarkStart w:id="323" w:name="c62d"/>
            <w:bookmarkEnd w:id="32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Bốn.</w:t>
            </w:r>
          </w:p>
          <w:bookmarkEnd w:id="323"/>
          <w:p w14:paraId="40C0075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E6902A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BF9604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1F912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  <w:t xml:space="preserve">Câu </w:t>
            </w:r>
            <w:bookmarkStart w:id="324" w:name="c63q"/>
            <w:bookmarkEnd w:id="324"/>
            <w:r w:rsidRPr="0050462D"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  <w:t>63: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Cho tam giác đều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AB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Điểm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E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thuộc cạnh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AB,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điểm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F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thuộc cạnh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AC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sao cho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80" w:dyaOrig="285" w14:anchorId="782B143F">
                <v:shape id="_x0000_i3016" type="#_x0000_t75" style="width:54pt;height:14.25pt" o:ole="">
                  <v:imagedata r:id="rId3988" o:title=""/>
                </v:shape>
                <o:OLEObject Type="Embed" ProgID="Equation.DSMT4" ShapeID="_x0000_i3016" DrawAspect="Content" ObjectID="_1686897242" r:id="rId398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(Giả thiết hướng đi từ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đến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B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đến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C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ngược chiều kim đồng hồ,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E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không trùng với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B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). Phép quay nào trong các phép quay sau đây biến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CF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AE?</w:t>
            </w:r>
          </w:p>
          <w:p w14:paraId="32116F1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5" w:name="c63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555" w:dyaOrig="450" w14:anchorId="27B4B1A5">
                <v:shape id="_x0000_i3017" type="#_x0000_t75" style="width:27.75pt;height:22.5pt" o:ole="">
                  <v:imagedata r:id="rId3990" o:title=""/>
                </v:shape>
                <o:OLEObject Type="Embed" ProgID="Equation.DSMT4" ShapeID="_x0000_i3017" DrawAspect="Content" ObjectID="_1686897243" r:id="rId399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(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G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là trọng tâm tam giác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ABC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).</w:t>
            </w:r>
          </w:p>
          <w:p w14:paraId="61DEEBD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6" w:name="c63b"/>
            <w:bookmarkEnd w:id="32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2"/>
                <w:szCs w:val="24"/>
              </w:rPr>
              <w:object w:dxaOrig="585" w:dyaOrig="450" w14:anchorId="5A0FCB0D">
                <v:shape id="_x0000_i3018" type="#_x0000_t75" style="width:29.25pt;height:22.5pt" o:ole="">
                  <v:imagedata r:id="rId3992" o:title=""/>
                </v:shape>
                <o:OLEObject Type="Embed" ProgID="Equation.DSMT4" ShapeID="_x0000_i3018" DrawAspect="Content" ObjectID="_1686897244" r:id="rId3993"/>
              </w:object>
            </w:r>
          </w:p>
          <w:p w14:paraId="4009887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7" w:name="c63c"/>
            <w:bookmarkEnd w:id="32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555" w:dyaOrig="450" w14:anchorId="2AED8FD6">
                <v:shape id="_x0000_i3019" type="#_x0000_t75" style="width:27.75pt;height:22.5pt" o:ole="">
                  <v:imagedata r:id="rId3994" o:title=""/>
                </v:shape>
                <o:OLEObject Type="Embed" ProgID="Equation.DSMT4" ShapeID="_x0000_i3019" DrawAspect="Content" ObjectID="_1686897245" r:id="rId399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(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M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là trung điểm đoạn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AC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).</w:t>
            </w:r>
          </w:p>
          <w:p w14:paraId="48C436E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8" w:name="c63d"/>
            <w:bookmarkEnd w:id="32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2"/>
                <w:szCs w:val="24"/>
              </w:rPr>
              <w:object w:dxaOrig="495" w:dyaOrig="450" w14:anchorId="76B3BD9C">
                <v:shape id="_x0000_i3020" type="#_x0000_t75" style="width:24.75pt;height:22.5pt" o:ole="">
                  <v:imagedata r:id="rId3996" o:title=""/>
                </v:shape>
                <o:OLEObject Type="Embed" ProgID="Equation.DSMT4" ShapeID="_x0000_i3020" DrawAspect="Content" ObjectID="_1686897246" r:id="rId399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28"/>
          <w:p w14:paraId="2A7A622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145B25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F86876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EF425B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29" w:name="c64q"/>
            <w:bookmarkEnd w:id="32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64: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vuông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87E04B4">
                <v:shape id="_x0000_i3021" type="#_x0000_t75" style="width:12pt;height:14.25pt" o:ole="">
                  <v:imagedata r:id="rId3998" o:title=""/>
                </v:shape>
                <o:OLEObject Type="Embed" ProgID="Equation.DSMT4" ShapeID="_x0000_i3021" DrawAspect="Content" ObjectID="_1686897247" r:id="rId399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587511F">
                <v:shape id="_x0000_i3022" type="#_x0000_t75" style="width:12pt;height:14.25pt" o:ole="">
                  <v:imagedata r:id="rId4000" o:title=""/>
                </v:shape>
                <o:OLEObject Type="Embed" ProgID="Equation.DSMT4" ShapeID="_x0000_i3022" DrawAspect="Content" ObjectID="_1686897248" r:id="rId400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733FE308">
                <v:shape id="_x0000_i3023" type="#_x0000_t75" style="width:12pt;height:11.25pt" o:ole="">
                  <v:imagedata r:id="rId4002" o:title=""/>
                </v:shape>
                <o:OLEObject Type="Embed" ProgID="Equation.DSMT4" ShapeID="_x0000_i3023" DrawAspect="Content" ObjectID="_1686897249" r:id="rId400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74F5A2C3">
                <v:shape id="_x0000_i3024" type="#_x0000_t75" style="width:54.75pt;height:14.25pt" o:ole="">
                  <v:imagedata r:id="rId4004" o:title=""/>
                </v:shape>
                <o:OLEObject Type="Embed" ProgID="Equation.DSMT4" ShapeID="_x0000_i3024" DrawAspect="Content" ObjectID="_1686897250" r:id="rId4005"/>
              </w:object>
            </w:r>
            <w:r w:rsidRPr="0050462D">
              <w:rPr>
                <w:rFonts w:ascii="Chu Van An" w:hAnsi="Chu Van An" w:cs="Chu Van An"/>
                <w:szCs w:val="24"/>
              </w:rPr>
              <w:t>, biến hình vuông thành chính nó?</w:t>
            </w:r>
          </w:p>
          <w:p w14:paraId="0DD1909A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30" w:name="c64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35" w:dyaOrig="255" w14:anchorId="0E721299">
                <v:shape id="_x0000_i3025" type="#_x0000_t75" style="width:6.75pt;height:12.75pt" o:ole="">
                  <v:imagedata r:id="rId4006" o:title=""/>
                </v:shape>
                <o:OLEObject Type="Embed" ProgID="Equation.DSMT4" ShapeID="_x0000_i3025" DrawAspect="Content" ObjectID="_1686897251" r:id="rId400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31" w:name="c64b"/>
            <w:bookmarkEnd w:id="33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49401F85">
                <v:shape id="_x0000_i3026" type="#_x0000_t75" style="width:9.75pt;height:12.75pt" o:ole="">
                  <v:imagedata r:id="rId4008" o:title=""/>
                </v:shape>
                <o:OLEObject Type="Embed" ProgID="Equation.DSMT4" ShapeID="_x0000_i3026" DrawAspect="Content" ObjectID="_1686897252" r:id="rId400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32" w:name="c64c"/>
            <w:bookmarkEnd w:id="33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3C06040A">
                <v:shape id="_x0000_i3027" type="#_x0000_t75" style="width:9pt;height:14.25pt" o:ole="">
                  <v:imagedata r:id="rId4010" o:title=""/>
                </v:shape>
                <o:OLEObject Type="Embed" ProgID="Equation.DSMT4" ShapeID="_x0000_i3027" DrawAspect="Content" ObjectID="_1686897253" r:id="rId401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3" w:name="c64d"/>
            <w:bookmarkEnd w:id="33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4DD5BB7D">
                <v:shape id="_x0000_i3028" type="#_x0000_t75" style="width:9.75pt;height:12.75pt" o:ole="">
                  <v:imagedata r:id="rId4012" o:title=""/>
                </v:shape>
                <o:OLEObject Type="Embed" ProgID="Equation.DSMT4" ShapeID="_x0000_i3028" DrawAspect="Content" ObjectID="_1686897254" r:id="rId401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333"/>
          <w:p w14:paraId="3BA51B05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0A55B3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9E505E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061A7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34" w:name="c65q"/>
            <w:bookmarkEnd w:id="33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65: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705" w:dyaOrig="315" w14:anchorId="1B868BAB">
                <v:shape id="_x0000_i3029" type="#_x0000_t75" style="width:35.25pt;height:15.75pt" o:ole="">
                  <v:imagedata r:id="rId4014" o:title=""/>
                </v:shape>
                <o:OLEObject Type="Embed" ProgID="Equation.DSMT4" ShapeID="_x0000_i3029" DrawAspect="Content" ObjectID="_1686897255" r:id="rId401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13A8F01F">
                <v:shape id="_x0000_i3030" type="#_x0000_t75" style="width:12pt;height:14.25pt" o:ole="">
                  <v:imagedata r:id="rId4016" o:title=""/>
                </v:shape>
                <o:OLEObject Type="Embed" ProgID="Equation.DSMT4" ShapeID="_x0000_i3030" DrawAspect="Content" ObjectID="_1686897256" r:id="rId40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như hình vẽ bên. Hãy cho biết phép quay nào trong các phép quay dưới đây biến tam giác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585" w:dyaOrig="315" w14:anchorId="5310964C">
                <v:shape id="_x0000_i3031" type="#_x0000_t75" style="width:29.25pt;height:15.75pt" o:ole="">
                  <v:imagedata r:id="rId4018" o:title=""/>
                </v:shape>
                <o:OLEObject Type="Embed" ProgID="Equation.DSMT4" ShapeID="_x0000_i3031" DrawAspect="Content" ObjectID="_1686897257" r:id="rId40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thành tam giác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585" w:dyaOrig="315" w14:anchorId="3E62D4ED">
                <v:shape id="_x0000_i3032" type="#_x0000_t75" style="width:29.25pt;height:15.75pt" o:ole="">
                  <v:imagedata r:id="rId4020" o:title=""/>
                </v:shape>
                <o:OLEObject Type="Embed" ProgID="Equation.DSMT4" ShapeID="_x0000_i3032" DrawAspect="Content" ObjectID="_1686897258" r:id="rId4021"/>
              </w:object>
            </w:r>
            <w:r w:rsidRPr="0050462D">
              <w:rPr>
                <w:rFonts w:ascii="Chu Van An" w:hAnsi="Chu Van An" w:cs="Chu Van An"/>
                <w:szCs w:val="24"/>
              </w:rPr>
              <w:t>?</w:t>
            </w:r>
          </w:p>
          <w:p w14:paraId="40314395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noProof/>
              </w:rPr>
              <w:lastRenderedPageBreak/>
              <w:drawing>
                <wp:inline distT="0" distB="0" distL="0" distR="0" wp14:anchorId="2F00D107" wp14:editId="4D5FB52F">
                  <wp:extent cx="1247775" cy="1266825"/>
                  <wp:effectExtent l="0" t="0" r="0" b="0"/>
                  <wp:docPr id="548" name="Picture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A7F93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35" w:name="c65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750" w:dyaOrig="465" w14:anchorId="708F507A">
                <v:shape id="_x0000_i3033" type="#_x0000_t75" style="width:37.5pt;height:23.25pt" o:ole="">
                  <v:imagedata r:id="rId4023" o:title=""/>
                </v:shape>
                <o:OLEObject Type="Embed" ProgID="Equation.DSMT4" ShapeID="_x0000_i3033" DrawAspect="Content" ObjectID="_1686897259" r:id="rId402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6" w:name="c65b"/>
            <w:bookmarkEnd w:id="33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690" w:dyaOrig="465" w14:anchorId="450F43FE">
                <v:shape id="_x0000_i3034" type="#_x0000_t75" style="width:34.5pt;height:23.25pt" o:ole="">
                  <v:imagedata r:id="rId4025" o:title=""/>
                </v:shape>
                <o:OLEObject Type="Embed" ProgID="Equation.DSMT4" ShapeID="_x0000_i3034" DrawAspect="Content" ObjectID="_1686897260" r:id="rId402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7" w:name="c65c"/>
            <w:bookmarkEnd w:id="33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750" w:dyaOrig="465" w14:anchorId="75B041DC">
                <v:shape id="_x0000_i3035" type="#_x0000_t75" style="width:37.5pt;height:23.25pt" o:ole="">
                  <v:imagedata r:id="rId4027" o:title=""/>
                </v:shape>
                <o:OLEObject Type="Embed" ProgID="Equation.DSMT4" ShapeID="_x0000_i3035" DrawAspect="Content" ObjectID="_1686897261" r:id="rId402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8" w:name="c65d"/>
            <w:bookmarkEnd w:id="33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705" w:dyaOrig="465" w14:anchorId="05DB85EB">
                <v:shape id="_x0000_i3036" type="#_x0000_t75" style="width:35.25pt;height:23.25pt" o:ole="">
                  <v:imagedata r:id="rId4029" o:title=""/>
                </v:shape>
                <o:OLEObject Type="Embed" ProgID="Equation.DSMT4" ShapeID="_x0000_i3036" DrawAspect="Content" ObjectID="_1686897262" r:id="rId403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38"/>
          <w:p w14:paraId="70FCF913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EC4377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584745D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20F279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339" w:name="c66q"/>
            <w:bookmarkEnd w:id="33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66: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tam giác đều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51AD388D">
                <v:shape id="_x0000_i3037" type="#_x0000_t75" style="width:28.5pt;height:13.5pt" o:ole="">
                  <v:imagedata r:id="rId4031" o:title=""/>
                </v:shape>
                <o:OLEObject Type="Embed" ProgID="Equation.DSMT4" ShapeID="_x0000_i3037" DrawAspect="Content" ObjectID="_1686897263" r:id="rId403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D5F4B31">
                <v:shape id="_x0000_i3038" type="#_x0000_t75" style="width:12pt;height:13.5pt" o:ole="">
                  <v:imagedata r:id="rId4033" o:title=""/>
                </v:shape>
                <o:OLEObject Type="Embed" ProgID="Equation.DSMT4" ShapeID="_x0000_i3038" DrawAspect="Content" ObjectID="_1686897264" r:id="rId403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BD48C10">
                <v:shape id="_x0000_i3039" type="#_x0000_t75" style="width:12pt;height:13.5pt" o:ole="">
                  <v:imagedata r:id="rId4035" o:title=""/>
                </v:shape>
                <o:OLEObject Type="Embed" ProgID="Equation.DSMT4" ShapeID="_x0000_i3039" DrawAspect="Content" ObjectID="_1686897265" r:id="rId403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340E25FE">
                <v:shape id="_x0000_i3040" type="#_x0000_t75" style="width:12pt;height:11.25pt" o:ole="">
                  <v:imagedata r:id="rId4037" o:title=""/>
                </v:shape>
                <o:OLEObject Type="Embed" ProgID="Equation.DSMT4" ShapeID="_x0000_i3040" DrawAspect="Content" ObjectID="_1686897266" r:id="rId403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với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70" w14:anchorId="1DD4557F">
                <v:shape id="_x0000_i3041" type="#_x0000_t75" style="width:54.75pt;height:13.5pt" o:ole="">
                  <v:imagedata r:id="rId4039" o:title=""/>
                </v:shape>
                <o:OLEObject Type="Embed" ProgID="Equation.DSMT4" ShapeID="_x0000_i3041" DrawAspect="Content" ObjectID="_1686897267" r:id="rId404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biến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5E0A2E7">
                <v:shape id="_x0000_i3042" type="#_x0000_t75" style="width:28.5pt;height:13.5pt" o:ole="">
                  <v:imagedata r:id="rId4041" o:title=""/>
                </v:shape>
                <o:OLEObject Type="Embed" ProgID="Equation.DSMT4" ShapeID="_x0000_i3042" DrawAspect="Content" ObjectID="_1686897268" r:id="rId404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chính nó?</w:t>
            </w:r>
          </w:p>
          <w:p w14:paraId="3502C73A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340" w:name="c6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45D679D8">
                <v:shape id="_x0000_i3043" type="#_x0000_t75" style="width:9.75pt;height:12.75pt" o:ole="">
                  <v:imagedata r:id="rId4043" o:title=""/>
                </v:shape>
                <o:OLEObject Type="Embed" ProgID="Equation.DSMT4" ShapeID="_x0000_i3043" DrawAspect="Content" ObjectID="_1686897269" r:id="rId404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41" w:name="c66b"/>
            <w:bookmarkEnd w:id="34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500D2C1C">
                <v:shape id="_x0000_i3044" type="#_x0000_t75" style="width:9pt;height:14.25pt" o:ole="">
                  <v:imagedata r:id="rId4045" o:title=""/>
                </v:shape>
                <o:OLEObject Type="Embed" ProgID="Equation.DSMT4" ShapeID="_x0000_i3044" DrawAspect="Content" ObjectID="_1686897270" r:id="rId404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42" w:name="c66c"/>
            <w:bookmarkEnd w:id="34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24620371">
                <v:shape id="_x0000_i3045" type="#_x0000_t75" style="width:9.75pt;height:13.5pt" o:ole="">
                  <v:imagedata r:id="rId4047" o:title=""/>
                </v:shape>
                <o:OLEObject Type="Embed" ProgID="Equation.DSMT4" ShapeID="_x0000_i3045" DrawAspect="Content" ObjectID="_1686897271" r:id="rId404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43" w:name="c66d"/>
            <w:bookmarkEnd w:id="34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135" w:dyaOrig="270" w14:anchorId="5F2AD4A6">
                <v:shape id="_x0000_i3046" type="#_x0000_t75" style="width:6.75pt;height:13.5pt" o:ole="">
                  <v:imagedata r:id="rId4049" o:title=""/>
                </v:shape>
                <o:OLEObject Type="Embed" ProgID="Equation.DSMT4" ShapeID="_x0000_i3046" DrawAspect="Content" ObjectID="_1686897272" r:id="rId405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43"/>
          <w:p w14:paraId="46A1C98C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BDD2A8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A9F2C3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4FBFB2" w14:textId="77777777" w:rsidR="0069637D" w:rsidRPr="0050462D" w:rsidRDefault="0069637D" w:rsidP="003F0FBB">
            <w:pPr>
              <w:pStyle w:val="Vnbnnidung0"/>
              <w:widowControl/>
              <w:shd w:val="clear" w:color="auto" w:fill="auto"/>
              <w:spacing w:line="276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Câu </w:t>
            </w:r>
            <w:bookmarkStart w:id="344" w:name="c67q"/>
            <w:bookmarkEnd w:id="344"/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>67:</w: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Cho tam giác đều 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092CD2E7">
                <v:shape id="_x0000_i3047" type="#_x0000_t75" style="width:12pt;height:13.5pt" o:ole="">
                  <v:imagedata r:id="rId4051" o:title=""/>
                </v:shape>
                <o:OLEObject Type="Embed" ProgID="Equation.DSMT4" ShapeID="_x0000_i3047" DrawAspect="Content" ObjectID="_1686897273" r:id="rId4052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. Hỏi có bao nhiêu phép quay 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17A39F4B">
                <v:shape id="_x0000_i3048" type="#_x0000_t75" style="width:12pt;height:13.5pt" o:ole="">
                  <v:imagedata r:id="rId4053" o:title=""/>
                </v:shape>
                <o:OLEObject Type="Embed" ProgID="Equation.DSMT4" ShapeID="_x0000_i3048" DrawAspect="Content" ObjectID="_1686897274" r:id="rId4054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, góc quay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25" w14:anchorId="7B22BCA3">
                <v:shape id="_x0000_i3049" type="#_x0000_t75" style="width:12pt;height:11.25pt" o:ole="">
                  <v:imagedata r:id="rId4055" o:title=""/>
                </v:shape>
                <o:OLEObject Type="Embed" ProgID="Equation.DSMT4" ShapeID="_x0000_i3049" DrawAspect="Content" ObjectID="_1686897275" r:id="rId4056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270" w14:anchorId="7EABA27C">
                <v:shape id="_x0000_i3050" type="#_x0000_t75" style="width:54.75pt;height:13.5pt" o:ole="">
                  <v:imagedata r:id="rId4057" o:title=""/>
                </v:shape>
                <o:OLEObject Type="Embed" ProgID="Equation.DSMT4" ShapeID="_x0000_i3050" DrawAspect="Content" ObjectID="_1686897276" r:id="rId4058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 biến tam giác trên thành chính nó</w:t>
            </w:r>
            <w:r w:rsidRPr="0050462D">
              <w:rPr>
                <w:rFonts w:ascii="Chu Van An" w:hAnsi="Chu Van An" w:cs="Chu Van An"/>
                <w:sz w:val="24"/>
                <w:szCs w:val="24"/>
                <w:lang w:val="en-US"/>
              </w:rPr>
              <w:t>?</w:t>
            </w:r>
          </w:p>
          <w:p w14:paraId="2B79E10A" w14:textId="77777777" w:rsidR="0069637D" w:rsidRPr="0050462D" w:rsidRDefault="0069637D" w:rsidP="003F0FBB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45" w:name="c67a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en-US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US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 </w:t>
            </w:r>
            <w:r w:rsidRPr="0050462D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135" w:dyaOrig="270" w14:anchorId="19857732">
                <v:shape id="_x0000_i3051" type="#_x0000_t75" style="width:6.75pt;height:13.5pt" o:ole="">
                  <v:imagedata r:id="rId4059" o:title=""/>
                </v:shape>
                <o:OLEObject Type="Embed" ProgID="Equation.DSMT4" ShapeID="_x0000_i3051" DrawAspect="Content" ObjectID="_1686897277" r:id="rId4060"/>
              </w:object>
            </w:r>
            <w:bookmarkStart w:id="346" w:name="c67b"/>
            <w:bookmarkEnd w:id="345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50462D">
              <w:rPr>
                <w:rFonts w:ascii="Chu Van An" w:eastAsia="Calibri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70" w14:anchorId="303A6E4A">
                <v:shape id="_x0000_i3052" type="#_x0000_t75" style="width:9.75pt;height:13.5pt" o:ole="">
                  <v:imagedata r:id="rId4061" o:title=""/>
                </v:shape>
                <o:OLEObject Type="Embed" ProgID="Equation.DSMT4" ShapeID="_x0000_i3052" DrawAspect="Content" ObjectID="_1686897278" r:id="rId4062"/>
              </w:object>
            </w:r>
            <w:r w:rsidRPr="0050462D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  <w:bookmarkStart w:id="347" w:name="c67c"/>
            <w:bookmarkEnd w:id="346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50462D">
              <w:rPr>
                <w:rFonts w:ascii="Chu Van An" w:eastAsia="Calibri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70" w14:anchorId="4CA5DE68">
                <v:shape id="_x0000_i3053" type="#_x0000_t75" style="width:9pt;height:13.5pt" o:ole="">
                  <v:imagedata r:id="rId4063" o:title=""/>
                </v:shape>
                <o:OLEObject Type="Embed" ProgID="Equation.DSMT4" ShapeID="_x0000_i3053" DrawAspect="Content" ObjectID="_1686897279" r:id="rId4064"/>
              </w:object>
            </w:r>
            <w:r w:rsidRPr="0050462D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  <w:bookmarkStart w:id="348" w:name="c67d"/>
            <w:bookmarkEnd w:id="347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50462D">
              <w:rPr>
                <w:rFonts w:ascii="Chu Van An" w:eastAsia="Calibri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70" w14:anchorId="1252073D">
                <v:shape id="_x0000_i3054" type="#_x0000_t75" style="width:9.75pt;height:13.5pt" o:ole="">
                  <v:imagedata r:id="rId4065" o:title=""/>
                </v:shape>
                <o:OLEObject Type="Embed" ProgID="Equation.DSMT4" ShapeID="_x0000_i3054" DrawAspect="Content" ObjectID="_1686897280" r:id="rId4066"/>
              </w:object>
            </w:r>
            <w:r w:rsidRPr="0050462D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</w:p>
          <w:bookmarkEnd w:id="348"/>
          <w:p w14:paraId="7DBAFA25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1B6285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52BA7C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6FC751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49" w:name="c68q"/>
            <w:bookmarkEnd w:id="34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68: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hai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770" w:dyaOrig="330" w14:anchorId="6FEC5F43">
                <v:shape id="_x0000_i3055" type="#_x0000_t75" style="width:88.5pt;height:16.5pt" o:ole="">
                  <v:imagedata r:id="rId4067" o:title=""/>
                </v:shape>
                <o:OLEObject Type="Embed" ProgID="Equation.DSMT4" ShapeID="_x0000_i3055" DrawAspect="Content" ObjectID="_1686897281" r:id="rId406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95" w:dyaOrig="330" w14:anchorId="5A0F7EB5">
                <v:shape id="_x0000_i3056" type="#_x0000_t75" style="width:84.75pt;height:16.5pt" o:ole="">
                  <v:imagedata r:id="rId4069" o:title=""/>
                </v:shape>
                <o:OLEObject Type="Embed" ProgID="Equation.DSMT4" ShapeID="_x0000_i3056" DrawAspect="Content" ObjectID="_1686897282" r:id="rId407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Nếu có phép quay biến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10" w:dyaOrig="285" w14:anchorId="1F7CB8DA">
                <v:shape id="_x0000_i3057" type="#_x0000_t75" style="width:10.5pt;height:14.25pt" o:ole="">
                  <v:imagedata r:id="rId4071" o:title=""/>
                </v:shape>
                <o:OLEObject Type="Embed" ProgID="Equation.DSMT4" ShapeID="_x0000_i3057" DrawAspect="Content" ObjectID="_1686897283" r:id="rId407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0ECC4789">
                <v:shape id="_x0000_i3058" type="#_x0000_t75" style="width:14.25pt;height:14.25pt" o:ole="">
                  <v:imagedata r:id="rId4073" o:title=""/>
                </v:shape>
                <o:OLEObject Type="Embed" ProgID="Equation.DSMT4" ShapeID="_x0000_i3058" DrawAspect="Content" ObjectID="_1686897284" r:id="rId407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thì số đo của phép quay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10" w:dyaOrig="255" w14:anchorId="4DE0F90F">
                <v:shape id="_x0000_i3059" type="#_x0000_t75" style="width:10.5pt;height:12.75pt" o:ole="">
                  <v:imagedata r:id="rId4075" o:title=""/>
                </v:shape>
                <o:OLEObject Type="Embed" ProgID="Equation.DSMT4" ShapeID="_x0000_i3059" DrawAspect="Content" ObjectID="_1686897285" r:id="rId40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với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320" w:dyaOrig="360" w14:anchorId="4ABF8752">
                <v:shape id="_x0000_i3060" type="#_x0000_t75" style="width:66pt;height:18pt" o:ole="">
                  <v:imagedata r:id="rId4077" o:title=""/>
                </v:shape>
                <o:OLEObject Type="Embed" ProgID="Equation.DSMT4" ShapeID="_x0000_i3060" DrawAspect="Content" ObjectID="_1686897286" r:id="rId40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63E5528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50" w:name="c68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0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30B72A95">
                <v:shape id="_x0000_i3061" type="#_x0000_t75" style="width:27pt;height:14.25pt" o:ole="">
                  <v:imagedata r:id="rId4079" o:title=""/>
                </v:shape>
                <o:OLEObject Type="Embed" ProgID="Equation.DSMT4" ShapeID="_x0000_i3061" DrawAspect="Content" ObjectID="_1686897287" r:id="rId408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1" w:name="c68b"/>
            <w:bookmarkEnd w:id="35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390" w:dyaOrig="285" w14:anchorId="7DE96F24">
                <v:shape id="_x0000_i3062" type="#_x0000_t75" style="width:19.5pt;height:14.25pt" o:ole="">
                  <v:imagedata r:id="rId4081" o:title=""/>
                </v:shape>
                <o:OLEObject Type="Embed" ProgID="Equation.DSMT4" ShapeID="_x0000_i3062" DrawAspect="Content" ObjectID="_1686897288" r:id="rId408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2" w:name="c68c"/>
            <w:bookmarkEnd w:id="35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510" w:dyaOrig="285" w14:anchorId="7F59B02F">
                <v:shape id="_x0000_i3063" type="#_x0000_t75" style="width:25.5pt;height:14.25pt" o:ole="">
                  <v:imagedata r:id="rId4083" o:title=""/>
                </v:shape>
                <o:OLEObject Type="Embed" ProgID="Equation.DSMT4" ShapeID="_x0000_i3063" DrawAspect="Content" ObjectID="_1686897289" r:id="rId40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3" w:name="c68d"/>
            <w:bookmarkEnd w:id="35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2EC901DF">
                <v:shape id="_x0000_i3064" type="#_x0000_t75" style="width:14.25pt;height:14.25pt" o:ole="">
                  <v:imagedata r:id="rId4085" o:title=""/>
                </v:shape>
                <o:OLEObject Type="Embed" ProgID="Equation.DSMT4" ShapeID="_x0000_i3064" DrawAspect="Content" ObjectID="_1686897290" r:id="rId4086"/>
              </w:object>
            </w:r>
          </w:p>
          <w:bookmarkEnd w:id="353"/>
          <w:p w14:paraId="40559422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20A376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05A747C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D15DAE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54" w:name="c69q"/>
            <w:bookmarkEnd w:id="35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69: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lục giác đều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870" w:dyaOrig="240" w14:anchorId="70599928">
                <v:shape id="_x0000_i3065" type="#_x0000_t75" style="width:43.5pt;height:12pt" o:ole="">
                  <v:imagedata r:id="rId4087" o:title=""/>
                </v:shape>
                <o:OLEObject Type="Embed" ProgID="Equation.DSMT4" ShapeID="_x0000_i3065" DrawAspect="Content" ObjectID="_1686897291" r:id="rId408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40" w14:anchorId="385588DF">
                <v:shape id="_x0000_i3066" type="#_x0000_t75" style="width:11.25pt;height:12pt" o:ole="">
                  <v:imagedata r:id="rId4089" o:title=""/>
                </v:shape>
                <o:OLEObject Type="Embed" ProgID="Equation.DSMT4" ShapeID="_x0000_i3066" DrawAspect="Content" ObjectID="_1686897292" r:id="rId409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như hình bên.</w:t>
            </w:r>
          </w:p>
          <w:p w14:paraId="0903BFD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b/>
                <w:noProof/>
              </w:rPr>
              <w:drawing>
                <wp:inline distT="0" distB="0" distL="0" distR="0" wp14:anchorId="6BB6BC64" wp14:editId="3AA6F508">
                  <wp:extent cx="1019175" cy="991252"/>
                  <wp:effectExtent l="0" t="0" r="0" b="0"/>
                  <wp:docPr id="549" name="Picture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265" cy="99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E47173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szCs w:val="24"/>
              </w:rPr>
              <w:t xml:space="preserve">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95" w:dyaOrig="240" w14:anchorId="447097DF">
                <v:shape id="_x0000_i3067" type="#_x0000_t75" style="width:24.75pt;height:12pt" o:ole="">
                  <v:imagedata r:id="rId4092" o:title=""/>
                </v:shape>
                <o:OLEObject Type="Embed" ProgID="Equation.DSMT4" ShapeID="_x0000_i3067" DrawAspect="Content" ObjectID="_1686897293" r:id="rId40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95" w:dyaOrig="240" w14:anchorId="2E7F1D14">
                <v:shape id="_x0000_i3068" type="#_x0000_t75" style="width:24.75pt;height:12pt" o:ole="">
                  <v:imagedata r:id="rId4094" o:title=""/>
                </v:shape>
                <o:OLEObject Type="Embed" ProgID="Equation.DSMT4" ShapeID="_x0000_i3068" DrawAspect="Content" ObjectID="_1686897294" r:id="rId409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40" w14:anchorId="5D8B64A7">
                <v:shape id="_x0000_i3069" type="#_x0000_t75" style="width:11.25pt;height:12pt" o:ole="">
                  <v:imagedata r:id="rId4096" o:title=""/>
                </v:shape>
                <o:OLEObject Type="Embed" ProgID="Equation.DSMT4" ShapeID="_x0000_i3069" DrawAspect="Content" ObjectID="_1686897295" r:id="rId409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180" w14:anchorId="47A13315">
                <v:shape id="_x0000_i3070" type="#_x0000_t75" style="width:9.75pt;height:9pt" o:ole="">
                  <v:imagedata r:id="rId4098" o:title=""/>
                </v:shape>
                <o:OLEObject Type="Embed" ProgID="Equation.DSMT4" ShapeID="_x0000_i3070" DrawAspect="Content" ObjectID="_1686897296" r:id="rId409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180" w14:anchorId="0E31935C">
                <v:shape id="_x0000_i3071" type="#_x0000_t75" style="width:9.75pt;height:9pt" o:ole="">
                  <v:imagedata r:id="rId4100" o:title=""/>
                </v:shape>
                <o:OLEObject Type="Embed" ProgID="Equation.DSMT4" ShapeID="_x0000_i3071" DrawAspect="Content" ObjectID="_1686897297" r:id="rId41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23DFC6B" w14:textId="3212FBD7" w:rsidR="0069637D" w:rsidRPr="0069637D" w:rsidRDefault="0069637D" w:rsidP="0069637D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55" w:name="c6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720" w:dyaOrig="270" w14:anchorId="1EEEE506">
                <v:shape id="_x0000_i3072" type="#_x0000_t75" style="width:36pt;height:13.5pt" o:ole="">
                  <v:imagedata r:id="rId4102" o:title=""/>
                </v:shape>
                <o:OLEObject Type="Embed" ProgID="Equation.DSMT4" ShapeID="_x0000_i3072" DrawAspect="Content" ObjectID="_1686897298" r:id="rId410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6" w:name="c69b"/>
            <w:bookmarkEnd w:id="35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870" w:dyaOrig="270" w14:anchorId="4DD4DE49">
                <v:shape id="_x0000_i3073" type="#_x0000_t75" style="width:43.5pt;height:13.5pt" o:ole="">
                  <v:imagedata r:id="rId4104" o:title=""/>
                </v:shape>
                <o:OLEObject Type="Embed" ProgID="Equation.DSMT4" ShapeID="_x0000_i3073" DrawAspect="Content" ObjectID="_1686897299" r:id="rId41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7" w:name="c69c"/>
            <w:bookmarkEnd w:id="35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795" w:dyaOrig="270" w14:anchorId="7A607ED1">
                <v:shape id="_x0000_i3074" type="#_x0000_t75" style="width:39.75pt;height:13.5pt" o:ole="">
                  <v:imagedata r:id="rId4106" o:title=""/>
                </v:shape>
                <o:OLEObject Type="Embed" ProgID="Equation.DSMT4" ShapeID="_x0000_i3074" DrawAspect="Content" ObjectID="_1686897300" r:id="rId410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8" w:name="c69d"/>
            <w:bookmarkEnd w:id="35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975" w:dyaOrig="270" w14:anchorId="62EE1222">
                <v:shape id="_x0000_i3075" type="#_x0000_t75" style="width:48.75pt;height:13.5pt" o:ole="">
                  <v:imagedata r:id="rId4108" o:title=""/>
                </v:shape>
                <o:OLEObject Type="Embed" ProgID="Equation.DSMT4" ShapeID="_x0000_i3075" DrawAspect="Content" ObjectID="_1686897301" r:id="rId4109"/>
              </w:object>
            </w:r>
            <w:bookmarkEnd w:id="358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095FA6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53C42D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79B3B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359" w:name="c70q"/>
            <w:bookmarkEnd w:id="35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70: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Cho hình vuông tâm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623A8614">
                <v:shape id="_x0000_i3076" type="#_x0000_t75" style="width:13.5pt;height:13.5pt" o:ole="">
                  <v:imagedata r:id="rId4110" o:title=""/>
                </v:shape>
                <o:OLEObject Type="Embed" ProgID="Equation.DSMT4" ShapeID="_x0000_i3076" DrawAspect="Content" ObjectID="_1686897302" r:id="rId4111"/>
              </w:object>
            </w:r>
            <w:r w:rsidRPr="0050462D">
              <w:rPr>
                <w:rFonts w:ascii="Chu Van An" w:hAnsi="Chu Van An" w:cs="Chu Van An"/>
                <w:position w:val="-4"/>
                <w:szCs w:val="24"/>
                <w:lang w:val="vi-VN"/>
              </w:rPr>
              <w:t xml:space="preserve">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A36A466">
                <v:shape id="_x0000_i3077" type="#_x0000_t75" style="width:12pt;height:13.5pt" o:ole="">
                  <v:imagedata r:id="rId4112" o:title=""/>
                </v:shape>
                <o:OLEObject Type="Embed" ProgID="Equation.DSMT4" ShapeID="_x0000_i3077" DrawAspect="Content" ObjectID="_1686897303" r:id="rId411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30" w:dyaOrig="315" w14:anchorId="1D4DD5EB">
                <v:shape id="_x0000_i3078" type="#_x0000_t75" style="width:76.5pt;height:15.75pt" o:ole="">
                  <v:imagedata r:id="rId4114" o:title=""/>
                </v:shape>
                <o:OLEObject Type="Embed" ProgID="Equation.DSMT4" ShapeID="_x0000_i3078" DrawAspect="Content" ObjectID="_1686897304" r:id="rId4115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biến hình vuông trên thành chính nó?</w:t>
            </w:r>
          </w:p>
          <w:p w14:paraId="40F19C66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360" w:name="c70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Hai.</w:t>
            </w:r>
            <w:bookmarkStart w:id="361" w:name="c70b"/>
            <w:bookmarkEnd w:id="36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B</w:t>
            </w:r>
            <w:bookmarkStart w:id="362" w:name="c70c"/>
            <w:bookmarkEnd w:id="36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Một.</w:t>
            </w:r>
            <w:bookmarkStart w:id="363" w:name="c70d"/>
            <w:bookmarkEnd w:id="36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Bốn.</w:t>
            </w:r>
          </w:p>
          <w:bookmarkEnd w:id="363"/>
          <w:p w14:paraId="1009D232" w14:textId="77777777" w:rsidR="0069637D" w:rsidRPr="0050462D" w:rsidRDefault="0069637D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3D1732C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7C889C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DDF6F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64" w:name="c71q"/>
            <w:bookmarkEnd w:id="36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71: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chữ nhật có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E144B66">
                <v:shape id="_x0000_i3079" type="#_x0000_t75" style="width:12pt;height:14.25pt" o:ole="">
                  <v:imagedata r:id="rId4116" o:title=""/>
                </v:shape>
                <o:OLEObject Type="Embed" ProgID="Equation.DSMT4" ShapeID="_x0000_i3079" DrawAspect="Content" ObjectID="_1686897305" r:id="rId41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tâm đối xứng.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B9D5647">
                <v:shape id="_x0000_i3080" type="#_x0000_t75" style="width:12pt;height:14.25pt" o:ole="">
                  <v:imagedata r:id="rId4118" o:title=""/>
                </v:shape>
                <o:OLEObject Type="Embed" ProgID="Equation.DSMT4" ShapeID="_x0000_i3080" DrawAspect="Content" ObjectID="_1686897306" r:id="rId41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5E03D3E8">
                <v:shape id="_x0000_i3081" type="#_x0000_t75" style="width:12pt;height:11.25pt" o:ole="">
                  <v:imagedata r:id="rId4120" o:title=""/>
                </v:shape>
                <o:OLEObject Type="Embed" ProgID="Equation.DSMT4" ShapeID="_x0000_i3081" DrawAspect="Content" ObjectID="_1686897307" r:id="rId412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53E55DB2">
                <v:shape id="_x0000_i3082" type="#_x0000_t75" style="width:54.75pt;height:14.25pt" o:ole="">
                  <v:imagedata r:id="rId4122" o:title=""/>
                </v:shape>
                <o:OLEObject Type="Embed" ProgID="Equation.DSMT4" ShapeID="_x0000_i3082" DrawAspect="Content" ObjectID="_1686897308" r:id="rId4123"/>
              </w:object>
            </w:r>
            <w:r w:rsidRPr="0050462D">
              <w:rPr>
                <w:rFonts w:ascii="Chu Van An" w:hAnsi="Chu Van An" w:cs="Chu Van An"/>
                <w:szCs w:val="24"/>
              </w:rPr>
              <w:t>, biến hình chữ nhật thành chính nó?</w:t>
            </w:r>
          </w:p>
          <w:p w14:paraId="209A2AE5" w14:textId="7BA14F70" w:rsidR="0069637D" w:rsidRPr="0050462D" w:rsidRDefault="0069637D" w:rsidP="0069637D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65" w:name="c7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285" w14:anchorId="21485D84">
                <v:shape id="_x0000_i3083" type="#_x0000_t75" style="width:9.75pt;height:14.25pt" o:ole="">
                  <v:imagedata r:id="rId4124" o:title=""/>
                </v:shape>
                <o:OLEObject Type="Embed" ProgID="Equation.DSMT4" ShapeID="_x0000_i3083" DrawAspect="Content" ObjectID="_1686897309" r:id="rId412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66" w:name="c71b"/>
            <w:bookmarkEnd w:id="36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70386159">
                <v:shape id="_x0000_i3084" type="#_x0000_t75" style="width:9.75pt;height:12.75pt" o:ole="">
                  <v:imagedata r:id="rId4126" o:title=""/>
                </v:shape>
                <o:OLEObject Type="Embed" ProgID="Equation.DSMT4" ShapeID="_x0000_i3084" DrawAspect="Content" ObjectID="_1686897310" r:id="rId412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67" w:name="c71c"/>
            <w:bookmarkEnd w:id="36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3DFB8FB7">
                <v:shape id="_x0000_i3085" type="#_x0000_t75" style="width:9pt;height:14.25pt" o:ole="">
                  <v:imagedata r:id="rId4128" o:title=""/>
                </v:shape>
                <o:OLEObject Type="Embed" ProgID="Equation.DSMT4" ShapeID="_x0000_i3085" DrawAspect="Content" ObjectID="_1686897311" r:id="rId412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68" w:name="c71d"/>
            <w:bookmarkEnd w:id="36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76C52709">
                <v:shape id="_x0000_i3086" type="#_x0000_t75" style="width:9.75pt;height:12.75pt" o:ole="">
                  <v:imagedata r:id="rId4130" o:title=""/>
                </v:shape>
                <o:OLEObject Type="Embed" ProgID="Equation.DSMT4" ShapeID="_x0000_i3086" DrawAspect="Content" ObjectID="_1686897312" r:id="rId413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End w:id="368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6C5367" w14:textId="77777777" w:rsidR="0069637D" w:rsidRPr="0050462D" w:rsidRDefault="0069637D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336F793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5B998D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69" w:name="c72q"/>
            <w:bookmarkEnd w:id="369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72: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Trên chiếc đông hồ treo tường, từ lúc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300" w14:anchorId="04777005">
                <v:shape id="_x0000_i3087" type="#_x0000_t75" style="width:18.75pt;height:15pt" o:ole="">
                  <v:imagedata r:id="rId4132" o:title=""/>
                </v:shape>
                <o:OLEObject Type="Embed" ProgID="Equation.DSMT4" ShapeID="_x0000_i3087" DrawAspect="Content" ObjectID="_1686897313" r:id="rId413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đến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375" w:dyaOrig="330" w14:anchorId="75112B15">
                <v:shape id="_x0000_i3088" type="#_x0000_t75" style="width:18.75pt;height:16.5pt" o:ole="">
                  <v:imagedata r:id="rId4134" o:title=""/>
                </v:shape>
                <o:OLEObject Type="Embed" ProgID="Equation.DSMT4" ShapeID="_x0000_i3088" DrawAspect="Content" ObjectID="_1686897314" r:id="rId413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kim giờ quay được bao nhiêu độ?</w:t>
            </w:r>
          </w:p>
          <w:p w14:paraId="0C1E776A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70" w:name="c72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645" w:dyaOrig="285" w14:anchorId="2EAEB878">
                <v:shape id="_x0000_i3089" type="#_x0000_t75" style="width:32.25pt;height:14.25pt" o:ole="">
                  <v:imagedata r:id="rId4136" o:title=""/>
                </v:shape>
                <o:OLEObject Type="Embed" ProgID="Equation.DSMT4" ShapeID="_x0000_i3089" DrawAspect="Content" ObjectID="_1686897315" r:id="rId413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1" w:name="c72b"/>
            <w:bookmarkEnd w:id="37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300" w14:anchorId="7FE7A689">
                <v:shape id="_x0000_i3090" type="#_x0000_t75" style="width:24.75pt;height:15pt" o:ole="">
                  <v:imagedata r:id="rId4138" o:title=""/>
                </v:shape>
                <o:OLEObject Type="Embed" ProgID="Equation.DSMT4" ShapeID="_x0000_i3090" DrawAspect="Content" ObjectID="_1686897316" r:id="rId413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2" w:name="c72c"/>
            <w:bookmarkEnd w:id="37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525" w:dyaOrig="300" w14:anchorId="74ECD8E4">
                <v:shape id="_x0000_i3091" type="#_x0000_t75" style="width:26.25pt;height:15pt" o:ole="">
                  <v:imagedata r:id="rId4140" o:title=""/>
                </v:shape>
                <o:OLEObject Type="Embed" ProgID="Equation.DSMT4" ShapeID="_x0000_i3091" DrawAspect="Content" ObjectID="_1686897317" r:id="rId414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3" w:name="c72d"/>
            <w:bookmarkEnd w:id="37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05" w:dyaOrig="315" w14:anchorId="3D499E3C">
                <v:shape id="_x0000_i3092" type="#_x0000_t75" style="width:20.25pt;height:15.75pt" o:ole="">
                  <v:imagedata r:id="rId4142" o:title=""/>
                </v:shape>
                <o:OLEObject Type="Embed" ProgID="Equation.DSMT4" ShapeID="_x0000_i3092" DrawAspect="Content" ObjectID="_1686897318" r:id="rId414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73"/>
          <w:p w14:paraId="07D7D209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A16368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69637D" w:rsidRPr="0050462D" w14:paraId="13A1423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89936F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74" w:name="c73q"/>
            <w:bookmarkEnd w:id="37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73:</w:t>
            </w:r>
            <w:r w:rsidRPr="0050462D">
              <w:rPr>
                <w:rFonts w:ascii="Chu Van An" w:hAnsi="Chu Van An" w:cs="Chu Van An"/>
                <w:szCs w:val="24"/>
              </w:rPr>
              <w:t>Trên chiếc đồng hồ treo tường từ lúc 4 giờ đến 4 giờ 40 phút, kim phút đã quay được một góc bao nhiêu độ?</w:t>
            </w:r>
          </w:p>
          <w:p w14:paraId="76E9F777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75" w:name="c73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90" w:dyaOrig="330" w14:anchorId="4C4843EE">
                <v:shape id="_x0000_i3093" type="#_x0000_t75" style="width:19.5pt;height:16.5pt" o:ole="">
                  <v:imagedata r:id="rId4144" o:title=""/>
                </v:shape>
                <o:OLEObject Type="Embed" ProgID="Equation.DSMT4" ShapeID="_x0000_i3093" DrawAspect="Content" ObjectID="_1686897319" r:id="rId41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6" w:name="c73b"/>
            <w:bookmarkEnd w:id="37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15" w:dyaOrig="330" w14:anchorId="0B62DD07">
                <v:shape id="_x0000_i3094" type="#_x0000_t75" style="width:30.75pt;height:16.5pt" o:ole="">
                  <v:imagedata r:id="rId4146" o:title=""/>
                </v:shape>
                <o:OLEObject Type="Embed" ProgID="Equation.DSMT4" ShapeID="_x0000_i3094" DrawAspect="Content" ObjectID="_1686897320" r:id="rId41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7" w:name="c73c"/>
            <w:bookmarkEnd w:id="37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10" w:dyaOrig="330" w14:anchorId="6AC607AB">
                <v:shape id="_x0000_i3095" type="#_x0000_t75" style="width:25.5pt;height:16.5pt" o:ole="">
                  <v:imagedata r:id="rId4148" o:title=""/>
                </v:shape>
                <o:OLEObject Type="Embed" ProgID="Equation.DSMT4" ShapeID="_x0000_i3095" DrawAspect="Content" ObjectID="_1686897321" r:id="rId41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8" w:name="c73d"/>
            <w:bookmarkEnd w:id="37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65" w:dyaOrig="330" w14:anchorId="4A2118D1">
                <v:shape id="_x0000_i3096" type="#_x0000_t75" style="width:23.25pt;height:16.5pt" o:ole="">
                  <v:imagedata r:id="rId4150" o:title=""/>
                </v:shape>
                <o:OLEObject Type="Embed" ProgID="Equation.DSMT4" ShapeID="_x0000_i3096" DrawAspect="Content" ObjectID="_1686897322" r:id="rId415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78"/>
          <w:p w14:paraId="08C790E3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0E034B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63D6F51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7710E0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sv-SE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 xml:space="preserve">Câu </w:t>
            </w:r>
            <w:bookmarkStart w:id="379" w:name="c74q"/>
            <w:bookmarkEnd w:id="37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>74: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72C1E0C4">
                <v:shape id="_x0000_i3097" type="#_x0000_t75" style="width:45pt;height:20.25pt" o:ole="">
                  <v:imagedata r:id="rId4152" o:title=""/>
                </v:shape>
                <o:OLEObject Type="Embed" ProgID="Equation.DSMT4" ShapeID="_x0000_i3097" DrawAspect="Content" ObjectID="_1686897323" r:id="rId41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35" w:dyaOrig="405" w14:anchorId="12D8AD0D">
                <v:shape id="_x0000_i3098" type="#_x0000_t75" style="width:36.75pt;height:20.25pt" o:ole="">
                  <v:imagedata r:id="rId4154" o:title=""/>
                </v:shape>
                <o:OLEObject Type="Embed" ProgID="Equation.DSMT4" ShapeID="_x0000_i3098" DrawAspect="Content" ObjectID="_1686897324" r:id="rId41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Gọi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1D738A4A">
                <v:shape id="_x0000_i3099" type="#_x0000_t75" style="width:12pt;height:14.25pt" o:ole="">
                  <v:imagedata r:id="rId4156" o:title=""/>
                </v:shape>
                <o:OLEObject Type="Embed" ProgID="Equation.DSMT4" ShapeID="_x0000_i3099" DrawAspect="Content" ObjectID="_1686897325" r:id="rId41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40" w14:anchorId="748D060E">
                <v:shape id="_x0000_i3100" type="#_x0000_t75" style="width:12pt;height:12pt" o:ole="">
                  <v:imagedata r:id="rId4158" o:title=""/>
                </v:shape>
                <o:OLEObject Type="Embed" ProgID="Equation.DSMT4" ShapeID="_x0000_i3100" DrawAspect="Content" ObjectID="_1686897326" r:id="rId41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612E4ABC">
                <v:shape id="_x0000_i3101" type="#_x0000_t75" style="width:12pt;height:12.75pt" o:ole="">
                  <v:imagedata r:id="rId4160" o:title=""/>
                </v:shape>
                <o:OLEObject Type="Embed" ProgID="Equation.DSMT4" ShapeID="_x0000_i3101" DrawAspect="Content" ObjectID="_1686897327" r:id="rId41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065" w:dyaOrig="330" w14:anchorId="47F5EDAE">
                <v:shape id="_x0000_i3102" type="#_x0000_t75" style="width:53.25pt;height:16.5pt" o:ole="">
                  <v:imagedata r:id="rId4162" o:title=""/>
                </v:shape>
                <o:OLEObject Type="Embed" ProgID="Equation.DSMT4" ShapeID="_x0000_i3102" DrawAspect="Content" ObjectID="_1686897328" r:id="rId416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Gọi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10" w:dyaOrig="285" w14:anchorId="40AC0ED1">
                <v:shape id="_x0000_i3103" type="#_x0000_t75" style="width:10.5pt;height:14.25pt" o:ole="">
                  <v:imagedata r:id="rId4164" o:title=""/>
                </v:shape>
                <o:OLEObject Type="Embed" ProgID="Equation.DSMT4" ShapeID="_x0000_i3103" DrawAspect="Content" ObjectID="_1686897329" r:id="rId416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diện tích của 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70" w:dyaOrig="285" w14:anchorId="23C14344">
                <v:shape id="_x0000_i3104" type="#_x0000_t75" style="width:28.5pt;height:14.25pt" o:ole="">
                  <v:imagedata r:id="rId4166" o:title=""/>
                </v:shape>
                <o:OLEObject Type="Embed" ProgID="Equation.DSMT4" ShapeID="_x0000_i3104" DrawAspect="Content" ObjectID="_1686897330" r:id="rId416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Tính giá trị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185" w:dyaOrig="330" w14:anchorId="483E4B4A">
                <v:shape id="_x0000_i3105" type="#_x0000_t75" style="width:59.25pt;height:16.5pt" o:ole="">
                  <v:imagedata r:id="rId4168" o:title=""/>
                </v:shape>
                <o:OLEObject Type="Embed" ProgID="Equation.DSMT4" ShapeID="_x0000_i3105" DrawAspect="Content" ObjectID="_1686897331" r:id="rId416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ECF3EBC" w14:textId="77777777" w:rsidR="0069637D" w:rsidRPr="0050462D" w:rsidRDefault="0069637D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</w:pPr>
            <w:bookmarkStart w:id="380" w:name="c74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sv-SE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825" w:dyaOrig="270" w14:anchorId="18DB2995">
                <v:shape id="_x0000_i3106" type="#_x0000_t75" style="width:41.25pt;height:13.5pt" o:ole="">
                  <v:imagedata r:id="rId4170" o:title=""/>
                </v:shape>
                <o:OLEObject Type="Embed" ProgID="Equation.DSMT4" ShapeID="_x0000_i3106" DrawAspect="Content" ObjectID="_1686897332" r:id="rId4171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381" w:name="c74b"/>
            <w:bookmarkEnd w:id="38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960" w:dyaOrig="270" w14:anchorId="2AD6E87C">
                <v:shape id="_x0000_i3107" type="#_x0000_t75" style="width:48pt;height:13.5pt" o:ole="">
                  <v:imagedata r:id="rId4172" o:title=""/>
                </v:shape>
                <o:OLEObject Type="Embed" ProgID="Equation.DSMT4" ShapeID="_x0000_i3107" DrawAspect="Content" ObjectID="_1686897333" r:id="rId4173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382" w:name="c74c"/>
            <w:bookmarkEnd w:id="38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825" w:dyaOrig="270" w14:anchorId="11A1AF19">
                <v:shape id="_x0000_i3108" type="#_x0000_t75" style="width:41.25pt;height:13.5pt" o:ole="">
                  <v:imagedata r:id="rId4174" o:title=""/>
                </v:shape>
                <o:OLEObject Type="Embed" ProgID="Equation.DSMT4" ShapeID="_x0000_i3108" DrawAspect="Content" ObjectID="_1686897334" r:id="rId4175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383" w:name="c74d"/>
            <w:bookmarkEnd w:id="38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960" w:dyaOrig="270" w14:anchorId="02C70197">
                <v:shape id="_x0000_i3109" type="#_x0000_t75" style="width:48pt;height:13.5pt" o:ole="">
                  <v:imagedata r:id="rId4176" o:title=""/>
                </v:shape>
                <o:OLEObject Type="Embed" ProgID="Equation.DSMT4" ShapeID="_x0000_i3109" DrawAspect="Content" ObjectID="_1686897335" r:id="rId417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83"/>
          <w:p w14:paraId="1FA69894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3816FE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2B975AA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84BBD5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84" w:name="c75q"/>
            <w:bookmarkEnd w:id="38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75: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ba điểm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2794B77A">
                <v:shape id="_x0000_i3110" type="#_x0000_t75" style="width:12pt;height:12.75pt" o:ole="">
                  <v:imagedata r:id="rId4178" o:title=""/>
                </v:shape>
                <o:OLEObject Type="Embed" ProgID="Equation.DSMT4" ShapeID="_x0000_i3110" DrawAspect="Content" ObjectID="_1686897336" r:id="rId41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F4F90F4">
                <v:shape id="_x0000_i3111" type="#_x0000_t75" style="width:12pt;height:12.75pt" o:ole="">
                  <v:imagedata r:id="rId4180" o:title=""/>
                </v:shape>
                <o:OLEObject Type="Embed" ProgID="Equation.DSMT4" ShapeID="_x0000_i3111" DrawAspect="Content" ObjectID="_1686897337" r:id="rId41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A788BA5">
                <v:shape id="_x0000_i3112" type="#_x0000_t75" style="width:12pt;height:14.25pt" o:ole="">
                  <v:imagedata r:id="rId4182" o:title=""/>
                </v:shape>
                <o:OLEObject Type="Embed" ProgID="Equation.DSMT4" ShapeID="_x0000_i3112" DrawAspect="Content" ObjectID="_1686897338" r:id="rId418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thẳng hàng theo thứ tự đó và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080" w:dyaOrig="285" w14:anchorId="7D92432E">
                <v:shape id="_x0000_i3113" type="#_x0000_t75" style="width:54pt;height:14.25pt" o:ole="">
                  <v:imagedata r:id="rId4184" o:title=""/>
                </v:shape>
                <o:OLEObject Type="Embed" ProgID="Equation.DSMT4" ShapeID="_x0000_i3113" DrawAspect="Content" ObjectID="_1686897339" r:id="rId418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Dựng các hình vuông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705" w:dyaOrig="255" w14:anchorId="6F2840DB">
                <v:shape id="_x0000_i3114" type="#_x0000_t75" style="width:35.25pt;height:12.75pt" o:ole="">
                  <v:imagedata r:id="rId4186" o:title=""/>
                </v:shape>
                <o:OLEObject Type="Embed" ProgID="Equation.DSMT4" ShapeID="_x0000_i3114" DrawAspect="Content" ObjectID="_1686897340" r:id="rId418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65" w:dyaOrig="285" w14:anchorId="764D0937">
                <v:shape id="_x0000_i3115" type="#_x0000_t75" style="width:38.25pt;height:14.25pt" o:ole="">
                  <v:imagedata r:id="rId4188" o:title=""/>
                </v:shape>
                <o:OLEObject Type="Embed" ProgID="Equation.DSMT4" ShapeID="_x0000_i3115" DrawAspect="Content" ObjectID="_1686897341" r:id="rId418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Xét phép quay tâm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4678655">
                <v:shape id="_x0000_i3116" type="#_x0000_t75" style="width:12pt;height:12.75pt" o:ole="">
                  <v:imagedata r:id="rId4190" o:title=""/>
                </v:shape>
                <o:OLEObject Type="Embed" ProgID="Equation.DSMT4" ShapeID="_x0000_i3116" DrawAspect="Content" ObjectID="_1686897342" r:id="rId419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góc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85" w14:anchorId="12992E64">
                <v:shape id="_x0000_i3117" type="#_x0000_t75" style="width:27pt;height:14.25pt" o:ole="">
                  <v:imagedata r:id="rId4192" o:title=""/>
                </v:shape>
                <o:OLEObject Type="Embed" ProgID="Equation.DSMT4" ShapeID="_x0000_i3117" DrawAspect="Content" ObjectID="_1686897343" r:id="rId41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biến điểm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19957F0F">
                <v:shape id="_x0000_i3118" type="#_x0000_t75" style="width:12pt;height:12.75pt" o:ole="">
                  <v:imagedata r:id="rId4194" o:title=""/>
                </v:shape>
                <o:OLEObject Type="Embed" ProgID="Equation.DSMT4" ShapeID="_x0000_i3118" DrawAspect="Content" ObjectID="_1686897344" r:id="rId419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thành điểm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173815EE">
                <v:shape id="_x0000_i3119" type="#_x0000_t75" style="width:14.25pt;height:14.25pt" o:ole="">
                  <v:imagedata r:id="rId4196" o:title=""/>
                </v:shape>
                <o:OLEObject Type="Embed" ProgID="Equation.DSMT4" ShapeID="_x0000_i3119" DrawAspect="Content" ObjectID="_1686897345" r:id="rId419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Gọi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5DADF6C5">
                <v:shape id="_x0000_i3120" type="#_x0000_t75" style="width:9.75pt;height:12.75pt" o:ole="">
                  <v:imagedata r:id="rId4198" o:title=""/>
                </v:shape>
                <o:OLEObject Type="Embed" ProgID="Equation.DSMT4" ShapeID="_x0000_i3120" DrawAspect="Content" ObjectID="_1686897346" r:id="rId419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là giao điểm của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75E0BCF4">
                <v:shape id="_x0000_i3121" type="#_x0000_t75" style="width:20.25pt;height:14.25pt" o:ole="">
                  <v:imagedata r:id="rId4200" o:title=""/>
                </v:shape>
                <o:OLEObject Type="Embed" ProgID="Equation.DSMT4" ShapeID="_x0000_i3121" DrawAspect="Content" ObjectID="_1686897347" r:id="rId420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và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80" w:dyaOrig="285" w14:anchorId="49BDD13B">
                <v:shape id="_x0000_i3122" type="#_x0000_t75" style="width:24pt;height:14.25pt" o:ole="">
                  <v:imagedata r:id="rId4202" o:title=""/>
                </v:shape>
                <o:OLEObject Type="Embed" ProgID="Equation.DSMT4" ShapeID="_x0000_i3122" DrawAspect="Content" ObjectID="_1686897348" r:id="rId420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Giả sử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12109030">
                <v:shape id="_x0000_i3123" type="#_x0000_t75" style="width:9.75pt;height:12.75pt" o:ole="">
                  <v:imagedata r:id="rId4204" o:title=""/>
                </v:shape>
                <o:OLEObject Type="Embed" ProgID="Equation.DSMT4" ShapeID="_x0000_i3123" DrawAspect="Content" ObjectID="_1686897349" r:id="rId420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biến thành điểm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20784D6B">
                <v:shape id="_x0000_i3124" type="#_x0000_t75" style="width:11.25pt;height:14.25pt" o:ole="">
                  <v:imagedata r:id="rId4206" o:title=""/>
                </v:shape>
                <o:OLEObject Type="Embed" ProgID="Equation.DSMT4" ShapeID="_x0000_i3124" DrawAspect="Content" ObjectID="_1686897350" r:id="rId420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phép quay trên. Nếu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65" w:dyaOrig="285" w14:anchorId="423EBC64">
                <v:shape id="_x0000_i3125" type="#_x0000_t75" style="width:38.25pt;height:14.25pt" o:ole="">
                  <v:imagedata r:id="rId4208" o:title=""/>
                </v:shape>
                <o:OLEObject Type="Embed" ProgID="Equation.DSMT4" ShapeID="_x0000_i3125" DrawAspect="Content" ObjectID="_1686897351" r:id="rId420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thì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00" w:dyaOrig="285" w14:anchorId="7BCE1CD8">
                <v:shape id="_x0000_i3126" type="#_x0000_t75" style="width:15pt;height:14.25pt" o:ole="">
                  <v:imagedata r:id="rId4210" o:title=""/>
                </v:shape>
                <o:OLEObject Type="Embed" ProgID="Equation.DSMT4" ShapeID="_x0000_i3126" DrawAspect="Content" ObjectID="_1686897352" r:id="rId421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2726C3BB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85" w:name="c75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8"/>
                <w:szCs w:val="24"/>
              </w:rPr>
              <w:object w:dxaOrig="465" w:dyaOrig="360" w14:anchorId="2D35867A">
                <v:shape id="_x0000_i3127" type="#_x0000_t75" style="width:23.25pt;height:18pt" o:ole="">
                  <v:imagedata r:id="rId4212" o:title=""/>
                </v:shape>
                <o:OLEObject Type="Embed" ProgID="Equation.DSMT4" ShapeID="_x0000_i3127" DrawAspect="Content" ObjectID="_1686897353" r:id="rId421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86" w:name="c75b"/>
            <w:bookmarkEnd w:id="38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8"/>
                <w:szCs w:val="24"/>
              </w:rPr>
              <w:object w:dxaOrig="360" w:dyaOrig="360" w14:anchorId="7974C178">
                <v:shape id="_x0000_i3128" type="#_x0000_t75" style="width:18pt;height:18pt" o:ole="">
                  <v:imagedata r:id="rId4214" o:title=""/>
                </v:shape>
                <o:OLEObject Type="Embed" ProgID="Equation.DSMT4" ShapeID="_x0000_i3128" DrawAspect="Content" ObjectID="_1686897354" r:id="rId421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87" w:name="c75c"/>
            <w:bookmarkEnd w:id="38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0F2F1FEB">
                <v:shape id="_x0000_i3129" type="#_x0000_t75" style="width:24pt;height:18pt" o:ole="">
                  <v:imagedata r:id="rId4216" o:title=""/>
                </v:shape>
                <o:OLEObject Type="Embed" ProgID="Equation.DSMT4" ShapeID="_x0000_i3129" DrawAspect="Content" ObjectID="_1686897355" r:id="rId421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88" w:name="c75d"/>
            <w:bookmarkEnd w:id="38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95" w:dyaOrig="675" w14:anchorId="1DE82FA6">
                <v:shape id="_x0000_i3130" type="#_x0000_t75" style="width:24.75pt;height:33.75pt" o:ole="">
                  <v:imagedata r:id="rId4218" o:title=""/>
                </v:shape>
                <o:OLEObject Type="Embed" ProgID="Equation.DSMT4" ShapeID="_x0000_i3130" DrawAspect="Content" ObjectID="_1686897356" r:id="rId421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88"/>
          <w:p w14:paraId="152F9F40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FD0435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58072BC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7E1DCC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89" w:name="c76q"/>
            <w:bookmarkEnd w:id="38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76: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6F78AC66">
                <v:shape id="_x0000_i3131" type="#_x0000_t75" style="width:22.5pt;height:15.75pt" o:ole="">
                  <v:imagedata r:id="rId4220" o:title=""/>
                </v:shape>
                <o:OLEObject Type="Embed" ProgID="Equation.DSMT4" ShapeID="_x0000_i3131" DrawAspect="Content" ObjectID="_1686897357" r:id="rId422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535" w:dyaOrig="360" w14:anchorId="037AAEA2">
                <v:shape id="_x0000_i3132" type="#_x0000_t75" style="width:126.75pt;height:18pt" o:ole="">
                  <v:imagedata r:id="rId4222" o:title=""/>
                </v:shape>
                <o:OLEObject Type="Embed" ProgID="Equation.DSMT4" ShapeID="_x0000_i3132" DrawAspect="Content" ObjectID="_1686897358" r:id="rId422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60" w:dyaOrig="315" w14:anchorId="148A2DC8">
                <v:shape id="_x0000_i3133" type="#_x0000_t75" style="width:108pt;height:15.75pt" o:ole="">
                  <v:imagedata r:id="rId4224" o:title=""/>
                </v:shape>
                <o:OLEObject Type="Embed" ProgID="Equation.DSMT4" ShapeID="_x0000_i3133" DrawAspect="Content" ObjectID="_1686897359" r:id="rId422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có bao nhiêu giá trị nguyên của tham số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25" w14:anchorId="140B1C96">
                <v:shape id="_x0000_i3134" type="#_x0000_t75" style="width:13.5pt;height:11.25pt" o:ole="">
                  <v:imagedata r:id="rId4226" o:title=""/>
                </v:shape>
                <o:OLEObject Type="Embed" ProgID="Equation.DSMT4" ShapeID="_x0000_i3134" DrawAspect="Content" ObjectID="_1686897360" r:id="rId422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thuộc đoạn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30" w:dyaOrig="315" w14:anchorId="0954728C">
                <v:shape id="_x0000_i3135" type="#_x0000_t75" style="width:31.5pt;height:15.75pt" o:ole="">
                  <v:imagedata r:id="rId4228" o:title=""/>
                </v:shape>
                <o:OLEObject Type="Embed" ProgID="Equation.DSMT4" ShapeID="_x0000_i3135" DrawAspect="Content" ObjectID="_1686897361" r:id="rId422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để trên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25" w:dyaOrig="270" w14:anchorId="07BB265A">
                <v:shape id="_x0000_i3136" type="#_x0000_t75" style="width:11.25pt;height:13.5pt" o:ole="">
                  <v:imagedata r:id="rId4230" o:title=""/>
                </v:shape>
                <o:OLEObject Type="Embed" ProgID="Equation.DSMT4" ShapeID="_x0000_i3136" DrawAspect="Content" ObjectID="_1686897362" r:id="rId423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1BAF4BB">
                <v:shape id="_x0000_i3137" type="#_x0000_t75" style="width:12pt;height:13.5pt" o:ole="">
                  <v:imagedata r:id="rId4232" o:title=""/>
                </v:shape>
                <o:OLEObject Type="Embed" ProgID="Equation.DSMT4" ShapeID="_x0000_i3137" DrawAspect="Content" ObjectID="_1686897363" r:id="rId423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trên đường tròn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15" w14:anchorId="6C4B7FF3">
                <v:shape id="_x0000_i3138" type="#_x0000_t75" style="width:20.25pt;height:15.75pt" o:ole="">
                  <v:imagedata r:id="rId4234" o:title=""/>
                </v:shape>
                <o:OLEObject Type="Embed" ProgID="Equation.DSMT4" ShapeID="_x0000_i3138" DrawAspect="Content" ObjectID="_1686897364" r:id="rId42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7787B33">
                <v:shape id="_x0000_i3139" type="#_x0000_t75" style="width:12pt;height:13.5pt" o:ole="">
                  <v:imagedata r:id="rId4236" o:title=""/>
                </v:shape>
                <o:OLEObject Type="Embed" ProgID="Equation.DSMT4" ShapeID="_x0000_i3139" DrawAspect="Content" ObjectID="_1686897365" r:id="rId42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sao cho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541B18FC">
                <v:shape id="_x0000_i3140" type="#_x0000_t75" style="width:35.25pt;height:13.5pt" o:ole="">
                  <v:imagedata r:id="rId4238" o:title=""/>
                </v:shape>
                <o:OLEObject Type="Embed" ProgID="Equation.DSMT4" ShapeID="_x0000_i3140" DrawAspect="Content" ObjectID="_1686897366" r:id="rId42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vuông cân tại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2E9A6400">
                <v:shape id="_x0000_i3141" type="#_x0000_t75" style="width:12pt;height:13.5pt" o:ole="">
                  <v:imagedata r:id="rId4240" o:title=""/>
                </v:shape>
                <o:OLEObject Type="Embed" ProgID="Equation.DSMT4" ShapeID="_x0000_i3141" DrawAspect="Content" ObjectID="_1686897367" r:id="rId4241"/>
              </w:object>
            </w:r>
          </w:p>
          <w:p w14:paraId="37E781B0" w14:textId="179551B4" w:rsidR="0069637D" w:rsidRPr="0069637D" w:rsidRDefault="0069637D" w:rsidP="0069637D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90" w:name="c7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270" w:dyaOrig="270" w14:anchorId="73FB0F6A">
                <v:shape id="_x0000_i3142" type="#_x0000_t75" style="width:13.5pt;height:13.5pt" o:ole="">
                  <v:imagedata r:id="rId4242" o:title=""/>
                </v:shape>
                <o:OLEObject Type="Embed" ProgID="Equation.DSMT4" ShapeID="_x0000_i3142" DrawAspect="Content" ObjectID="_1686897368" r:id="rId424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91" w:name="c76b"/>
            <w:bookmarkEnd w:id="39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70" w14:anchorId="018B574A">
                <v:shape id="_x0000_i3143" type="#_x0000_t75" style="width:9pt;height:13.5pt" o:ole="">
                  <v:imagedata r:id="rId4244" o:title=""/>
                </v:shape>
                <o:OLEObject Type="Embed" ProgID="Equation.DSMT4" ShapeID="_x0000_i3143" DrawAspect="Content" ObjectID="_1686897369" r:id="rId424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92" w:name="c76c"/>
            <w:bookmarkEnd w:id="39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270" w14:anchorId="59A05612">
                <v:shape id="_x0000_i3144" type="#_x0000_t75" style="width:9.75pt;height:13.5pt" o:ole="">
                  <v:imagedata r:id="rId4246" o:title=""/>
                </v:shape>
                <o:OLEObject Type="Embed" ProgID="Equation.DSMT4" ShapeID="_x0000_i3144" DrawAspect="Content" ObjectID="_1686897370" r:id="rId424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93" w:name="c76d"/>
            <w:bookmarkEnd w:id="39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70" w14:anchorId="7712E679">
                <v:shape id="_x0000_i3145" type="#_x0000_t75" style="width:9pt;height:13.5pt" o:ole="">
                  <v:imagedata r:id="rId4248" o:title=""/>
                </v:shape>
                <o:OLEObject Type="Embed" ProgID="Equation.DSMT4" ShapeID="_x0000_i3145" DrawAspect="Content" ObjectID="_1686897371" r:id="rId424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End w:id="393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671115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469FE5F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27EA6E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94" w:name="c77q"/>
            <w:bookmarkEnd w:id="39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77: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2B20B7E1">
                <v:shape id="_x0000_i3146" type="#_x0000_t75" style="width:23.25pt;height:15.75pt" o:ole="">
                  <v:imagedata r:id="rId4250" o:title=""/>
                </v:shape>
                <o:OLEObject Type="Embed" ProgID="Equation.DSMT4" ShapeID="_x0000_i3146" DrawAspect="Content" ObjectID="_1686897372" r:id="rId425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2625" w:dyaOrig="465" w14:anchorId="213AF966">
                <v:shape id="_x0000_i3147" type="#_x0000_t75" style="width:131.25pt;height:23.25pt" o:ole="">
                  <v:imagedata r:id="rId4252" o:title=""/>
                </v:shape>
                <o:OLEObject Type="Embed" ProgID="Equation.DSMT4" ShapeID="_x0000_i3147" DrawAspect="Content" ObjectID="_1686897373" r:id="rId42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2190" w:dyaOrig="315" w14:anchorId="6E7E7C8B">
                <v:shape id="_x0000_i3148" type="#_x0000_t75" style="width:109.5pt;height:15.75pt" o:ole="">
                  <v:imagedata r:id="rId4254" o:title=""/>
                </v:shape>
                <o:OLEObject Type="Embed" ProgID="Equation.DSMT4" ShapeID="_x0000_i3148" DrawAspect="Content" ObjectID="_1686897374" r:id="rId42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Có bao nhiêu giá trị nguyên của tham số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55" w:dyaOrig="210" w14:anchorId="057CCD12">
                <v:shape id="_x0000_i3149" type="#_x0000_t75" style="width:12.75pt;height:10.5pt" o:ole="">
                  <v:imagedata r:id="rId4256" o:title=""/>
                </v:shape>
                <o:OLEObject Type="Embed" ProgID="Equation.DSMT4" ShapeID="_x0000_i3149" DrawAspect="Content" ObjectID="_1686897375" r:id="rId42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thuộc đoạn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630" w:dyaOrig="390" w14:anchorId="1FD3E6A9">
                <v:shape id="_x0000_i3150" type="#_x0000_t75" style="width:31.5pt;height:19.5pt" o:ole="">
                  <v:imagedata r:id="rId4258" o:title=""/>
                </v:shape>
                <o:OLEObject Type="Embed" ProgID="Equation.DSMT4" ShapeID="_x0000_i3150" DrawAspect="Content" ObjectID="_1686897376" r:id="rId42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 để trên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10" w:dyaOrig="255" w14:anchorId="1F44A0F0">
                <v:shape id="_x0000_i3151" type="#_x0000_t75" style="width:10.5pt;height:12.75pt" o:ole="">
                  <v:imagedata r:id="rId4260" o:title=""/>
                </v:shape>
                <o:OLEObject Type="Embed" ProgID="Equation.DSMT4" ShapeID="_x0000_i3151" DrawAspect="Content" ObjectID="_1686897377" r:id="rId42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26DECBDD">
                <v:shape id="_x0000_i3152" type="#_x0000_t75" style="width:12pt;height:12.75pt" o:ole="">
                  <v:imagedata r:id="rId4262" o:title=""/>
                </v:shape>
                <o:OLEObject Type="Embed" ProgID="Equation.DSMT4" ShapeID="_x0000_i3152" DrawAspect="Content" ObjectID="_1686897378" r:id="rId426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trên đường tròn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390" w:dyaOrig="315" w14:anchorId="4C3FAB5C">
                <v:shape id="_x0000_i3153" type="#_x0000_t75" style="width:19.5pt;height:15.75pt" o:ole="">
                  <v:imagedata r:id="rId4264" o:title=""/>
                </v:shape>
                <o:OLEObject Type="Embed" ProgID="Equation.DSMT4" ShapeID="_x0000_i3153" DrawAspect="Content" ObjectID="_1686897379" r:id="rId426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419DCC9A">
                <v:shape id="_x0000_i3154" type="#_x0000_t75" style="width:12pt;height:12.75pt" o:ole="">
                  <v:imagedata r:id="rId4266" o:title=""/>
                </v:shape>
                <o:OLEObject Type="Embed" ProgID="Equation.DSMT4" ShapeID="_x0000_i3154" DrawAspect="Content" ObjectID="_1686897380" r:id="rId426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sao cho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540" w:dyaOrig="285" w14:anchorId="5DBF042A">
                <v:shape id="_x0000_i3155" type="#_x0000_t75" style="width:27pt;height:14.25pt" o:ole="">
                  <v:imagedata r:id="rId4268" o:title=""/>
                </v:shape>
                <o:OLEObject Type="Embed" ProgID="Equation.DSMT4" ShapeID="_x0000_i3155" DrawAspect="Content" ObjectID="_1686897381" r:id="rId426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vuông cân tại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85" w14:anchorId="040F9F65">
                <v:shape id="_x0000_i3156" type="#_x0000_t75" style="width:12pt;height:14.25pt" o:ole="">
                  <v:imagedata r:id="rId4270" o:title=""/>
                </v:shape>
                <o:OLEObject Type="Embed" ProgID="Equation.DSMT4" ShapeID="_x0000_i3156" DrawAspect="Content" ObjectID="_1686897382" r:id="rId427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4595613" w14:textId="77777777" w:rsidR="0069637D" w:rsidRPr="0050462D" w:rsidRDefault="0069637D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95" w:name="c77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66629AE3">
                <v:shape id="_x0000_i3157" type="#_x0000_t75" style="width:14.25pt;height:14.25pt" o:ole="">
                  <v:imagedata r:id="rId4272" o:title=""/>
                </v:shape>
                <o:OLEObject Type="Embed" ProgID="Equation.DSMT4" ShapeID="_x0000_i3157" DrawAspect="Content" ObjectID="_1686897383" r:id="rId427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96" w:name="c77b"/>
            <w:bookmarkEnd w:id="39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6FDCF551">
                <v:shape id="_x0000_i3158" type="#_x0000_t75" style="width:9pt;height:14.25pt" o:ole="">
                  <v:imagedata r:id="rId4274" o:title=""/>
                </v:shape>
                <o:OLEObject Type="Embed" ProgID="Equation.DSMT4" ShapeID="_x0000_i3158" DrawAspect="Content" ObjectID="_1686897384" r:id="rId427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97" w:name="c77c"/>
            <w:bookmarkEnd w:id="39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0ABC1220">
                <v:shape id="_x0000_i3159" type="#_x0000_t75" style="width:10.5pt;height:14.25pt" o:ole="">
                  <v:imagedata r:id="rId4276" o:title=""/>
                </v:shape>
                <o:OLEObject Type="Embed" ProgID="Equation.DSMT4" ShapeID="_x0000_i3159" DrawAspect="Content" ObjectID="_1686897385" r:id="rId427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98" w:name="c77d"/>
            <w:bookmarkEnd w:id="39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6C10061A">
                <v:shape id="_x0000_i3160" type="#_x0000_t75" style="width:9pt;height:14.25pt" o:ole="">
                  <v:imagedata r:id="rId4278" o:title=""/>
                </v:shape>
                <o:OLEObject Type="Embed" ProgID="Equation.DSMT4" ShapeID="_x0000_i3160" DrawAspect="Content" ObjectID="_1686897386" r:id="rId427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98"/>
          <w:p w14:paraId="5248081E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6C5259" w14:textId="77777777" w:rsidR="0069637D" w:rsidRPr="0050462D" w:rsidRDefault="0069637D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69637D" w:rsidRPr="0050462D" w14:paraId="703A38A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451E92" w14:textId="77777777" w:rsidR="0069637D" w:rsidRPr="0050462D" w:rsidRDefault="0069637D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99" w:name="c78q"/>
            <w:bookmarkEnd w:id="39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78: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tam giác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70" w:dyaOrig="270" w14:anchorId="3DC7014A">
                <v:shape id="_x0000_i3161" type="#_x0000_t75" style="width:28.5pt;height:13.5pt" o:ole="">
                  <v:imagedata r:id="rId4280" o:title=""/>
                </v:shape>
                <o:OLEObject Type="Embed" ProgID="Equation.DSMT4" ShapeID="_x0000_i3161" DrawAspect="Content" ObjectID="_1686897387" r:id="rId428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 Dựng về phía ngoài tam giác đó các tam giác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540" w:dyaOrig="270" w14:anchorId="168958D0">
                <v:shape id="_x0000_i3162" type="#_x0000_t75" style="width:27pt;height:13.5pt" o:ole="">
                  <v:imagedata r:id="rId4282" o:title=""/>
                </v:shape>
                <o:OLEObject Type="Embed" ProgID="Equation.DSMT4" ShapeID="_x0000_i3162" DrawAspect="Content" ObjectID="_1686897388" r:id="rId428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và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70" w14:anchorId="2E20F0BD">
                <v:shape id="_x0000_i3163" type="#_x0000_t75" style="width:27pt;height:13.5pt" o:ole="">
                  <v:imagedata r:id="rId4284" o:title=""/>
                </v:shape>
                <o:OLEObject Type="Embed" ProgID="Equation.DSMT4" ShapeID="_x0000_i3163" DrawAspect="Content" ObjectID="_1686897389" r:id="rId428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vuông cân tại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40C05FF2">
                <v:shape id="_x0000_i3164" type="#_x0000_t75" style="width:12pt;height:13.5pt" o:ole="">
                  <v:imagedata r:id="rId4286" o:title=""/>
                </v:shape>
                <o:OLEObject Type="Embed" ProgID="Equation.DSMT4" ShapeID="_x0000_i3164" DrawAspect="Content" ObjectID="_1686897390" r:id="rId428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Gọi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840" w:dyaOrig="330" w14:anchorId="2F2DA639">
                <v:shape id="_x0000_i3165" type="#_x0000_t75" style="width:42pt;height:16.5pt" o:ole="">
                  <v:imagedata r:id="rId4288" o:title=""/>
                </v:shape>
                <o:OLEObject Type="Embed" ProgID="Equation.DSMT4" ShapeID="_x0000_i3165" DrawAspect="Content" ObjectID="_1686897391" r:id="rId428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theo thứ tự là trung điểm của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1305" w:dyaOrig="330" w14:anchorId="054EB459">
                <v:shape id="_x0000_i3166" type="#_x0000_t75" style="width:65.25pt;height:16.5pt" o:ole="">
                  <v:imagedata r:id="rId4290" o:title=""/>
                </v:shape>
                <o:OLEObject Type="Embed" ProgID="Equation.DSMT4" ShapeID="_x0000_i3166" DrawAspect="Content" ObjectID="_1686897392" r:id="rId429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 Khẳng định nào sau đây đúng?</w:t>
            </w:r>
          </w:p>
          <w:p w14:paraId="19B2C6F2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400" w:name="c78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3769736E">
                <v:shape id="_x0000_i3167" type="#_x0000_t75" style="width:24.75pt;height:13.5pt" o:ole="">
                  <v:imagedata r:id="rId4292" o:title=""/>
                </v:shape>
                <o:OLEObject Type="Embed" ProgID="Equation.DSMT4" ShapeID="_x0000_i3167" DrawAspect="Content" ObjectID="_1686897393" r:id="rId429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là tam giác tù.</w:t>
            </w:r>
          </w:p>
          <w:p w14:paraId="7A86E7C9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401" w:name="c78b"/>
            <w:bookmarkEnd w:id="40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637E062B">
                <v:shape id="_x0000_i3168" type="#_x0000_t75" style="width:24.75pt;height:13.5pt" o:ole="">
                  <v:imagedata r:id="rId4292" o:title=""/>
                </v:shape>
                <o:OLEObject Type="Embed" ProgID="Equation.DSMT4" ShapeID="_x0000_i3168" DrawAspect="Content" ObjectID="_1686897394" r:id="rId4294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là tam giác vuông cân tại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70" w14:anchorId="74BF9D33">
                <v:shape id="_x0000_i3169" type="#_x0000_t75" style="width:9.75pt;height:13.5pt" o:ole="">
                  <v:imagedata r:id="rId4295" o:title=""/>
                </v:shape>
                <o:OLEObject Type="Embed" ProgID="Equation.DSMT4" ShapeID="_x0000_i3169" DrawAspect="Content" ObjectID="_1686897395" r:id="rId4296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2476FADD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402" w:name="c78c"/>
            <w:bookmarkEnd w:id="40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75FE97D9">
                <v:shape id="_x0000_i3170" type="#_x0000_t75" style="width:24.75pt;height:13.5pt" o:ole="">
                  <v:imagedata r:id="rId4292" o:title=""/>
                </v:shape>
                <o:OLEObject Type="Embed" ProgID="Equation.DSMT4" ShapeID="_x0000_i3170" DrawAspect="Content" ObjectID="_1686897396" r:id="rId429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là tam giác đều.</w:t>
            </w:r>
          </w:p>
          <w:p w14:paraId="0382B90B" w14:textId="77777777" w:rsidR="0069637D" w:rsidRPr="0050462D" w:rsidRDefault="0069637D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403" w:name="c78d"/>
            <w:bookmarkEnd w:id="40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43145672">
                <v:shape id="_x0000_i3171" type="#_x0000_t75" style="width:24.75pt;height:13.5pt" o:ole="">
                  <v:imagedata r:id="rId4292" o:title=""/>
                </v:shape>
                <o:OLEObject Type="Embed" ProgID="Equation.DSMT4" ShapeID="_x0000_i3171" DrawAspect="Content" ObjectID="_1686897397" r:id="rId4298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là tam giác vuông tại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330" w:dyaOrig="270" w14:anchorId="7E451B91">
                <v:shape id="_x0000_i3172" type="#_x0000_t75" style="width:16.5pt;height:13.5pt" o:ole="">
                  <v:imagedata r:id="rId4299" o:title=""/>
                </v:shape>
                <o:OLEObject Type="Embed" ProgID="Equation.DSMT4" ShapeID="_x0000_i3172" DrawAspect="Content" ObjectID="_1686897398" r:id="rId430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403"/>
          <w:p w14:paraId="49019CC8" w14:textId="77777777" w:rsidR="0069637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5DE890ED" w14:textId="77777777" w:rsidR="0069637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2BF7A228" w14:textId="77777777" w:rsidR="0069637D" w:rsidRPr="0050462D" w:rsidRDefault="0069637D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149F90" w14:textId="77777777" w:rsidR="0069637D" w:rsidRPr="0050462D" w:rsidRDefault="0069637D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7E9AECD" w14:textId="77777777" w:rsidR="00522C6A" w:rsidRPr="003E0C5C" w:rsidRDefault="0069637D" w:rsidP="00522C6A">
      <w:pPr>
        <w:tabs>
          <w:tab w:val="right" w:pos="10800"/>
        </w:tabs>
        <w:spacing w:line="240" w:lineRule="auto"/>
        <w:ind w:left="426" w:hanging="284"/>
      </w:pPr>
      <w:r>
        <w:rPr>
          <w:b/>
          <w:bCs/>
          <w:color w:val="FF0000"/>
        </w:rPr>
        <w:lastRenderedPageBreak/>
        <w:tab/>
      </w:r>
      <w:r w:rsidR="00522C6A" w:rsidRPr="003E0C5C">
        <w:rPr>
          <w:noProof/>
          <w:color w:val="0000CC"/>
        </w:rPr>
        <mc:AlternateContent>
          <mc:Choice Requires="wpg">
            <w:drawing>
              <wp:inline distT="0" distB="0" distL="0" distR="0" wp14:anchorId="5CE990DF" wp14:editId="0767A5F0">
                <wp:extent cx="6742352" cy="976807"/>
                <wp:effectExtent l="0" t="0" r="78105" b="0"/>
                <wp:docPr id="553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2352" cy="976807"/>
                          <a:chOff x="76688" y="27549"/>
                          <a:chExt cx="6842547" cy="1233673"/>
                        </a:xfrm>
                      </wpg:grpSpPr>
                      <wpg:grpSp>
                        <wpg:cNvPr id="554" name="Group 554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55" name="Group 555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56" name="Group 556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557" name="Parallelogram 557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8" name="Parallelogram 558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9" name="Parallelogram 559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60" name="Parallelogram 560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61" name="Oval 561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62" name="TextBox 42"/>
                          <wps:cNvSpPr txBox="1"/>
                          <wps:spPr>
                            <a:xfrm>
                              <a:off x="191332" y="121668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C5D7B8F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63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F850547" w14:textId="77777777" w:rsidR="00522C6A" w:rsidRPr="00EF47DA" w:rsidRDefault="00522C6A" w:rsidP="00522C6A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564" name="Group 564"/>
                        <wpg:cNvGrpSpPr/>
                        <wpg:grpSpPr>
                          <a:xfrm>
                            <a:off x="1671807" y="349901"/>
                            <a:ext cx="5247428" cy="680678"/>
                            <a:chOff x="1671807" y="349901"/>
                            <a:chExt cx="5437410" cy="681670"/>
                          </a:xfrm>
                        </wpg:grpSpPr>
                        <wpg:grpSp>
                          <wpg:cNvPr id="565" name="Group 565"/>
                          <wpg:cNvGrpSpPr/>
                          <wpg:grpSpPr>
                            <a:xfrm>
                              <a:off x="1671807" y="349901"/>
                              <a:ext cx="5437410" cy="681670"/>
                              <a:chOff x="1671807" y="349901"/>
                              <a:chExt cx="5437410" cy="681670"/>
                            </a:xfrm>
                          </wpg:grpSpPr>
                          <wpg:grpSp>
                            <wpg:cNvPr id="566" name="Group 566"/>
                            <wpg:cNvGrpSpPr/>
                            <wpg:grpSpPr>
                              <a:xfrm>
                                <a:off x="1775690" y="428112"/>
                                <a:ext cx="5333527" cy="552814"/>
                                <a:chOff x="1775690" y="428112"/>
                                <a:chExt cx="5333527" cy="552814"/>
                              </a:xfrm>
                            </wpg:grpSpPr>
                            <wpg:grpSp>
                              <wpg:cNvPr id="567" name="Group 567"/>
                              <wpg:cNvGrpSpPr/>
                              <wpg:grpSpPr>
                                <a:xfrm>
                                  <a:off x="1883569" y="428112"/>
                                  <a:ext cx="5225648" cy="552814"/>
                                  <a:chOff x="1883569" y="428076"/>
                                  <a:chExt cx="5225648" cy="553223"/>
                                </a:xfrm>
                              </wpg:grpSpPr>
                              <wps:wsp>
                                <wps:cNvPr id="568" name="Rectangle: Single Corner Snipped 568"/>
                                <wps:cNvSpPr/>
                                <wps:spPr>
                                  <a:xfrm>
                                    <a:off x="1883569" y="428076"/>
                                    <a:ext cx="5225648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569" name="Group 569"/>
                                <wpg:cNvGrpSpPr/>
                                <wpg:grpSpPr>
                                  <a:xfrm>
                                    <a:off x="2905011" y="465461"/>
                                    <a:ext cx="4141137" cy="485775"/>
                                    <a:chOff x="2905011" y="465461"/>
                                    <a:chExt cx="4141137" cy="485775"/>
                                  </a:xfrm>
                                </wpg:grpSpPr>
                                <wpg:grpSp>
                                  <wpg:cNvPr id="570" name="Group 570"/>
                                  <wpg:cNvGrpSpPr/>
                                  <wpg:grpSpPr>
                                    <a:xfrm>
                                      <a:off x="2923087" y="479767"/>
                                      <a:ext cx="4123061" cy="471296"/>
                                      <a:chOff x="2923087" y="479767"/>
                                      <a:chExt cx="4123061" cy="471296"/>
                                    </a:xfrm>
                                  </wpg:grpSpPr>
                                  <wps:wsp>
                                    <wps:cNvPr id="571" name="Arrow: Chevron 571"/>
                                    <wps:cNvSpPr/>
                                    <wps:spPr>
                                      <a:xfrm>
                                        <a:off x="2987996" y="479767"/>
                                        <a:ext cx="4058152" cy="471296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70CD3275" w14:textId="77777777" w:rsidR="00522C6A" w:rsidRPr="00C770CE" w:rsidRDefault="00522C6A" w:rsidP="00522C6A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</w:pPr>
                                          <w:r w:rsidRPr="00C770CE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t>PHÉP DỜI HÌNH, HAI HÌNH BẰNG NHAU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72" name="Freeform: Shape 57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573" name="Flowchart: Terminator 573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74" name="Flowchart: Direct Access Storage 574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75" name="Flowchart: Delay 575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76" name="Oval 576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77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89B50EA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⑥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E990DF" id="_x0000_s1284" style="width:530.9pt;height:76.9pt;mso-position-horizontal-relative:char;mso-position-vertical-relative:line" coordorigin="766,275" coordsize="68425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">
                <v:group id="Group 554" o:spid="_x0000_s1285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x9b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">
                  <v:group id="Group 555" o:spid="_x0000_s1286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7r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LA80w4AnL2AAAA//8DAFBLAQItABQABgAIAAAAIQDb4fbL7gAAAIUBAAATAAAAAAAAAAAA&#10;AAAAAAAAAABbQ29udGVudF9UeXBlc10ueG1sUEsBAi0AFAAGAAgAAAAhAFr0LFu/AAAAFQEAAAsA&#10;AAAAAAAAAAAAAAAAHwEAAF9yZWxzLy5yZWxzUEsBAi0AFAAGAAgAAAAhAFOPusDEAAAA3AAAAA8A&#10;AAAAAAAAAAAAAAAABwIAAGRycy9kb3ducmV2LnhtbFBLBQYAAAAAAwADALcAAAD4AgAAAAA=&#10;">
                    <v:group id="Group 556" o:spid="_x0000_s1287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  <v:shape id="Parallelogram 557" o:spid="_x0000_s1288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558" o:spid="_x0000_s1289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559" o:spid="_x0000_s1290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560" o:spid="_x0000_s1291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561" o:spid="_x0000_s1292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293" type="#_x0000_t202" style="position:absolute;left:1913;top:1216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" filled="f" stroked="f">
                    <v:shadow on="t" color="black" opacity="20971f" offset="0,2.2pt"/>
                    <v:textbox>
                      <w:txbxContent>
                        <w:p w14:paraId="6C5D7B8F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294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" filled="f" stroked="f">
                    <v:textbox>
                      <w:txbxContent>
                        <w:p w14:paraId="6F850547" w14:textId="77777777" w:rsidR="00522C6A" w:rsidRPr="00EF47DA" w:rsidRDefault="00522C6A" w:rsidP="00522C6A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564" o:spid="_x0000_s1295" style="position:absolute;left:16718;top:3499;width:52474;height:6806" coordorigin="16718,3499" coordsize="54374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9Xm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hvnuH3TDgC8vADAAD//wMAUEsBAi0AFAAGAAgAAAAhANvh9svuAAAAhQEAABMAAAAAAAAA&#10;AAAAAAAAAAAAAFtDb250ZW50X1R5cGVzXS54bWxQSwECLQAUAAYACAAAACEAWvQsW78AAAAVAQAA&#10;CwAAAAAAAAAAAAAAAAAfAQAAX3JlbHMvLnJlbHNQSwECLQAUAAYACAAAACEA8q/V5sYAAADcAAAA&#10;DwAAAAAAAAAAAAAAAAAHAgAAZHJzL2Rvd25yZXYueG1sUEsFBgAAAAADAAMAtwAAAPoCAAAAAA==&#10;">
                  <v:group id="Group 565" o:spid="_x0000_s1296" style="position:absolute;left:16718;top:3499;width:54374;height:6816" coordorigin="16718,3499" coordsize="54374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3B9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">
                    <v:group id="Group 566" o:spid="_x0000_s1297" style="position:absolute;left:17756;top:4281;width:53336;height:5528" coordorigin="17756,4281" coordsize="53335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    <v:group id="Group 567" o:spid="_x0000_s1298" style="position:absolute;left:18835;top:4281;width:52257;height:5528" coordorigin="18835,4280" coordsize="52256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UuR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">
                        <v:shape id="Rectangle: Single Corner Snipped 568" o:spid="_x0000_s1299" style="position:absolute;left:18835;top:4280;width:52257;height:5532;visibility:visible;mso-wrap-style:square;v-text-anchor:middle" coordsize="5225648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" path="m,l5025442,r200206,200206l5225648,553223,,553223,,xe" fillcolor="#fffff7" stroked="f" strokeweight="1.25pt">
                          <v:fill r:id="rId9" o:title="" color2="#f0d5ff" type="pattern"/>
                          <v:path arrowok="t" o:connecttype="custom" o:connectlocs="0,0;5025442,0;5225648,200206;5225648,553223;0,553223;0,0" o:connectangles="0,0,0,0,0,0"/>
                        </v:shape>
                        <v:group id="Group 569" o:spid="_x0000_s1300" style="position:absolute;left:29050;top:4654;width:41411;height:4858" coordorigin="29050,4654" coordsize="4141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np4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">
                          <v:group id="Group 570" o:spid="_x0000_s1301" style="position:absolute;left:29230;top:4797;width:41231;height:4713" coordorigin="29230,4797" coordsize="41230,4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UU4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fnhTDgCMv0FAAD//wMAUEsBAi0AFAAGAAgAAAAhANvh9svuAAAAhQEAABMAAAAAAAAAAAAA&#10;AAAAAAAAAFtDb250ZW50X1R5cGVzXS54bWxQSwECLQAUAAYACAAAACEAWvQsW78AAAAVAQAACwAA&#10;AAAAAAAAAAAAAAAfAQAAX3JlbHMvLnJlbHNQSwECLQAUAAYACAAAACEACE1FOMMAAADcAAAADwAA&#10;AAAAAAAAAAAAAAAHAgAAZHJzL2Rvd25yZXYueG1sUEsFBgAAAAADAAMAtwAAAPcCAAAAAA==&#10;">
                            <v:shape id="Arrow: Chevron 571" o:spid="_x0000_s1302" type="#_x0000_t55" style="position:absolute;left:29879;top:4797;width:40582;height:47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" adj="21271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70CD3275" w14:textId="77777777" w:rsidR="00522C6A" w:rsidRPr="00C770CE" w:rsidRDefault="00522C6A" w:rsidP="00522C6A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</w:pPr>
                                    <w:r w:rsidRPr="00C770CE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>PHÉP DỜI HÌNH, HAI HÌNH BẰNG NHAU</w:t>
                                    </w:r>
                                  </w:p>
                                </w:txbxContent>
                              </v:textbox>
                            </v:shape>
                            <v:shape id="Freeform: Shape 572" o:spid="_x0000_s1303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573" o:spid="_x0000_s1304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574" o:spid="_x0000_s1305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575" o:spid="_x0000_s1306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76" o:spid="_x0000_s1307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308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589B50EA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⑥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AE3BDF9" w14:textId="77777777" w:rsidR="00522C6A" w:rsidRPr="003E0C5C" w:rsidRDefault="00522C6A" w:rsidP="00522C6A">
      <w:pPr>
        <w:spacing w:line="240" w:lineRule="auto"/>
        <w:ind w:left="284"/>
      </w:pPr>
      <w:r w:rsidRPr="003E0C5C">
        <w:rPr>
          <w:noProof/>
        </w:rPr>
        <mc:AlternateContent>
          <mc:Choice Requires="wpg">
            <w:drawing>
              <wp:inline distT="0" distB="0" distL="0" distR="0" wp14:anchorId="2E55A362" wp14:editId="2669AD1C">
                <wp:extent cx="3686175" cy="509073"/>
                <wp:effectExtent l="0" t="0" r="28575" b="43815"/>
                <wp:docPr id="57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6175" cy="509073"/>
                          <a:chOff x="0" y="0"/>
                          <a:chExt cx="3505200" cy="509073"/>
                        </a:xfrm>
                      </wpg:grpSpPr>
                      <wpg:grpSp>
                        <wpg:cNvPr id="579" name="Group 57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580" name="Group 58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581" name="Group 58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582" name="Rectangle: Single Corner Snipped 58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83" name="Group 583"/>
                              <wpg:cNvGrpSpPr/>
                              <wpg:grpSpPr>
                                <a:xfrm>
                                  <a:off x="903804" y="18788"/>
                                  <a:ext cx="2487095" cy="490285"/>
                                  <a:chOff x="903804" y="18788"/>
                                  <a:chExt cx="2487095" cy="490285"/>
                                </a:xfrm>
                              </wpg:grpSpPr>
                              <wpg:grpSp>
                                <wpg:cNvPr id="584" name="Group 584"/>
                                <wpg:cNvGrpSpPr/>
                                <wpg:grpSpPr>
                                  <a:xfrm>
                                    <a:off x="1006166" y="122993"/>
                                    <a:ext cx="2384733" cy="386080"/>
                                    <a:chOff x="1006166" y="122993"/>
                                    <a:chExt cx="2384733" cy="386080"/>
                                  </a:xfrm>
                                </wpg:grpSpPr>
                                <wps:wsp>
                                  <wps:cNvPr id="585" name="Arrow: Chevron 58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4C34377" w14:textId="77777777" w:rsidR="00522C6A" w:rsidRPr="00531501" w:rsidRDefault="00522C6A" w:rsidP="00522C6A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86" name="Group 58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587" name="Freeform: Shape 58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8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F0DE1BF" w14:textId="77777777" w:rsidR="00522C6A" w:rsidRDefault="00522C6A" w:rsidP="00522C6A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89" name="Group 58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590" name="Freeform: Shape 59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91" name="Flowchart: Terminator 59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92" name="Flowchart: Direct Access Storage 59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93" name="Flowchart: Preparation 59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594" name="Group 59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595" name="Freeform: Shape 59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59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6CBD40" w14:textId="77777777" w:rsidR="00522C6A" w:rsidRDefault="00522C6A" w:rsidP="00522C6A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E55A362" id="_x0000_s1309" style="width:290.25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">
                <v:group id="Group 579" o:spid="_x0000_s1310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yl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bLV/g7E46A3P4CAAD//wMAUEsBAi0AFAAGAAgAAAAhANvh9svuAAAAhQEAABMAAAAAAAAA&#10;AAAAAAAAAAAAAFtDb250ZW50X1R5cGVzXS54bWxQSwECLQAUAAYACAAAACEAWvQsW78AAAAVAQAA&#10;CwAAAAAAAAAAAAAAAAAfAQAAX3JlbHMvLnJlbHNQSwECLQAUAAYACAAAACEAmXfspcYAAADcAAAA&#10;DwAAAAAAAAAAAAAAAAAHAgAAZHJzL2Rvd25yZXYueG1sUEsFBgAAAAADAAMAtwAAAPoCAAAAAA==&#10;">
                  <v:group id="Group 580" o:spid="_x0000_s1311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DUf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">
                    <v:group id="Group 581" o:spid="_x0000_s1312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JCE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ZJDP9nwhGQ6z8AAAD//wMAUEsBAi0AFAAGAAgAAAAhANvh9svuAAAAhQEAABMAAAAAAAAA&#10;AAAAAAAAAAAAAFtDb250ZW50X1R5cGVzXS54bWxQSwECLQAUAAYACAAAACEAWvQsW78AAAAVAQAA&#10;CwAAAAAAAAAAAAAAAAAfAQAAX3JlbHMvLnJlbHNQSwECLQAUAAYACAAAACEAUtSQhMYAAADcAAAA&#10;DwAAAAAAAAAAAAAAAAAHAgAAZHJzL2Rvd25yZXYueG1sUEsFBgAAAAADAAMAtwAAAPoCAAAAAA==&#10;">
                      <v:shape id="Rectangle: Single Corner Snipped 582" o:spid="_x0000_s1313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583" o:spid="_x0000_s1314" style="position:absolute;left:9038;top:187;width:24870;height:4903" coordorigin="9038,187" coordsize="2487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qto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sZzD/5lwBOTmDwAA//8DAFBLAQItABQABgAIAAAAIQDb4fbL7gAAAIUBAAATAAAAAAAAAAAA&#10;AAAAAAAAAABbQ29udGVudF9UeXBlc10ueG1sUEsBAi0AFAAGAAgAAAAhAFr0LFu/AAAAFQEAAAsA&#10;AAAAAAAAAAAAAAAAHwEAAF9yZWxzLy5yZWxzUEsBAi0AFAAGAAgAAAAhAM1Kq2jEAAAA3AAAAA8A&#10;AAAAAAAAAAAAAAAABwIAAGRycy9kb3ducmV2LnhtbFBLBQYAAAAAAwADALcAAAD4AgAAAAA=&#10;">
                        <v:group id="Group 584" o:spid="_x0000_s1315" style="position:absolute;left:10061;top:1229;width:23847;height:3861" coordorigin="10061,1229" coordsize="2384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zMc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tX+D3TDgCMv0BAAD//wMAUEsBAi0AFAAGAAgAAAAhANvh9svuAAAAhQEAABMAAAAAAAAA&#10;AAAAAAAAAAAAAFtDb250ZW50X1R5cGVzXS54bWxQSwECLQAUAAYACAAAACEAWvQsW78AAAAVAQAA&#10;CwAAAAAAAAAAAAAAAAAfAQAAX3JlbHMvLnJlbHNQSwECLQAUAAYACAAAACEAQqMzHMYAAADcAAAA&#10;DwAAAAAAAAAAAAAAAAAHAgAAZHJzL2Rvd25yZXYueG1sUEsFBgAAAAADAAMAtwAAAPoCAAAAAA==&#10;">
                          <v:shape id="Arrow: Chevron 585" o:spid="_x0000_s1316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4C34377" w14:textId="77777777" w:rsidR="00522C6A" w:rsidRPr="00531501" w:rsidRDefault="00522C6A" w:rsidP="00522C6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586" o:spid="_x0000_s1317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jw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yFP7OhCMgN78AAAD//wMAUEsBAi0AFAAGAAgAAAAhANvh9svuAAAAhQEAABMAAAAAAAAA&#10;AAAAAAAAAAAAAFtDb250ZW50X1R5cGVzXS54bWxQSwECLQAUAAYACAAAACEAWvQsW78AAAAVAQAA&#10;CwAAAAAAAAAAAAAAAAAfAQAAX3JlbHMvLnJlbHNQSwECLQAUAAYACAAAACEA3T0I8MYAAADcAAAA&#10;DwAAAAAAAAAAAAAAAAAHAgAAZHJzL2Rvd25yZXYueG1sUEsFBgAAAAADAAMAtwAAAPoCAAAAAA==&#10;">
                            <v:shape id="Freeform: Shape 587" o:spid="_x0000_s1318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19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" filled="f" stroked="f">
                              <v:textbox>
                                <w:txbxContent>
                                  <w:p w14:paraId="5F0DE1BF" w14:textId="77777777" w:rsidR="00522C6A" w:rsidRDefault="00522C6A" w:rsidP="00522C6A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89" o:spid="_x0000_s1320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pyC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SBZb+D3TDgCcvcDAAD//wMAUEsBAi0AFAAGAAgAAAAhANvh9svuAAAAhQEAABMAAAAAAAAA&#10;AAAAAAAAAAAAAFtDb250ZW50X1R5cGVzXS54bWxQSwECLQAUAAYACAAAACEAWvQsW78AAAAVAQAA&#10;CwAAAAAAAAAAAAAAAAAfAQAAX3JlbHMvLnJlbHNQSwECLQAUAAYACAAAACEArKKcgsYAAADcAAAA&#10;DwAAAAAAAAAAAAAAAAAHAgAAZHJzL2Rvd25yZXYueG1sUEsFBgAAAAADAAMAtwAAAPoCAAAAAA==&#10;">
                          <v:shape id="Freeform: Shape 590" o:spid="_x0000_s1321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91" o:spid="_x0000_s1322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592" o:spid="_x0000_s1323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593" o:spid="_x0000_s1324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594" o:spid="_x0000_s1325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qXB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QvC/g9E46A3D4AAAD//wMAUEsBAi0AFAAGAAgAAAAhANvh9svuAAAAhQEAABMAAAAAAAAA&#10;AAAAAAAAAAAAAFtDb250ZW50X1R5cGVzXS54bWxQSwECLQAUAAYACAAAACEAWvQsW78AAAAVAQAA&#10;CwAAAAAAAAAAAAAAAAAfAQAAX3JlbHMvLnJlbHNQSwECLQAUAAYACAAAACEAx3qlwcYAAADcAAAA&#10;DwAAAAAAAAAAAAAAAAAHAgAAZHJzL2Rvd25yZXYueG1sUEsFBgAAAAADAAMAtwAAAPoCAAAAAA==&#10;">
                  <v:shape id="Freeform: Shape 595" o:spid="_x0000_s1326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27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" filled="f" stroked="f">
                    <v:textbox>
                      <w:txbxContent>
                        <w:p w14:paraId="616CBD40" w14:textId="77777777" w:rsidR="00522C6A" w:rsidRDefault="00522C6A" w:rsidP="00522C6A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DFBC895" w14:textId="77777777" w:rsidR="00522C6A" w:rsidRPr="003E0C5C" w:rsidRDefault="00522C6A" w:rsidP="00522C6A">
      <w:pPr>
        <w:spacing w:line="240" w:lineRule="auto"/>
        <w:ind w:left="284"/>
      </w:pPr>
      <w:r w:rsidRPr="003E0C5C">
        <w:rPr>
          <w:noProof/>
        </w:rPr>
        <mc:AlternateContent>
          <mc:Choice Requires="wpg">
            <w:drawing>
              <wp:inline distT="0" distB="0" distL="0" distR="0" wp14:anchorId="3F22E217" wp14:editId="38485ACE">
                <wp:extent cx="6615197" cy="3053299"/>
                <wp:effectExtent l="0" t="0" r="14605" b="13970"/>
                <wp:docPr id="59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053299"/>
                          <a:chOff x="-12333" y="-4628"/>
                          <a:chExt cx="6513454" cy="1037155"/>
                        </a:xfrm>
                      </wpg:grpSpPr>
                      <wps:wsp>
                        <wps:cNvPr id="598" name="Rectangle: Diagonal Corners Rounded 598"/>
                        <wps:cNvSpPr/>
                        <wps:spPr>
                          <a:xfrm>
                            <a:off x="-9" y="-29"/>
                            <a:ext cx="6501130" cy="10325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42A104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E27CF2D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843B815" w14:textId="77777777" w:rsidR="00522C6A" w:rsidRPr="00F35B22" w:rsidRDefault="00522C6A" w:rsidP="00522C6A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 Định nghĩa</w:t>
                              </w:r>
                            </w:p>
                            <w:tbl>
                              <w:tblPr>
                                <w:tblStyle w:val="TableGrid"/>
                                <w:tblW w:w="983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43"/>
                                <w:gridCol w:w="3491"/>
                              </w:tblGrid>
                              <w:tr w:rsidR="00522C6A" w:rsidRPr="00F35B22" w14:paraId="25E8BE46" w14:textId="77777777" w:rsidTr="00C770CE">
                                <w:trPr>
                                  <w:trHeight w:val="2922"/>
                                </w:trPr>
                                <w:tc>
                                  <w:tcPr>
                                    <w:tcW w:w="6343" w:type="dxa"/>
                                    <w:shd w:val="clear" w:color="auto" w:fill="auto"/>
                                  </w:tcPr>
                                  <w:p w14:paraId="68F9DA17" w14:textId="77777777" w:rsidR="00522C6A" w:rsidRPr="00271FD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ind w:left="746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Phép dời hình là PBH bảo toàn khoảng cách giữa hai điểm bất kì.</w:t>
                                    </w:r>
                                  </w:p>
                                  <w:p w14:paraId="543083BD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  <w:p w14:paraId="643ACC44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Nhận xét:</w:t>
                                    </w:r>
                                  </w:p>
                                  <w:p w14:paraId="3EBB280B" w14:textId="77777777" w:rsidR="00522C6A" w:rsidRPr="00271FD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Các phép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position w:val="-14"/>
                                      </w:rPr>
                                      <w:object w:dxaOrig="279" w:dyaOrig="400" w14:anchorId="10681036">
                                        <v:shape id="_x0000_i3173" type="#_x0000_t75" style="width:14.25pt;height:20.25pt" o:ole="">
                                          <v:imagedata r:id="rId4301" o:title=""/>
                                        </v:shape>
                                        <o:OLEObject Type="Embed" ProgID="Equation.DSMT4" ShapeID="_x0000_i3173" DrawAspect="Content" ObjectID="_1686899908" r:id="rId4302"/>
                                      </w:objec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, Đ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d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, Đ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O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, Q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(O,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  <w:vertAlign w:val="subscript"/>
                                      </w:rPr>
                                      <w:t>)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đều là những phép dời hình.</w:t>
                                    </w:r>
                                  </w:p>
                                  <w:p w14:paraId="2CFBF195" w14:textId="77777777" w:rsidR="00522C6A" w:rsidRPr="00F35B22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PBH có được bằng cách thực hiện liên tiếp hai phép dời hình là một phép dời hình.</w:t>
                                    </w:r>
                                  </w:p>
                                </w:tc>
                                <w:tc>
                                  <w:tcPr>
                                    <w:tcW w:w="3491" w:type="dxa"/>
                                    <w:shd w:val="clear" w:color="auto" w:fill="auto"/>
                                  </w:tcPr>
                                  <w:p w14:paraId="586FB4D3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5078D85F" w14:textId="77777777" w:rsidR="00522C6A" w:rsidRPr="00F35B22" w:rsidRDefault="00522C6A" w:rsidP="00C770CE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  <w:r w:rsidRPr="00F35B22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AEAF6F5" wp14:editId="23110194">
                                          <wp:extent cx="1356624" cy="1431235"/>
                                          <wp:effectExtent l="0" t="0" r="0" b="0"/>
                                          <wp:docPr id="2124572907" name="Picture 2124572907" descr="Hình học 11 Bài 6: Khái niệm về phép dời hình và hai hình bằng nhau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8" descr="Hình học 11 Bài 6: Khái niệm về phép dời hình và hai hình bằng nhau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30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56624" cy="14312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711868F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0663F1D2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  <w:p w14:paraId="4340BEE9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CD83DCC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EC7A80E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0C86FF20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1F62087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A4AB3D5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EE1D596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CBA1D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70CF12D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8D220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F5FB98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65DD027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8074D06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B22A58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B35681E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AE7F73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0044BF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99" name="Group 599"/>
                        <wpg:cNvGrpSpPr/>
                        <wpg:grpSpPr>
                          <a:xfrm>
                            <a:off x="-12333" y="-4628"/>
                            <a:ext cx="1521550" cy="152528"/>
                            <a:chOff x="-12333" y="-4628"/>
                            <a:chExt cx="1521550" cy="152528"/>
                          </a:xfrm>
                        </wpg:grpSpPr>
                        <wps:wsp>
                          <wps:cNvPr id="600" name="Rectangle: Folded Corner 600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01" name="TextBox 5"/>
                          <wps:cNvSpPr txBox="1"/>
                          <wps:spPr>
                            <a:xfrm>
                              <a:off x="-12333" y="-4628"/>
                              <a:ext cx="1521550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E7645E2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22E217" id="_x0000_s1328" style="width:520.9pt;height:240.4pt;mso-position-horizontal-relative:char;mso-position-vertical-relative:line" coordorigin="-123,-46" coordsize="65134,10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">
                <v:shape id="Rectangle: Diagonal Corners Rounded 598" o:spid="_x0000_s1329" style="position:absolute;width:65011;height:10325;visibility:visible;mso-wrap-style:square;v-text-anchor:middle" coordsize="6501130,10325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" adj="-11796480,,5400" path="m9778,l6473788,v15101,,27342,12241,27342,27342l6501130,1022778v,5400,-4378,9778,-9778,9778l27342,1032556c12241,1032556,,1020315,,1005214l,9778c,4378,4378,,97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778,0;6473788,0;6501130,27342;6501130,1022778;6491352,1032556;27342,1032556;0,1005214;0,9778;9778,0" o:connectangles="0,0,0,0,0,0,0,0,0" textboxrect="0,0,6501130,1032556"/>
                  <v:textbox>
                    <w:txbxContent>
                      <w:p w14:paraId="0342A104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2E27CF2D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843B815" w14:textId="77777777" w:rsidR="00522C6A" w:rsidRPr="00F35B22" w:rsidRDefault="00522C6A" w:rsidP="00522C6A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 Định nghĩa</w:t>
                        </w:r>
                      </w:p>
                      <w:tbl>
                        <w:tblPr>
                          <w:tblStyle w:val="TableGrid"/>
                          <w:tblW w:w="983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43"/>
                          <w:gridCol w:w="3491"/>
                        </w:tblGrid>
                        <w:tr w:rsidR="00522C6A" w:rsidRPr="00F35B22" w14:paraId="25E8BE46" w14:textId="77777777" w:rsidTr="00C770CE">
                          <w:trPr>
                            <w:trHeight w:val="2922"/>
                          </w:trPr>
                          <w:tc>
                            <w:tcPr>
                              <w:tcW w:w="6343" w:type="dxa"/>
                              <w:shd w:val="clear" w:color="auto" w:fill="auto"/>
                            </w:tcPr>
                            <w:p w14:paraId="68F9DA17" w14:textId="77777777" w:rsidR="00522C6A" w:rsidRPr="00271FD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ind w:left="746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Phép dời hình là PBH bảo toàn khoảng cách giữa hai điểm bất kì.</w:t>
                              </w:r>
                            </w:p>
                            <w:p w14:paraId="543083BD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643ACC44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Nhận xét:</w:t>
                              </w:r>
                            </w:p>
                            <w:p w14:paraId="3EBB280B" w14:textId="77777777" w:rsidR="00522C6A" w:rsidRPr="00271FD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Các phép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position w:val="-14"/>
                                </w:rPr>
                                <w:object w:dxaOrig="279" w:dyaOrig="400" w14:anchorId="10681036">
                                  <v:shape id="_x0000_i3173" type="#_x0000_t75" style="width:14.25pt;height:20.25pt" o:ole="">
                                    <v:imagedata r:id="rId4301" o:title=""/>
                                  </v:shape>
                                  <o:OLEObject Type="Embed" ProgID="Equation.DSMT4" ShapeID="_x0000_i3173" DrawAspect="Content" ObjectID="_1686899908" r:id="rId4304"/>
                                </w:objec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, Đ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d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, Đ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O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, Q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(O,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sym w:font="Symbol" w:char="F061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vertAlign w:val="subscript"/>
                                </w:rPr>
                                <w:t>)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đều là những phép dời hình.</w:t>
                              </w:r>
                            </w:p>
                            <w:p w14:paraId="2CFBF195" w14:textId="77777777" w:rsidR="00522C6A" w:rsidRPr="00F35B22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PBH có được bằng cách thực hiện liên tiếp hai phép dời hình là một phép dời hình.</w:t>
                              </w:r>
                            </w:p>
                          </w:tc>
                          <w:tc>
                            <w:tcPr>
                              <w:tcW w:w="3491" w:type="dxa"/>
                              <w:shd w:val="clear" w:color="auto" w:fill="auto"/>
                            </w:tcPr>
                            <w:p w14:paraId="586FB4D3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5078D85F" w14:textId="77777777" w:rsidR="00522C6A" w:rsidRPr="00F35B22" w:rsidRDefault="00522C6A" w:rsidP="00C770CE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  <w:r w:rsidRPr="00F35B22">
                                <w:rPr>
                                  <w:noProof/>
                                </w:rPr>
                                <w:drawing>
                                  <wp:inline distT="0" distB="0" distL="0" distR="0" wp14:anchorId="7AEAF6F5" wp14:editId="23110194">
                                    <wp:extent cx="1356624" cy="1431235"/>
                                    <wp:effectExtent l="0" t="0" r="0" b="0"/>
                                    <wp:docPr id="2124572907" name="Picture 2124572907" descr="Hình học 11 Bài 6: Khái niệm về phép dời hình và hai hình bằng nhau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8" descr="Hình học 11 Bài 6: Khái niệm về phép dời hình và hai hình bằng nhau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3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56624" cy="14312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711868F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0663F1D2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340BEE9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</w:tc>
                        </w:tr>
                      </w:tbl>
                      <w:p w14:paraId="6CD83DCC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EC7A80E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0C86FF20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1F62087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A4AB3D5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EE1D596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CBA1D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70CF12D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8D220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F5FB98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65DD027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8074D06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B22A58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B35681E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AE7F73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0044BF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99" o:spid="_x0000_s1330" style="position:absolute;left:-123;top:-46;width:15215;height:1525" coordorigin="-123,-46" coordsize="15215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wpfxQAAANw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">
                  <v:shape id="Rectangle: Folded Corner 600" o:spid="_x0000_s1331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32" type="#_x0000_t202" style="position:absolute;left:-123;top:-46;width:1521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  <v:textbox>
                      <w:txbxContent>
                        <w:p w14:paraId="5E7645E2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F4ACEC7" w14:textId="77777777" w:rsidR="00522C6A" w:rsidRPr="003E0C5C" w:rsidRDefault="00522C6A" w:rsidP="00522C6A">
      <w:pPr>
        <w:spacing w:line="240" w:lineRule="auto"/>
        <w:ind w:left="284"/>
      </w:pPr>
      <w:r w:rsidRPr="003E0C5C">
        <w:rPr>
          <w:noProof/>
        </w:rPr>
        <mc:AlternateContent>
          <mc:Choice Requires="wpg">
            <w:drawing>
              <wp:inline distT="0" distB="0" distL="0" distR="0" wp14:anchorId="4AD0717E" wp14:editId="399ED4C0">
                <wp:extent cx="6615197" cy="3713260"/>
                <wp:effectExtent l="0" t="0" r="14605" b="20955"/>
                <wp:docPr id="60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13260"/>
                          <a:chOff x="-12333" y="-4628"/>
                          <a:chExt cx="6513454" cy="1751854"/>
                        </a:xfrm>
                      </wpg:grpSpPr>
                      <wps:wsp>
                        <wps:cNvPr id="603" name="Rectangle: Diagonal Corners Rounded 603"/>
                        <wps:cNvSpPr/>
                        <wps:spPr>
                          <a:xfrm>
                            <a:off x="-9" y="-30"/>
                            <a:ext cx="6501130" cy="17472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9ED792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CC0C0D3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9B22EBF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522C6A" w:rsidRPr="00F35B22" w14:paraId="6BD0F2B8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43B85C42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Phép dời hình:</w:t>
                                    </w:r>
                                  </w:p>
                                  <w:p w14:paraId="12B82805" w14:textId="77777777" w:rsidR="00522C6A" w:rsidRPr="00271FDF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1) Biến 3 điểm thẳng hàng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 3 điểm thẳng hàng và bảo toàn thứ tự giữa các điểm.</w:t>
                                    </w:r>
                                  </w:p>
                                  <w:p w14:paraId="3DE40BB4" w14:textId="77777777" w:rsidR="00522C6A" w:rsidRPr="00271FDF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2) Biến đường thẳng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đường thẳng, tia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tia, đoạn thẳng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đoạn thẳng bằng nó.</w:t>
                                    </w:r>
                                  </w:p>
                                  <w:p w14:paraId="70A1C198" w14:textId="77777777" w:rsidR="00522C6A" w:rsidRPr="00271FDF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3) Biến tam giác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tam giác bằng nó, góc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góc bằng nó.</w:t>
                                    </w:r>
                                  </w:p>
                                  <w:p w14:paraId="088CCFD2" w14:textId="77777777" w:rsidR="00522C6A" w:rsidRPr="00271FDF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4) Biến đường tròn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đường tròn có cùng bán kính.</w:t>
                                    </w:r>
                                  </w:p>
                                  <w:p w14:paraId="1D0D5879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FF0000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Chú ý:</w:t>
                                    </w:r>
                                  </w:p>
                                  <w:p w14:paraId="2407E1BE" w14:textId="77777777" w:rsidR="00522C6A" w:rsidRPr="00271FDF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a) Nếu PDH biến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ABC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A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B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C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thì nó cũng biến trọng tâm, trực tâm, tâm các đường tròn ngoại tiếp, nội tiếp của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ABC tương ứng thành trọng tâm, trực tâm, tâm các đường tròn ngoại tiếp, nội tiếp của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44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A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B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C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2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.</w:t>
                                    </w:r>
                                  </w:p>
                                  <w:p w14:paraId="5D6BE9F3" w14:textId="77777777" w:rsidR="00522C6A" w:rsidRPr="00271FDF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b) Phép dời hình biến đa giác n cạnh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đa giác n cạnh,  đỉnh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đỉnh, cạnh </w:t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sym w:font="Symbol" w:char="F0AE"/>
                                    </w:r>
                                    <w:r w:rsidRPr="00271FD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cạnh.</w:t>
                                    </w:r>
                                  </w:p>
                                  <w:p w14:paraId="0FFAE466" w14:textId="77777777" w:rsidR="00522C6A" w:rsidRPr="00F35B22" w:rsidRDefault="00522C6A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2718DDB8" w14:textId="77777777" w:rsidR="00522C6A" w:rsidRPr="00F35B22" w:rsidRDefault="00522C6A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7FFEAC50" w14:textId="77777777" w:rsidR="00522C6A" w:rsidRPr="00F35B22" w:rsidRDefault="00522C6A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68257C69" w14:textId="77777777" w:rsidR="00522C6A" w:rsidRPr="00F35B22" w:rsidRDefault="00522C6A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0122B206" w14:textId="77777777" w:rsidR="00522C6A" w:rsidRPr="00F35B22" w:rsidRDefault="00522C6A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2B14368B" w14:textId="77777777" w:rsidR="00522C6A" w:rsidRPr="00F35B22" w:rsidRDefault="00522C6A" w:rsidP="007C5E11">
                                    <w:pPr>
                                      <w:ind w:right="-1179"/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  <w:shd w:val="clear" w:color="auto" w:fill="auto"/>
                                  </w:tcPr>
                                  <w:p w14:paraId="417D4C56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</w:rPr>
                                      <w:object w:dxaOrig="2387" w:dyaOrig="2054" w14:anchorId="62EF6266">
                                        <v:shape id="_x0000_i3174" type="#_x0000_t75" style="width:90.75pt;height:71.25pt" o:ole="">
                                          <v:imagedata r:id="rId4305" o:title=""/>
                                        </v:shape>
                                        <o:OLEObject Type="Embed" ProgID="Visio.Drawing.11" ShapeID="_x0000_i3174" DrawAspect="Content" ObjectID="_1686899909" r:id="rId4306"/>
                                      </w:object>
                                    </w:r>
                                  </w:p>
                                  <w:p w14:paraId="7EE65C69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66743682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  <w:r w:rsidRPr="00F35B22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7D4D322" wp14:editId="1AB4997E">
                                          <wp:extent cx="2012130" cy="1749901"/>
                                          <wp:effectExtent l="0" t="0" r="7620" b="3175"/>
                                          <wp:docPr id="2124572910" name="Picture 21245729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30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015485" cy="175281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35BF790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4A351D16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72A9C3A9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75C40F18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7D8410B7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4E822634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72007E1E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17F32DF3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6736903A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3347EFD1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69C7EA3B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  <w:p w14:paraId="3571DA50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</w:p>
                                </w:tc>
                              </w:tr>
                              <w:tr w:rsidR="00522C6A" w:rsidRPr="00F35B22" w14:paraId="2B8552FF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49FC7DDF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  <w:p w14:paraId="7675A5C1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  <w:shd w:val="clear" w:color="auto" w:fill="auto"/>
                                  </w:tcPr>
                                  <w:p w14:paraId="1A64E3D6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:rsidRPr="00F35B22" w14:paraId="739A6655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4CDDAB4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584BEB9A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:rsidRPr="00F35B22" w14:paraId="3E82788A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554C098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1F6D487C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E572884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0BA1662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5DF9A3E9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121A94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A92800C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14735DB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3EA092B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46EA524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C22CD9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3F4159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BAB5DF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DFEAE1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427C6C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AC2E67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7CDFEF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8A7CEB6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04" name="Group 60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605" name="Rectangle: Folded Corner 60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0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D713DF5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D0717E" id="_x0000_s1333" style="width:520.9pt;height:292.4pt;mso-position-horizontal-relative:char;mso-position-vertical-relative:line" coordorigin="-123,-46" coordsize="65134,17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">
                <v:shape id="Rectangle: Diagonal Corners Rounded 603" o:spid="_x0000_s1334" style="position:absolute;width:65011;height:17472;visibility:visible;mso-wrap-style:square;v-text-anchor:middle" coordsize="6501130,1747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" adj="-11796480,,5400" path="m16547,l6454863,v25553,,46267,20714,46267,46267l6501130,1730709v,9139,-7408,16547,-16547,16547l46267,1747256c20714,1747256,,1726542,,1700989l,16547c,7408,7408,,165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547,0;6454863,0;6501130,46267;6501130,1730709;6484583,1747256;46267,1747256;0,1700989;0,16547;16547,0" o:connectangles="0,0,0,0,0,0,0,0,0" textboxrect="0,0,6501130,1747256"/>
                  <v:textbox>
                    <w:txbxContent>
                      <w:p w14:paraId="149ED792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2CC0C0D3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9B22EBF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522C6A" w:rsidRPr="00F35B22" w14:paraId="6BD0F2B8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43B85C42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Phép dời hình:</w:t>
                              </w:r>
                            </w:p>
                            <w:p w14:paraId="12B82805" w14:textId="77777777" w:rsidR="00522C6A" w:rsidRPr="00271FDF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1) Biến 3 điểm thẳng hàng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3 điểm thẳng hàng và bảo toàn thứ tự giữa các điểm.</w:t>
                              </w:r>
                            </w:p>
                            <w:p w14:paraId="3DE40BB4" w14:textId="77777777" w:rsidR="00522C6A" w:rsidRPr="00271FDF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2) Biến đường thẳng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đường thẳng, tia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tia, đoạn thẳng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đoạn thẳng bằng nó.</w:t>
                              </w:r>
                            </w:p>
                            <w:p w14:paraId="70A1C198" w14:textId="77777777" w:rsidR="00522C6A" w:rsidRPr="00271FDF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3) Biến tam giác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tam giác bằng nó, góc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góc bằng nó.</w:t>
                              </w:r>
                            </w:p>
                            <w:p w14:paraId="088CCFD2" w14:textId="77777777" w:rsidR="00522C6A" w:rsidRPr="00271FDF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4) Biến đường tròn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đường tròn có cùng bán kính.</w:t>
                              </w:r>
                            </w:p>
                            <w:p w14:paraId="1D0D5879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FF0000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Chú ý:</w:t>
                              </w:r>
                            </w:p>
                            <w:p w14:paraId="2407E1BE" w14:textId="77777777" w:rsidR="00522C6A" w:rsidRPr="00271FDF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a) Nếu PDH biến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ABC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A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B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C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thì nó cũng biến trọng tâm, trực tâm, tâm các đường tròn ngoại tiếp, nội tiếp của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ABC tương ứng thành trọng tâm, trực tâm, tâm các đường tròn ngoại tiếp, nội tiếp của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44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A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B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C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2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>.</w:t>
                              </w:r>
                            </w:p>
                            <w:p w14:paraId="5D6BE9F3" w14:textId="77777777" w:rsidR="00522C6A" w:rsidRPr="00271FDF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b) Phép dời hình biến đa giác n cạnh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đa giác n cạnh,  đỉnh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đỉnh, cạnh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sym w:font="Symbol" w:char="F0AE"/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cạnh.</w:t>
                              </w:r>
                            </w:p>
                            <w:p w14:paraId="0FFAE466" w14:textId="77777777" w:rsidR="00522C6A" w:rsidRPr="00F35B22" w:rsidRDefault="00522C6A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2718DDB8" w14:textId="77777777" w:rsidR="00522C6A" w:rsidRPr="00F35B22" w:rsidRDefault="00522C6A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7FFEAC50" w14:textId="77777777" w:rsidR="00522C6A" w:rsidRPr="00F35B22" w:rsidRDefault="00522C6A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68257C69" w14:textId="77777777" w:rsidR="00522C6A" w:rsidRPr="00F35B22" w:rsidRDefault="00522C6A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0122B206" w14:textId="77777777" w:rsidR="00522C6A" w:rsidRPr="00F35B22" w:rsidRDefault="00522C6A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2B14368B" w14:textId="77777777" w:rsidR="00522C6A" w:rsidRPr="00F35B22" w:rsidRDefault="00522C6A" w:rsidP="007C5E11">
                              <w:pPr>
                                <w:ind w:right="-1179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  <w:shd w:val="clear" w:color="auto" w:fill="auto"/>
                            </w:tcPr>
                            <w:p w14:paraId="417D4C56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</w:rPr>
                                <w:object w:dxaOrig="2387" w:dyaOrig="2054" w14:anchorId="62EF6266">
                                  <v:shape id="_x0000_i3174" type="#_x0000_t75" style="width:90.75pt;height:71.25pt" o:ole="">
                                    <v:imagedata r:id="rId4305" o:title=""/>
                                  </v:shape>
                                  <o:OLEObject Type="Embed" ProgID="Visio.Drawing.11" ShapeID="_x0000_i3174" DrawAspect="Content" ObjectID="_1686899909" r:id="rId4308"/>
                                </w:object>
                              </w:r>
                            </w:p>
                            <w:p w14:paraId="7EE65C69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66743682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  <w:r w:rsidRPr="00F35B22">
                                <w:rPr>
                                  <w:noProof/>
                                </w:rPr>
                                <w:drawing>
                                  <wp:inline distT="0" distB="0" distL="0" distR="0" wp14:anchorId="57D4D322" wp14:editId="1AB4997E">
                                    <wp:extent cx="2012130" cy="1749901"/>
                                    <wp:effectExtent l="0" t="0" r="7620" b="3175"/>
                                    <wp:docPr id="2124572910" name="Picture 21245729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30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015485" cy="175281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35BF790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4A351D16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72A9C3A9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75C40F18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7D8410B7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4E822634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72007E1E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17F32DF3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6736903A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3347EFD1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69C7EA3B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  <w:p w14:paraId="3571DA50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</w:p>
                          </w:tc>
                        </w:tr>
                        <w:tr w:rsidR="00522C6A" w:rsidRPr="00F35B22" w14:paraId="2B8552FF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49FC7DDF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675A5C1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  <w:shd w:val="clear" w:color="auto" w:fill="auto"/>
                            </w:tcPr>
                            <w:p w14:paraId="1A64E3D6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:rsidRPr="00F35B22" w14:paraId="739A6655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4CDDAB4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584BEB9A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:rsidRPr="00F35B22" w14:paraId="3E82788A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554C098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1F6D487C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</w:tbl>
                      <w:p w14:paraId="2E572884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0BA1662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5DF9A3E9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121A94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A92800C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14735DB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3EA092B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46EA524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C22CD9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3F4159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BAB5DF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DFEAE1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427C6C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AC2E67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7CDFEF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8A7CEB6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604" o:spid="_x0000_s1335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    <v:shape id="Rectangle: Folded Corner 605" o:spid="_x0000_s1336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37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" filled="f" stroked="f">
                    <v:textbox>
                      <w:txbxContent>
                        <w:p w14:paraId="1D713DF5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3EB692E" w14:textId="77777777" w:rsidR="00522C6A" w:rsidRPr="003E0C5C" w:rsidRDefault="00522C6A" w:rsidP="00522C6A">
      <w:pPr>
        <w:spacing w:line="240" w:lineRule="auto"/>
        <w:ind w:left="284"/>
      </w:pPr>
      <w:r w:rsidRPr="003E0C5C">
        <w:rPr>
          <w:noProof/>
        </w:rPr>
        <w:lastRenderedPageBreak/>
        <mc:AlternateContent>
          <mc:Choice Requires="wpg">
            <w:drawing>
              <wp:inline distT="0" distB="0" distL="0" distR="0" wp14:anchorId="1D54ABC2" wp14:editId="544DFB6E">
                <wp:extent cx="6615197" cy="1771650"/>
                <wp:effectExtent l="0" t="0" r="14605" b="19050"/>
                <wp:docPr id="60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71650"/>
                          <a:chOff x="-12333" y="-4628"/>
                          <a:chExt cx="6513454" cy="835835"/>
                        </a:xfrm>
                      </wpg:grpSpPr>
                      <wps:wsp>
                        <wps:cNvPr id="608" name="Rectangle: Diagonal Corners Rounded 7"/>
                        <wps:cNvSpPr/>
                        <wps:spPr>
                          <a:xfrm>
                            <a:off x="-9" y="-30"/>
                            <a:ext cx="6501130" cy="8312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F6C25F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88B742E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8F4CEFE" w14:textId="77777777" w:rsidR="00522C6A" w:rsidRPr="00F35B2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F35B22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Pr="00F35B22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Khái niệm hai hình bằng nhau: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522C6A" w:rsidRPr="00F35B22" w14:paraId="5C74F90A" w14:textId="77777777" w:rsidTr="000E2B41">
                                <w:tc>
                                  <w:tcPr>
                                    <w:tcW w:w="6237" w:type="dxa"/>
                                    <w:shd w:val="clear" w:color="auto" w:fill="auto"/>
                                    <w:vAlign w:val="center"/>
                                  </w:tcPr>
                                  <w:p w14:paraId="12B5CEA7" w14:textId="77777777" w:rsidR="00522C6A" w:rsidRPr="00F35B22" w:rsidRDefault="00522C6A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</w:rPr>
                                      <w:sym w:font="Wingdings" w:char="F0B2"/>
                                    </w:r>
                                    <w:r w:rsidRPr="00F35B2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</w:rPr>
                                      <w:t>Định nghĩa:</w:t>
                                    </w:r>
                                  </w:p>
                                  <w:p w14:paraId="63C5911E" w14:textId="77777777" w:rsidR="00522C6A" w:rsidRPr="00F35B22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F35B22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Hai hình được gọi là bằng nhau nếu có một PDH biến hình này thành hình kia.</w:t>
                                    </w:r>
                                  </w:p>
                                  <w:p w14:paraId="2D5D0B6F" w14:textId="77777777" w:rsidR="00522C6A" w:rsidRPr="00F35B22" w:rsidRDefault="00522C6A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  <w:p w14:paraId="658C6B80" w14:textId="77777777" w:rsidR="00522C6A" w:rsidRPr="00F35B22" w:rsidRDefault="00522C6A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  <w:p w14:paraId="570506F5" w14:textId="77777777" w:rsidR="00522C6A" w:rsidRPr="00F35B22" w:rsidRDefault="00522C6A" w:rsidP="000E2B4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  <w:shd w:val="clear" w:color="auto" w:fill="auto"/>
                                  </w:tcPr>
                                  <w:p w14:paraId="76E8CFB3" w14:textId="77777777" w:rsidR="00522C6A" w:rsidRPr="00F35B22" w:rsidRDefault="00522C6A" w:rsidP="007C5E11">
                                    <w:pP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</w:rPr>
                                    </w:pPr>
                                    <w:r w:rsidRPr="00F35B22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4A163AB" wp14:editId="6E798FC1">
                                          <wp:extent cx="1457325" cy="898285"/>
                                          <wp:effectExtent l="0" t="0" r="0" b="0"/>
                                          <wp:docPr id="2124572911" name="Picture 21245729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30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59857" cy="8998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22C6A" w:rsidRPr="00F35B22" w14:paraId="12F86121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0E82EDF2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  <w:p w14:paraId="4FEF1350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  <w:shd w:val="clear" w:color="auto" w:fill="auto"/>
                                  </w:tcPr>
                                  <w:p w14:paraId="21C4B8F5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:rsidRPr="00F35B22" w14:paraId="7D43C2EE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DB2E576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3319BBBB" w14:textId="77777777" w:rsidR="00522C6A" w:rsidRPr="00F35B22" w:rsidRDefault="00522C6A" w:rsidP="007C5E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:rsidRPr="00F35B22" w14:paraId="6E23756E" w14:textId="77777777" w:rsidTr="007C5E11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2B9A2809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53FEB99C" w14:textId="77777777" w:rsidR="00522C6A" w:rsidRPr="00F35B22" w:rsidRDefault="00522C6A" w:rsidP="007C5E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15CDC0B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42727F2B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D85610C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0E8EDB0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2F35B18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CFA7F9D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FE5FFD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B517FF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66561F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802C951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DF1EB2F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D86436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8921F1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3E7E87A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CE6691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417EC6" w14:textId="77777777" w:rsidR="00522C6A" w:rsidRPr="00F35B22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35B22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09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6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11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8CCA09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54ABC2" id="_x0000_s1338" style="width:520.9pt;height:139.5pt;mso-position-horizontal-relative:char;mso-position-vertical-relative:line" coordorigin="-123,-46" coordsize="65134,83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">
                <v:shape id="Rectangle: Diagonal Corners Rounded 7" o:spid="_x0000_s1339" style="position:absolute;width:65011;height:8312;visibility:visible;mso-wrap-style:square;v-text-anchor:middle" coordsize="6501130,8312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" adj="-11796480,,5400" path="m7872,l6479119,v12156,,22011,9855,22011,22011l6501130,823365v,4348,-3524,7872,-7872,7872l22011,831237c9855,831237,,821382,,809226l,7872c,3524,3524,,787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872,0;6479119,0;6501130,22011;6501130,823365;6493258,831237;22011,831237;0,809226;0,7872;7872,0" o:connectangles="0,0,0,0,0,0,0,0,0" textboxrect="0,0,6501130,831237"/>
                  <v:textbox>
                    <w:txbxContent>
                      <w:p w14:paraId="0FF6C25F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88B742E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68F4CEFE" w14:textId="77777777" w:rsidR="00522C6A" w:rsidRPr="00F35B2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F35B22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Pr="00F35B22">
                          <w:rPr>
                            <w:b/>
                            <w:i/>
                            <w:iCs/>
                            <w:color w:val="0000CC"/>
                          </w:rPr>
                          <w:t>Khái niệm hai hình bằng nhau: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522C6A" w:rsidRPr="00F35B22" w14:paraId="5C74F90A" w14:textId="77777777" w:rsidTr="000E2B41">
                          <w:tc>
                            <w:tcPr>
                              <w:tcW w:w="6237" w:type="dxa"/>
                              <w:shd w:val="clear" w:color="auto" w:fill="auto"/>
                              <w:vAlign w:val="center"/>
                            </w:tcPr>
                            <w:p w14:paraId="12B5CEA7" w14:textId="77777777" w:rsidR="00522C6A" w:rsidRPr="00F35B22" w:rsidRDefault="00522C6A" w:rsidP="000E2B41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</w:rPr>
                                <w:sym w:font="Wingdings" w:char="F0B2"/>
                              </w:r>
                              <w:r w:rsidRPr="00F35B2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</w:rPr>
                                <w:t>Định nghĩa:</w:t>
                              </w:r>
                            </w:p>
                            <w:p w14:paraId="63C5911E" w14:textId="77777777" w:rsidR="00522C6A" w:rsidRPr="00F35B22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F35B22">
                                <w:rPr>
                                  <w:rFonts w:ascii="Chu Van An" w:hAnsi="Chu Van An" w:cs="Chu Van An"/>
                                  <w:i/>
                                </w:rPr>
                                <w:t>Hai hình được gọi là bằng nhau nếu có một PDH biến hình này thành hình kia.</w:t>
                              </w:r>
                            </w:p>
                            <w:p w14:paraId="2D5D0B6F" w14:textId="77777777" w:rsidR="00522C6A" w:rsidRPr="00F35B22" w:rsidRDefault="00522C6A" w:rsidP="000E2B41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658C6B80" w14:textId="77777777" w:rsidR="00522C6A" w:rsidRPr="00F35B22" w:rsidRDefault="00522C6A" w:rsidP="000E2B41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  <w:p w14:paraId="570506F5" w14:textId="77777777" w:rsidR="00522C6A" w:rsidRPr="00F35B22" w:rsidRDefault="00522C6A" w:rsidP="000E2B41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  <w:shd w:val="clear" w:color="auto" w:fill="auto"/>
                            </w:tcPr>
                            <w:p w14:paraId="76E8CFB3" w14:textId="77777777" w:rsidR="00522C6A" w:rsidRPr="00F35B22" w:rsidRDefault="00522C6A" w:rsidP="007C5E11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</w:pPr>
                              <w:r w:rsidRPr="00F35B22">
                                <w:rPr>
                                  <w:noProof/>
                                </w:rPr>
                                <w:drawing>
                                  <wp:inline distT="0" distB="0" distL="0" distR="0" wp14:anchorId="74A163AB" wp14:editId="6E798FC1">
                                    <wp:extent cx="1457325" cy="898285"/>
                                    <wp:effectExtent l="0" t="0" r="0" b="0"/>
                                    <wp:docPr id="2124572911" name="Picture 21245729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30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59857" cy="8998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22C6A" w:rsidRPr="00F35B22" w14:paraId="12F86121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0E82EDF2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FEF1350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  <w:shd w:val="clear" w:color="auto" w:fill="auto"/>
                            </w:tcPr>
                            <w:p w14:paraId="21C4B8F5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:rsidRPr="00F35B22" w14:paraId="7D43C2EE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DB2E576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3319BBBB" w14:textId="77777777" w:rsidR="00522C6A" w:rsidRPr="00F35B22" w:rsidRDefault="00522C6A" w:rsidP="007C5E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:rsidRPr="00F35B22" w14:paraId="6E23756E" w14:textId="77777777" w:rsidTr="007C5E11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2B9A2809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53FEB99C" w14:textId="77777777" w:rsidR="00522C6A" w:rsidRPr="00F35B22" w:rsidRDefault="00522C6A" w:rsidP="007C5E11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</w:rPr>
                              </w:pPr>
                            </w:p>
                          </w:tc>
                        </w:tr>
                      </w:tbl>
                      <w:p w14:paraId="615CDC0B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42727F2B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D85610C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0E8EDB0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2F35B18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CFA7F9D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FE5FFD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B517FF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66561F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802C951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DF1EB2F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D86436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8921F1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3E7E87A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CE6691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417EC6" w14:textId="77777777" w:rsidR="00522C6A" w:rsidRPr="00F35B22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35B22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340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P6k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ARL+H3TDgCcn0HAAD//wMAUEsBAi0AFAAGAAgAAAAhANvh9svuAAAAhQEAABMAAAAAAAAA&#10;AAAAAAAAAAAAAFtDb250ZW50X1R5cGVzXS54bWxQSwECLQAUAAYACAAAACEAWvQsW78AAAAVAQAA&#10;CwAAAAAAAAAAAAAAAAAfAQAAX3JlbHMvLnJlbHNQSwECLQAUAAYACAAAACEAGlT+pMYAAADcAAAA&#10;DwAAAAAAAAAAAAAAAAAHAgAAZHJzL2Rvd25yZXYueG1sUEsFBgAAAAADAAMAtwAAAPoCAAAAAA==&#10;">
                  <v:shape id="Rectangle: Folded Corner 9" o:spid="_x0000_s1341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42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" filled="f" stroked="f">
                    <v:textbox>
                      <w:txbxContent>
                        <w:p w14:paraId="488CCA09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92EEF16" w14:textId="77777777" w:rsidR="00522C6A" w:rsidRPr="003E0C5C" w:rsidRDefault="00522C6A" w:rsidP="00522C6A">
      <w:pPr>
        <w:spacing w:line="240" w:lineRule="auto"/>
      </w:pPr>
      <w:r w:rsidRPr="003E0C5C">
        <w:rPr>
          <w:b/>
          <w:bCs/>
          <w:color w:val="FF0000"/>
          <w:kern w:val="24"/>
        </w:rPr>
        <w:t xml:space="preserve">   </w:t>
      </w:r>
      <w:r w:rsidRPr="003E0C5C">
        <w:rPr>
          <w:noProof/>
        </w:rPr>
        <mc:AlternateContent>
          <mc:Choice Requires="wpg">
            <w:drawing>
              <wp:inline distT="0" distB="0" distL="0" distR="0" wp14:anchorId="4EB38F84" wp14:editId="59958BA6">
                <wp:extent cx="3325091" cy="509073"/>
                <wp:effectExtent l="0" t="0" r="85090" b="24765"/>
                <wp:docPr id="612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613" name="Group 613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614" name="Group 614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615" name="Group 615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616" name="Rectangle: Single Corner Snipped 616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17" name="Group 617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618" name="Group 618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619" name="Arrow: Chevron 619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A31765" w14:textId="77777777" w:rsidR="00522C6A" w:rsidRPr="00531501" w:rsidRDefault="00522C6A" w:rsidP="00522C6A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20" name="Group 620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621" name="Freeform: Shape 621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22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CAD9A3C" w14:textId="77777777" w:rsidR="00522C6A" w:rsidRDefault="00522C6A" w:rsidP="00522C6A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23" name="Group 623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624" name="Freeform: Shape 624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25" name="Flowchart: Terminator 625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26" name="Flowchart: Direct Access Storage 626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27" name="Flowchart: Preparation 627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628" name="Group 628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629" name="Freeform: Shape 629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630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57CBE33" w14:textId="77777777" w:rsidR="00522C6A" w:rsidRDefault="00522C6A" w:rsidP="00522C6A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EB38F84" id="_x0000_s1343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">
                <v:group id="Group 613" o:spid="_x0000_s1344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V+T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rCJE7idCUdA7v8AAAD//wMAUEsBAi0AFAAGAAgAAAAhANvh9svuAAAAhQEAABMAAAAAAAAA&#10;AAAAAAAAAAAAAFtDb250ZW50X1R5cGVzXS54bWxQSwECLQAUAAYACAAAACEAWvQsW78AAAAVAQAA&#10;CwAAAAAAAAAAAAAAAAAfAQAAX3JlbHMvLnJlbHNQSwECLQAUAAYACAAAACEA/mVfk8YAAADcAAAA&#10;DwAAAAAAAAAAAAAAAAAHAgAAZHJzL2Rvd25yZXYueG1sUEsFBgAAAAADAAMAtwAAAPoCAAAAAA==&#10;">
                  <v:group id="Group 614" o:spid="_x0000_s1345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fn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jFL/B3JhwBufkFAAD//wMAUEsBAi0AFAAGAAgAAAAhANvh9svuAAAAhQEAABMAAAAAAAAA&#10;AAAAAAAAAAAAAFtDb250ZW50X1R5cGVzXS54bWxQSwECLQAUAAYACAAAACEAWvQsW78AAAAVAQAA&#10;CwAAAAAAAAAAAAAAAAAfAQAAX3JlbHMvLnJlbHNQSwECLQAUAAYACAAAACEAcYzH58YAAADcAAAA&#10;DwAAAAAAAAAAAAAAAAAHAgAAZHJzL2Rvd25yZXYueG1sUEsFBgAAAAADAAMAtwAAAPoCAAAAAA==&#10;">
                    <v:group id="Group 615" o:spid="_x0000_s1346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J8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mWygN8z4QjI7Q8AAAD//wMAUEsBAi0AFAAGAAgAAAAhANvh9svuAAAAhQEAABMAAAAAAAAA&#10;AAAAAAAAAAAAAFtDb250ZW50X1R5cGVzXS54bWxQSwECLQAUAAYACAAAACEAWvQsW78AAAAVAQAA&#10;CwAAAAAAAAAAAAAAAAAfAQAAX3JlbHMvLnJlbHNQSwECLQAUAAYACAAAACEAHsBifMYAAADcAAAA&#10;DwAAAAAAAAAAAAAAAAAHAgAAZHJzL2Rvd25yZXYueG1sUEsFBgAAAAADAAMAtwAAAPoCAAAAAA==&#10;">
                      <v:shape id="Rectangle: Single Corner Snipped 616" o:spid="_x0000_s1347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617" o:spid="_x0000_s1348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mQ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I3uD3TDgCcn0HAAD//wMAUEsBAi0AFAAGAAgAAAAhANvh9svuAAAAhQEAABMAAAAAAAAA&#10;AAAAAAAAAAAAAFtDb250ZW50X1R5cGVzXS54bWxQSwECLQAUAAYACAAAACEAWvQsW78AAAAVAQAA&#10;CwAAAAAAAAAAAAAAAAAfAQAAX3JlbHMvLnJlbHNQSwECLQAUAAYACAAAACEAgV5ZkMYAAADcAAAA&#10;DwAAAAAAAAAAAAAAAAAHAgAAZHJzL2Rvd25yZXYueG1sUEsFBgAAAAADAAMAtwAAAPoCAAAAAA==&#10;">
                        <v:group id="Group 618" o:spid="_x0000_s1349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c3i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">
                          <v:shape id="Arrow: Chevron 619" o:spid="_x0000_s1350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A31765" w14:textId="77777777" w:rsidR="00522C6A" w:rsidRPr="00531501" w:rsidRDefault="00522C6A" w:rsidP="00522C6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620" o:spid="_x0000_s1351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          <v:shape id="Freeform: Shape 621" o:spid="_x0000_s1352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53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5CAD9A3C" w14:textId="77777777" w:rsidR="00522C6A" w:rsidRDefault="00522C6A" w:rsidP="00522C6A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23" o:spid="_x0000_s1354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ZUu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XgCzzPhCMjlAwAA//8DAFBLAQItABQABgAIAAAAIQDb4fbL7gAAAIUBAAATAAAAAAAAAAAA&#10;AAAAAAAAAABbQ29udGVudF9UeXBlc10ueG1sUEsBAi0AFAAGAAgAAAAhAFr0LFu/AAAAFQEAAAsA&#10;AAAAAAAAAAAAAAAAHwEAAF9yZWxzLy5yZWxzUEsBAi0AFAAGAAgAAAAhADAJlS7EAAAA3AAAAA8A&#10;AAAAAAAAAAAAAAAABwIAAGRycy9kb3ducmV2LnhtbFBLBQYAAAAAAwADALcAAAD4AgAAAAA=&#10;">
                          <v:shape id="Freeform: Shape 624" o:spid="_x0000_s1355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25" o:spid="_x0000_s1356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626" o:spid="_x0000_s1357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627" o:spid="_x0000_s1358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628" o:spid="_x0000_s1359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Qdf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WBvOhCMgtw8AAAD//wMAUEsBAi0AFAAGAAgAAAAhANvh9svuAAAAhQEAABMAAAAAAAAAAAAA&#10;AAAAAAAAAFtDb250ZW50X1R5cGVzXS54bWxQSwECLQAUAAYACAAAACEAWvQsW78AAAAVAQAACwAA&#10;AAAAAAAAAAAAAAAfAQAAX3JlbHMvLnJlbHNQSwECLQAUAAYACAAAACEAPq0HX8MAAADcAAAADwAA&#10;AAAAAAAAAAAAAAAHAgAAZHJzL2Rvd25yZXYueG1sUEsFBgAAAAADAAMAtwAAAPcCAAAAAA==&#10;">
                  <v:shape id="Freeform: Shape 629" o:spid="_x0000_s1360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61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hg4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aOf&#10;OD+eiUdAzp4AAAD//wMAUEsBAi0AFAAGAAgAAAAhANvh9svuAAAAhQEAABMAAAAAAAAAAAAAAAAA&#10;AAAAAFtDb250ZW50X1R5cGVzXS54bWxQSwECLQAUAAYACAAAACEAWvQsW78AAAAVAQAACwAAAAAA&#10;AAAAAAAAAAAfAQAAX3JlbHMvLnJlbHNQSwECLQAUAAYACAAAACEA4pYYOMAAAADcAAAADwAAAAAA&#10;AAAAAAAAAAAHAgAAZHJzL2Rvd25yZXYueG1sUEsFBgAAAAADAAMAtwAAAPQCAAAAAA==&#10;" filled="f" stroked="f">
                    <v:textbox>
                      <w:txbxContent>
                        <w:p w14:paraId="057CBE33" w14:textId="77777777" w:rsidR="00522C6A" w:rsidRDefault="00522C6A" w:rsidP="00522C6A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9715FA" w14:textId="77777777" w:rsidR="00522C6A" w:rsidRPr="003E0C5C" w:rsidRDefault="00522C6A" w:rsidP="00522C6A">
      <w:pPr>
        <w:spacing w:line="240" w:lineRule="auto"/>
        <w:ind w:left="426"/>
      </w:pPr>
      <w:r w:rsidRPr="003E0C5C">
        <w:rPr>
          <w:noProof/>
        </w:rPr>
        <mc:AlternateContent>
          <mc:Choice Requires="wpg">
            <w:drawing>
              <wp:inline distT="0" distB="0" distL="0" distR="0" wp14:anchorId="591B5132" wp14:editId="0806C89A">
                <wp:extent cx="6547104" cy="2266950"/>
                <wp:effectExtent l="0" t="19050" r="25400" b="19050"/>
                <wp:docPr id="63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266950"/>
                          <a:chOff x="0" y="0"/>
                          <a:chExt cx="6547104" cy="1927555"/>
                        </a:xfrm>
                      </wpg:grpSpPr>
                      <wps:wsp>
                        <wps:cNvPr id="63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39"/>
                            <a:ext cx="6547104" cy="16669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408602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C61D4C9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02D2FF6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7095BD77" w14:textId="77777777" w:rsidR="00522C6A" w:rsidRPr="00271FDF" w:rsidRDefault="00522C6A" w:rsidP="00C93898">
                              <w:pPr>
                                <w:pStyle w:val="Normal2"/>
                                <w:numPr>
                                  <w:ilvl w:val="0"/>
                                  <w:numId w:val="23"/>
                                </w:numPr>
                                <w:spacing w:line="240" w:lineRule="auto"/>
                                <w:jc w:val="left"/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</w:pP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  <w:t>Để chứng minh một phép biến hình là phép dời hình thì cần nắm chắc tính chất “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  <w:u w:val="single"/>
                                </w:rPr>
                                <w:t>bảo toàn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  <w:u w:val="single"/>
                                </w:rPr>
                                <w:t>khoảng cách</w:t>
                              </w:r>
                              <w:r w:rsidRPr="00271FDF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  <w:szCs w:val="24"/>
                                </w:rPr>
                                <w:t xml:space="preserve"> giữa hai điểm bất kỳ”. </w:t>
                              </w:r>
                            </w:p>
                            <w:p w14:paraId="3B927AE9" w14:textId="77777777" w:rsidR="00522C6A" w:rsidRPr="007E6533" w:rsidRDefault="00522C6A" w:rsidP="00C93898">
                              <w:pPr>
                                <w:pStyle w:val="Normal2"/>
                                <w:numPr>
                                  <w:ilvl w:val="0"/>
                                  <w:numId w:val="23"/>
                                </w:numPr>
                                <w:spacing w:line="240" w:lineRule="auto"/>
                                <w:jc w:val="left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Tức là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phải chỉ rõ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position w:val="-38"/>
                                </w:rPr>
                                <w:object w:dxaOrig="3840" w:dyaOrig="880" w14:anchorId="21394CB5">
                                  <v:shape id="_x0000_i3175" type="#_x0000_t75" style="width:191.25pt;height:43.5pt" o:ole="">
                                    <v:imagedata r:id="rId4310" o:title=""/>
                                  </v:shape>
                                  <o:OLEObject Type="Embed" ProgID="Equation.DSMT4" ShapeID="_x0000_i3175" DrawAspect="Content" ObjectID="_1686899910" r:id="rId4311"/>
                                </w:object>
                              </w:r>
                              <w:r w:rsidRPr="007E6533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D822012" w14:textId="77777777" w:rsidR="00522C6A" w:rsidRPr="00CA1202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0415542B" w14:textId="77777777" w:rsidR="00522C6A" w:rsidRPr="007B6D41" w:rsidRDefault="00522C6A" w:rsidP="00522C6A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414AB263" w14:textId="77777777" w:rsidR="00522C6A" w:rsidRPr="00D77153" w:rsidRDefault="00522C6A" w:rsidP="00522C6A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33" name="Group 63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634" name="Group 63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635" name="Group 63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636" name="Rectangle: Single Corner Snipped 63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37" name="Group 637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638" name="Group 638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639" name="Arrow: Chevron 639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90D10F2" w14:textId="77777777" w:rsidR="00522C6A" w:rsidRPr="00631CD7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631CD7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ảnh, tính chất khi thực hiện phép dời hình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40" name="Group 64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41" name="Freeform: Shape 64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4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5D9BCDD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43" name="Group 64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44" name="Freeform: Shape 64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45" name="Flowchart: Terminator 64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46" name="Flowchart: Direct Access Storage 64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647" name="Group 64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648" name="Flowchart: Preparation 6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98BEED8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1B5132" id="_x0000_s1362" style="width:515.5pt;height:178.5pt;mso-position-horizontal-relative:char;mso-position-vertical-relative:line" coordsize="65471,19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">
                <v:shape id="Rectangle: Diagonal Corners Rounded 1" o:spid="_x0000_s1363" style="position:absolute;top:2606;width:65471;height:1666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9851;6547104,1651131;6532329,1666916;112179,1666916;0,1547065;0,15785;14775,0" o:connectangles="0,0,0,0,0,0,0,0,0" textboxrect="0,0,6435090,1533525"/>
                  <v:textbox>
                    <w:txbxContent>
                      <w:p w14:paraId="2E408602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C61D4C9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02D2FF6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</w:p>
                      <w:p w14:paraId="7095BD77" w14:textId="77777777" w:rsidR="00522C6A" w:rsidRPr="00271FDF" w:rsidRDefault="00522C6A" w:rsidP="00C93898">
                        <w:pPr>
                          <w:pStyle w:val="Normal2"/>
                          <w:numPr>
                            <w:ilvl w:val="0"/>
                            <w:numId w:val="23"/>
                          </w:numPr>
                          <w:spacing w:line="240" w:lineRule="auto"/>
                          <w:jc w:val="left"/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</w:pP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  <w:t>Để chứng minh một phép biến hình là phép dời hình thì cần nắm chắc tính chất “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  <w:u w:val="single"/>
                          </w:rPr>
                          <w:t>bảo toàn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  <w:u w:val="single"/>
                          </w:rPr>
                          <w:t>khoảng cách</w:t>
                        </w:r>
                        <w:r w:rsidRPr="00271FDF">
                          <w:rPr>
                            <w:rFonts w:ascii="Chu Van An" w:hAnsi="Chu Van An" w:cs="Chu Van An"/>
                            <w:iCs/>
                            <w:color w:val="000000" w:themeColor="text1"/>
                            <w:szCs w:val="24"/>
                          </w:rPr>
                          <w:t xml:space="preserve"> giữa hai điểm bất kỳ”. </w:t>
                        </w:r>
                      </w:p>
                      <w:p w14:paraId="3B927AE9" w14:textId="77777777" w:rsidR="00522C6A" w:rsidRPr="007E6533" w:rsidRDefault="00522C6A" w:rsidP="00C93898">
                        <w:pPr>
                          <w:pStyle w:val="Normal2"/>
                          <w:numPr>
                            <w:ilvl w:val="0"/>
                            <w:numId w:val="23"/>
                          </w:numPr>
                          <w:spacing w:line="240" w:lineRule="auto"/>
                          <w:jc w:val="left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Tức là </w:t>
                        </w:r>
                        <w:r w:rsidRPr="007E6533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phải chỉ rõ</w: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7E6533">
                          <w:rPr>
                            <w:rFonts w:ascii="Chu Van An" w:hAnsi="Chu Van An" w:cs="Chu Van An"/>
                            <w:position w:val="-38"/>
                          </w:rPr>
                          <w:object w:dxaOrig="3840" w:dyaOrig="880" w14:anchorId="21394CB5">
                            <v:shape id="_x0000_i70352" type="#_x0000_t75" style="width:191.25pt;height:43.5pt" o:ole="">
                              <v:imagedata r:id="rId4312" o:title=""/>
                            </v:shape>
                            <o:OLEObject Type="Embed" ProgID="Equation.DSMT4" ShapeID="_x0000_i70352" DrawAspect="Content" ObjectID="_1686900280" r:id="rId4313"/>
                          </w:object>
                        </w:r>
                        <w:r w:rsidRPr="007E6533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</w:p>
                      <w:p w14:paraId="7D822012" w14:textId="77777777" w:rsidR="00522C6A" w:rsidRPr="00CA1202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0415542B" w14:textId="77777777" w:rsidR="00522C6A" w:rsidRPr="007B6D41" w:rsidRDefault="00522C6A" w:rsidP="00522C6A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414AB263" w14:textId="77777777" w:rsidR="00522C6A" w:rsidRPr="00D77153" w:rsidRDefault="00522C6A" w:rsidP="00522C6A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33" o:spid="_x0000_s1364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APz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aZLA75lwBOTyDQAA//8DAFBLAQItABQABgAIAAAAIQDb4fbL7gAAAIUBAAATAAAAAAAAAAAA&#10;AAAAAAAAAABbQ29udGVudF9UeXBlc10ueG1sUEsBAi0AFAAGAAgAAAAhAFr0LFu/AAAAFQEAAAsA&#10;AAAAAAAAAAAAAAAAHwEAAF9yZWxzLy5yZWxzUEsBAi0AFAAGAAgAAAAhALXQA/PEAAAA3AAAAA8A&#10;AAAAAAAAAAAAAAAABwIAAGRycy9kb3ducmV2LnhtbFBLBQYAAAAAAwADALcAAAD4AgAAAAA=&#10;">
                  <v:group id="Group 634" o:spid="_x0000_s1365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  <v:group id="Group 635" o:spid="_x0000_s1366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T4c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uE7ieCUdAri8AAAD//wMAUEsBAi0AFAAGAAgAAAAhANvh9svuAAAAhQEAABMAAAAAAAAA&#10;AAAAAAAAAAAAAFtDb250ZW50X1R5cGVzXS54bWxQSwECLQAUAAYACAAAACEAWvQsW78AAAAVAQAA&#10;CwAAAAAAAAAAAAAAAAAfAQAAX3JlbHMvLnJlbHNQSwECLQAUAAYACAAAACEAVXU+HMYAAADcAAAA&#10;DwAAAAAAAAAAAAAAAAAHAgAAZHJzL2Rvd25yZXYueG1sUEsFBgAAAAADAAMAtwAAAPoCAAAAAA==&#10;">
                      <v:shape id="Rectangle: Single Corner Snipped 636" o:spid="_x0000_s1367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" path="m,l6086197,r154724,154724l6240921,447554,,447554,,xe" fillcolor="#efddf6 [663]" stroked="f" strokeweight="1.25pt">
                        <v:fill r:id="rId7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637" o:spid="_x0000_s1368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wXw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">
                        <v:group id="Group 638" o:spid="_x0000_s1369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JGC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rA1nwhGQmz8AAAD//wMAUEsBAi0AFAAGAAgAAAAhANvh9svuAAAAhQEAABMAAAAAAAAAAAAA&#10;AAAAAAAAAFtDb250ZW50X1R5cGVzXS54bWxQSwECLQAUAAYACAAAACEAWvQsW78AAAAVAQAACwAA&#10;AAAAAAAAAAAAAAAfAQAAX3JlbHMvLnJlbHNQSwECLQAUAAYACAAAACEAu3SRgsMAAADcAAAADwAA&#10;AAAAAAAAAAAAAAAHAgAAZHJzL2Rvd25yZXYueG1sUEsFBgAAAAADAAMAtwAAAPcCAAAAAA==&#10;">
                          <v:shape id="Arrow: Chevron 639" o:spid="_x0000_s1370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90D10F2" w14:textId="77777777" w:rsidR="00522C6A" w:rsidRPr="00631CD7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631CD7">
                                    <w:rPr>
                                      <w:bCs/>
                                      <w:color w:val="0000CC"/>
                                    </w:rPr>
                                    <w:t>Xác định ảnh, tính chất khi thực hiện phép dời hình</w:t>
                                  </w:r>
                                </w:p>
                              </w:txbxContent>
                            </v:textbox>
                          </v:shape>
                          <v:group id="Group 640" o:spid="_x0000_s137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O75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">
                            <v:shape id="Freeform: Shape 641" o:spid="_x0000_s137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7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lCp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ZPREJ5n4hGQswcAAAD//wMAUEsBAi0AFAAGAAgAAAAhANvh9svuAAAAhQEAABMAAAAAAAAAAAAA&#10;AAAAAAAAAFtDb250ZW50X1R5cGVzXS54bWxQSwECLQAUAAYACAAAACEAWvQsW78AAAAVAQAACwAA&#10;AAAAAAAAAAAAAAAfAQAAX3JlbHMvLnJlbHNQSwECLQAUAAYACAAAACEAJQ5QqcMAAADcAAAADwAA&#10;AAAAAAAAAAAAAAAHAgAAZHJzL2Rvd25yZXYueG1sUEsFBgAAAAADAAMAtwAAAPcCAAAAAA==&#10;" filled="f" stroked="f">
                              <v:textbox>
                                <w:txbxContent>
                                  <w:p w14:paraId="35D9BCDD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43" o:spid="_x0000_s137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nCO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fl/B7JhwBuf4BAAD//wMAUEsBAi0AFAAGAAgAAAAhANvh9svuAAAAhQEAABMAAAAAAAAA&#10;AAAAAAAAAAAAAFtDb250ZW50X1R5cGVzXS54bWxQSwECLQAUAAYACAAAACEAWvQsW78AAAAVAQAA&#10;CwAAAAAAAAAAAAAAAAAfAQAAX3JlbHMvLnJlbHNQSwECLQAUAAYACAAAACEA7dZwjsYAAADcAAAA&#10;DwAAAAAAAAAAAAAAAAAHAgAAZHJzL2Rvd25yZXYueG1sUEsFBgAAAAADAAMAtwAAAPoCAAAAAA==&#10;">
                          <v:shape id="Freeform: Shape 644" o:spid="_x0000_s137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45" o:spid="_x0000_s137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46" o:spid="_x0000_s137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647" o:spid="_x0000_s137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XaN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v5G/ydCUdArn4BAAD//wMAUEsBAi0AFAAGAAgAAAAhANvh9svuAAAAhQEAABMAAAAAAAAA&#10;AAAAAAAAAAAAAFtDb250ZW50X1R5cGVzXS54bWxQSwECLQAUAAYACAAAACEAWvQsW78AAAAVAQAA&#10;CwAAAAAAAAAAAAAAAAAfAQAAX3JlbHMvLnJlbHNQSwECLQAUAAYACAAAACEAku12jcYAAADcAAAA&#10;DwAAAAAAAAAAAAAAAAAHAgAAZHJzL2Rvd25yZXYueG1sUEsFBgAAAAADAAMAtwAAAPoCAAAAAA==&#10;">
                    <v:shape id="Flowchart: Preparation 648" o:spid="_x0000_s137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8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98BEED8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73302BE" w14:textId="77777777" w:rsidR="00522C6A" w:rsidRPr="003E0C5C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minh họa</w:t>
      </w:r>
      <w:r w:rsidRPr="003E0C5C">
        <w:rPr>
          <w:b/>
          <w:bCs/>
          <w:color w:val="FF0000"/>
        </w:rPr>
        <w:t>:</w:t>
      </w:r>
    </w:p>
    <w:p w14:paraId="5AFD14A7" w14:textId="77777777" w:rsidR="00522C6A" w:rsidRPr="003E0C5C" w:rsidRDefault="00522C6A" w:rsidP="00C93898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3E0C5C">
        <w:t xml:space="preserve">Trong mặt phẳng tọa độ </w:t>
      </w:r>
      <w:r w:rsidRPr="003E0C5C">
        <w:rPr>
          <w:rFonts w:eastAsia="Times New Roman"/>
          <w:position w:val="-10"/>
        </w:rPr>
        <w:object w:dxaOrig="465" w:dyaOrig="315" w14:anchorId="690ADE80">
          <v:shape id="_x0000_i3176" type="#_x0000_t75" style="width:23.25pt;height:15.75pt" o:ole="">
            <v:imagedata r:id="rId4314" o:title=""/>
          </v:shape>
          <o:OLEObject Type="Embed" ProgID="Equation.DSMT4" ShapeID="_x0000_i3176" DrawAspect="Content" ObjectID="_1686897399" r:id="rId4315"/>
        </w:object>
      </w:r>
      <w:r w:rsidRPr="003E0C5C">
        <w:t xml:space="preserve">, cho hai điểm </w:t>
      </w:r>
      <w:r w:rsidRPr="003E0C5C">
        <w:rPr>
          <w:rFonts w:eastAsia="Times New Roman"/>
          <w:position w:val="-14"/>
        </w:rPr>
        <w:object w:dxaOrig="975" w:dyaOrig="405" w14:anchorId="6106CAE3">
          <v:shape id="_x0000_i3177" type="#_x0000_t75" style="width:48.75pt;height:20.25pt" o:ole="">
            <v:imagedata r:id="rId4316" o:title=""/>
          </v:shape>
          <o:OLEObject Type="Embed" ProgID="Equation.DSMT4" ShapeID="_x0000_i3177" DrawAspect="Content" ObjectID="_1686897400" r:id="rId4317"/>
        </w:object>
      </w:r>
      <w:r w:rsidRPr="003E0C5C">
        <w:t xml:space="preserve"> và </w:t>
      </w:r>
      <w:r w:rsidRPr="003E0C5C">
        <w:rPr>
          <w:rFonts w:eastAsia="Times New Roman"/>
          <w:position w:val="-14"/>
        </w:rPr>
        <w:object w:dxaOrig="780" w:dyaOrig="405" w14:anchorId="5CA24001">
          <v:shape id="_x0000_i3178" type="#_x0000_t75" style="width:39pt;height:20.25pt" o:ole="">
            <v:imagedata r:id="rId4318" o:title=""/>
          </v:shape>
          <o:OLEObject Type="Embed" ProgID="Equation.DSMT4" ShapeID="_x0000_i3178" DrawAspect="Content" ObjectID="_1686897401" r:id="rId4319"/>
        </w:object>
      </w:r>
      <w:r w:rsidRPr="003E0C5C">
        <w:t xml:space="preserve">. Qua phép dời hình có được bằng cách thực hiện liên tiếp phép tịnh tiến theo vectơ </w:t>
      </w:r>
      <w:r w:rsidRPr="003E0C5C">
        <w:rPr>
          <w:rFonts w:eastAsia="Times New Roman"/>
          <w:position w:val="-14"/>
        </w:rPr>
        <w:object w:dxaOrig="1200" w:dyaOrig="420" w14:anchorId="577E4286">
          <v:shape id="_x0000_i3179" type="#_x0000_t75" style="width:60pt;height:21pt" o:ole="">
            <v:imagedata r:id="rId4320" o:title=""/>
          </v:shape>
          <o:OLEObject Type="Embed" ProgID="Equation.DSMT4" ShapeID="_x0000_i3179" DrawAspect="Content" ObjectID="_1686897402" r:id="rId4321"/>
        </w:object>
      </w:r>
      <w:r w:rsidRPr="003E0C5C">
        <w:t xml:space="preserve"> và phép quay tâm </w:t>
      </w:r>
      <w:r w:rsidRPr="003E0C5C">
        <w:rPr>
          <w:rFonts w:eastAsia="Times New Roman"/>
          <w:position w:val="-6"/>
        </w:rPr>
        <w:object w:dxaOrig="240" w:dyaOrig="285" w14:anchorId="21CAF88E">
          <v:shape id="_x0000_i3180" type="#_x0000_t75" style="width:12pt;height:14.25pt" o:ole="">
            <v:imagedata r:id="rId4322" o:title=""/>
          </v:shape>
          <o:OLEObject Type="Embed" ProgID="Equation.DSMT4" ShapeID="_x0000_i3180" DrawAspect="Content" ObjectID="_1686897403" r:id="rId4323"/>
        </w:object>
      </w:r>
      <w:r w:rsidRPr="003E0C5C">
        <w:t xml:space="preserve"> góc quay </w:t>
      </w:r>
      <w:r w:rsidRPr="003E0C5C">
        <w:rPr>
          <w:rFonts w:eastAsia="Times New Roman"/>
          <w:position w:val="-6"/>
        </w:rPr>
        <w:object w:dxaOrig="405" w:dyaOrig="285" w14:anchorId="02AE2C51">
          <v:shape id="_x0000_i3181" type="#_x0000_t75" style="width:20.25pt;height:14.25pt" o:ole="">
            <v:imagedata r:id="rId4324" o:title=""/>
          </v:shape>
          <o:OLEObject Type="Embed" ProgID="Equation.DSMT4" ShapeID="_x0000_i3181" DrawAspect="Content" ObjectID="_1686897404" r:id="rId4325"/>
        </w:object>
      </w:r>
      <w:r w:rsidRPr="003E0C5C">
        <w:t xml:space="preserve"> thì </w:t>
      </w:r>
      <w:r w:rsidRPr="003E0C5C">
        <w:rPr>
          <w:rFonts w:eastAsia="Times New Roman"/>
          <w:position w:val="-10"/>
        </w:rPr>
        <w:object w:dxaOrig="600" w:dyaOrig="315" w14:anchorId="6EE6D2E6">
          <v:shape id="_x0000_i3182" type="#_x0000_t75" style="width:30pt;height:15.75pt" o:ole="">
            <v:imagedata r:id="rId4326" o:title=""/>
          </v:shape>
          <o:OLEObject Type="Embed" ProgID="Equation.DSMT4" ShapeID="_x0000_i3182" DrawAspect="Content" ObjectID="_1686897405" r:id="rId4327"/>
        </w:object>
      </w:r>
      <w:r w:rsidRPr="003E0C5C">
        <w:t xml:space="preserve"> lần lượt biến thành </w:t>
      </w:r>
      <w:r w:rsidRPr="003E0C5C">
        <w:rPr>
          <w:rFonts w:eastAsia="Times New Roman"/>
          <w:position w:val="-10"/>
        </w:rPr>
        <w:object w:dxaOrig="780" w:dyaOrig="315" w14:anchorId="2835B998">
          <v:shape id="_x0000_i3183" type="#_x0000_t75" style="width:39pt;height:15.75pt" o:ole="">
            <v:imagedata r:id="rId4328" o:title=""/>
          </v:shape>
          <o:OLEObject Type="Embed" ProgID="Equation.DSMT4" ShapeID="_x0000_i3183" DrawAspect="Content" ObjectID="_1686897406" r:id="rId4329"/>
        </w:object>
      </w:r>
      <w:r w:rsidRPr="003E0C5C">
        <w:t xml:space="preserve">. Tính độ dài </w:t>
      </w:r>
      <w:r w:rsidRPr="003E0C5C">
        <w:rPr>
          <w:rFonts w:eastAsia="Times New Roman"/>
          <w:position w:val="-6"/>
        </w:rPr>
        <w:object w:dxaOrig="555" w:dyaOrig="285" w14:anchorId="301DC653">
          <v:shape id="_x0000_i3184" type="#_x0000_t75" style="width:27.75pt;height:14.25pt" o:ole="">
            <v:imagedata r:id="rId4330" o:title=""/>
          </v:shape>
          <o:OLEObject Type="Embed" ProgID="Equation.DSMT4" ShapeID="_x0000_i3184" DrawAspect="Content" ObjectID="_1686897407" r:id="rId4331"/>
        </w:object>
      </w:r>
      <w:r w:rsidRPr="003E0C5C">
        <w:t>.</w:t>
      </w:r>
    </w:p>
    <w:p w14:paraId="3A0E3E82" w14:textId="77777777" w:rsidR="00522C6A" w:rsidRPr="003E0C5C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Ⓐ.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b/>
          <w:color w:val="0000FF"/>
          <w:position w:val="-24"/>
        </w:rPr>
        <w:object w:dxaOrig="540" w:dyaOrig="675" w14:anchorId="014E2A49">
          <v:shape id="_x0000_i3185" type="#_x0000_t75" style="width:27pt;height:33.75pt" o:ole="">
            <v:imagedata r:id="rId4332" o:title=""/>
          </v:shape>
          <o:OLEObject Type="Embed" ProgID="Equation.DSMT4" ShapeID="_x0000_i3185" DrawAspect="Content" ObjectID="_1686897408" r:id="rId4333"/>
        </w:object>
      </w:r>
      <w:r w:rsidRPr="003E0C5C">
        <w:rPr>
          <w:color w:val="000000"/>
        </w:rPr>
        <w:t>.</w:t>
      </w:r>
      <w:r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Ⓑ.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b/>
          <w:color w:val="0000FF"/>
          <w:position w:val="-8"/>
        </w:rPr>
        <w:object w:dxaOrig="480" w:dyaOrig="360" w14:anchorId="2EB8D49D">
          <v:shape id="_x0000_i3186" type="#_x0000_t75" style="width:24pt;height:18pt" o:ole="">
            <v:imagedata r:id="rId4334" o:title=""/>
          </v:shape>
          <o:OLEObject Type="Embed" ProgID="Equation.DSMT4" ShapeID="_x0000_i3186" DrawAspect="Content" ObjectID="_1686897409" r:id="rId4335"/>
        </w:object>
      </w:r>
      <w:r w:rsidRPr="003E0C5C">
        <w:rPr>
          <w:color w:val="000000"/>
        </w:rPr>
        <w:t>.</w:t>
      </w:r>
      <w:r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Ⓒ.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b/>
          <w:color w:val="0000FF"/>
          <w:position w:val="-24"/>
        </w:rPr>
        <w:object w:dxaOrig="525" w:dyaOrig="675" w14:anchorId="03C15751">
          <v:shape id="_x0000_i3187" type="#_x0000_t75" style="width:26.25pt;height:33.75pt" o:ole="">
            <v:imagedata r:id="rId4336" o:title=""/>
          </v:shape>
          <o:OLEObject Type="Embed" ProgID="Equation.DSMT4" ShapeID="_x0000_i3187" DrawAspect="Content" ObjectID="_1686897410" r:id="rId4337"/>
        </w:object>
      </w:r>
      <w:r w:rsidRPr="003E0C5C">
        <w:t>.</w:t>
      </w:r>
      <w:r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b/>
          <w:color w:val="0000FF"/>
          <w:position w:val="-8"/>
        </w:rPr>
        <w:object w:dxaOrig="495" w:dyaOrig="360" w14:anchorId="2B3F79F5">
          <v:shape id="_x0000_i3188" type="#_x0000_t75" style="width:24.75pt;height:18pt" o:ole="">
            <v:imagedata r:id="rId4338" o:title=""/>
          </v:shape>
          <o:OLEObject Type="Embed" ProgID="Equation.DSMT4" ShapeID="_x0000_i3188" DrawAspect="Content" ObjectID="_1686897411" r:id="rId4339"/>
        </w:object>
      </w:r>
      <w:r w:rsidRPr="003E0C5C">
        <w:rPr>
          <w:color w:val="000000"/>
        </w:rPr>
        <w:t>.</w:t>
      </w:r>
    </w:p>
    <w:p w14:paraId="4F80D406" w14:textId="77777777" w:rsidR="00522C6A" w:rsidRPr="003E0C5C" w:rsidRDefault="00522C6A" w:rsidP="00522C6A">
      <w:pPr>
        <w:spacing w:line="276" w:lineRule="auto"/>
        <w:ind w:left="992"/>
        <w:jc w:val="center"/>
      </w:pPr>
      <w:r w:rsidRPr="003E0C5C">
        <w:rPr>
          <w:b/>
          <w:color w:val="0000CC"/>
        </w:rPr>
        <w:t>Lời giải</w:t>
      </w:r>
    </w:p>
    <w:p w14:paraId="1C52B902" w14:textId="77777777" w:rsidR="00522C6A" w:rsidRPr="003E0C5C" w:rsidRDefault="00522C6A" w:rsidP="00522C6A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3E0C5C">
        <w:rPr>
          <w:rFonts w:eastAsia="Calibri"/>
          <w:b/>
        </w:rPr>
        <w:t xml:space="preserve">Chọn </w:t>
      </w:r>
      <w:r w:rsidRPr="003E0C5C">
        <w:rPr>
          <w:rFonts w:eastAsia="Calibri"/>
          <w:b/>
          <w:color w:val="0000FF"/>
        </w:rPr>
        <w:t>D</w:t>
      </w:r>
    </w:p>
    <w:p w14:paraId="2C903880" w14:textId="77777777" w:rsidR="00522C6A" w:rsidRPr="003E0C5C" w:rsidRDefault="00522C6A" w:rsidP="00522C6A">
      <w:pPr>
        <w:spacing w:line="276" w:lineRule="auto"/>
        <w:ind w:left="992"/>
        <w:rPr>
          <w:rFonts w:eastAsia="Times New Roman"/>
          <w:b/>
        </w:rPr>
      </w:pPr>
      <w:r w:rsidRPr="003E0C5C">
        <w:t xml:space="preserve">Theo tính chất: </w:t>
      </w:r>
      <w:r w:rsidRPr="003E0C5C">
        <w:rPr>
          <w:rFonts w:eastAsia="Times New Roman"/>
          <w:position w:val="-16"/>
        </w:rPr>
        <w:object w:dxaOrig="4605" w:dyaOrig="525" w14:anchorId="3D367EB0">
          <v:shape id="_x0000_i3189" type="#_x0000_t75" style="width:230.25pt;height:26.25pt" o:ole="">
            <v:imagedata r:id="rId4340" o:title=""/>
          </v:shape>
          <o:OLEObject Type="Embed" ProgID="Equation.DSMT4" ShapeID="_x0000_i3189" DrawAspect="Content" ObjectID="_1686897412" r:id="rId4341"/>
        </w:object>
      </w:r>
      <w:r w:rsidRPr="003E0C5C">
        <w:t>.</w:t>
      </w:r>
    </w:p>
    <w:p w14:paraId="33D457E0" w14:textId="77777777" w:rsidR="00522C6A" w:rsidRPr="003E0C5C" w:rsidRDefault="00522C6A" w:rsidP="00C93898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3E0C5C">
        <w:t xml:space="preserve">Trong mặt phẳng </w:t>
      </w:r>
      <w:r w:rsidRPr="003E0C5C">
        <w:rPr>
          <w:rFonts w:eastAsia="Arial"/>
          <w:position w:val="-10"/>
          <w:szCs w:val="20"/>
        </w:rPr>
        <w:object w:dxaOrig="465" w:dyaOrig="330" w14:anchorId="6EA6FD7D">
          <v:shape id="_x0000_i3190" type="#_x0000_t75" style="width:23.25pt;height:16.5pt" o:ole="">
            <v:imagedata r:id="rId4342" o:title=""/>
          </v:shape>
          <o:OLEObject Type="Embed" ProgID="Equation.DSMT4" ShapeID="_x0000_i3190" DrawAspect="Content" ObjectID="_1686897413" r:id="rId4343"/>
        </w:object>
      </w:r>
      <w:r w:rsidRPr="003E0C5C">
        <w:t xml:space="preserve">, cho đường tròn </w:t>
      </w:r>
      <w:r w:rsidRPr="003E0C5C">
        <w:rPr>
          <w:rFonts w:eastAsia="Arial"/>
          <w:position w:val="-14"/>
          <w:szCs w:val="20"/>
        </w:rPr>
        <w:object w:dxaOrig="2265" w:dyaOrig="450" w14:anchorId="17579AF3">
          <v:shape id="_x0000_i3191" type="#_x0000_t75" style="width:113.25pt;height:22.5pt" o:ole="">
            <v:imagedata r:id="rId4344" o:title=""/>
          </v:shape>
          <o:OLEObject Type="Embed" ProgID="Equation.DSMT4" ShapeID="_x0000_i3191" DrawAspect="Content" ObjectID="_1686897414" r:id="rId4345"/>
        </w:object>
      </w:r>
      <w:r w:rsidRPr="003E0C5C">
        <w:t xml:space="preserve">. Tìm bán kính của đường tròn </w:t>
      </w:r>
      <w:r w:rsidRPr="003E0C5C">
        <w:rPr>
          <w:rFonts w:eastAsia="Arial"/>
          <w:position w:val="-14"/>
          <w:szCs w:val="20"/>
        </w:rPr>
        <w:object w:dxaOrig="480" w:dyaOrig="405" w14:anchorId="16E01D8B">
          <v:shape id="_x0000_i3192" type="#_x0000_t75" style="width:24pt;height:20.25pt" o:ole="">
            <v:imagedata r:id="rId4346" o:title=""/>
          </v:shape>
          <o:OLEObject Type="Embed" ProgID="Equation.DSMT4" ShapeID="_x0000_i3192" DrawAspect="Content" ObjectID="_1686897415" r:id="rId4347"/>
        </w:object>
      </w:r>
      <w:r w:rsidRPr="003E0C5C">
        <w:t xml:space="preserve"> là ảnh của đường tròn </w:t>
      </w:r>
      <w:r w:rsidRPr="003E0C5C">
        <w:rPr>
          <w:rFonts w:eastAsia="Arial"/>
          <w:position w:val="-14"/>
          <w:szCs w:val="20"/>
        </w:rPr>
        <w:object w:dxaOrig="420" w:dyaOrig="405" w14:anchorId="2EDA18FE">
          <v:shape id="_x0000_i3193" type="#_x0000_t75" style="width:21pt;height:20.25pt" o:ole="">
            <v:imagedata r:id="rId4348" o:title=""/>
          </v:shape>
          <o:OLEObject Type="Embed" ProgID="Equation.DSMT4" ShapeID="_x0000_i3193" DrawAspect="Content" ObjectID="_1686897416" r:id="rId4349"/>
        </w:object>
      </w:r>
      <w:r w:rsidRPr="003E0C5C">
        <w:t xml:space="preserve"> qua phép dời hình </w:t>
      </w:r>
      <w:r w:rsidRPr="003E0C5C">
        <w:rPr>
          <w:rFonts w:eastAsia="Arial"/>
          <w:position w:val="-4"/>
          <w:szCs w:val="20"/>
        </w:rPr>
        <w:object w:dxaOrig="255" w:dyaOrig="240" w14:anchorId="7FFD844A">
          <v:shape id="_x0000_i3194" type="#_x0000_t75" style="width:12.75pt;height:12pt" o:ole="">
            <v:imagedata r:id="rId4350" o:title=""/>
          </v:shape>
          <o:OLEObject Type="Embed" ProgID="Equation.DSMT4" ShapeID="_x0000_i3194" DrawAspect="Content" ObjectID="_1686897417" r:id="rId4351"/>
        </w:object>
      </w:r>
      <w:r w:rsidRPr="003E0C5C">
        <w:t xml:space="preserve"> có được bằng cách thực hiện liên tiếp phép đối xứng qua trục </w:t>
      </w:r>
      <w:r w:rsidRPr="003E0C5C">
        <w:rPr>
          <w:rFonts w:eastAsia="Arial"/>
          <w:position w:val="-6"/>
          <w:szCs w:val="20"/>
        </w:rPr>
        <w:object w:dxaOrig="360" w:dyaOrig="285" w14:anchorId="3BC8F7AE">
          <v:shape id="_x0000_i3195" type="#_x0000_t75" style="width:18pt;height:14.25pt" o:ole="">
            <v:imagedata r:id="rId4352" o:title=""/>
          </v:shape>
          <o:OLEObject Type="Embed" ProgID="Equation.DSMT4" ShapeID="_x0000_i3195" DrawAspect="Content" ObjectID="_1686897418" r:id="rId4353"/>
        </w:object>
      </w:r>
      <w:r w:rsidRPr="003E0C5C">
        <w:t xml:space="preserve">, phép quay tâm </w:t>
      </w:r>
      <w:r w:rsidRPr="003E0C5C">
        <w:rPr>
          <w:rFonts w:eastAsia="Arial"/>
          <w:position w:val="-6"/>
          <w:szCs w:val="20"/>
        </w:rPr>
        <w:object w:dxaOrig="240" w:dyaOrig="285" w14:anchorId="27D29E29">
          <v:shape id="_x0000_i3196" type="#_x0000_t75" style="width:12pt;height:14.25pt" o:ole="">
            <v:imagedata r:id="rId4354" o:title=""/>
          </v:shape>
          <o:OLEObject Type="Embed" ProgID="Equation.DSMT4" ShapeID="_x0000_i3196" DrawAspect="Content" ObjectID="_1686897419" r:id="rId4355"/>
        </w:object>
      </w:r>
      <w:r w:rsidRPr="003E0C5C">
        <w:t xml:space="preserve"> góc </w:t>
      </w:r>
      <w:r w:rsidRPr="003E0C5C">
        <w:rPr>
          <w:rFonts w:eastAsia="Arial"/>
          <w:position w:val="-6"/>
          <w:szCs w:val="20"/>
        </w:rPr>
        <w:object w:dxaOrig="405" w:dyaOrig="285" w14:anchorId="560A5D77">
          <v:shape id="_x0000_i3197" type="#_x0000_t75" style="width:20.25pt;height:14.25pt" o:ole="">
            <v:imagedata r:id="rId4356" o:title=""/>
          </v:shape>
          <o:OLEObject Type="Embed" ProgID="Equation.DSMT4" ShapeID="_x0000_i3197" DrawAspect="Content" ObjectID="_1686897420" r:id="rId4357"/>
        </w:object>
      </w:r>
      <w:r w:rsidRPr="003E0C5C">
        <w:t xml:space="preserve"> và phép tịnh tiến theo </w:t>
      </w:r>
      <w:r w:rsidRPr="003E0C5C">
        <w:rPr>
          <w:rFonts w:eastAsia="Arial"/>
          <w:position w:val="-6"/>
          <w:szCs w:val="20"/>
        </w:rPr>
        <w:object w:dxaOrig="195" w:dyaOrig="330" w14:anchorId="66B07E83">
          <v:shape id="_x0000_i3198" type="#_x0000_t75" style="width:9.75pt;height:16.5pt" o:ole="">
            <v:imagedata r:id="rId4358" o:title=""/>
          </v:shape>
          <o:OLEObject Type="Embed" ProgID="Equation.DSMT4" ShapeID="_x0000_i3198" DrawAspect="Content" ObjectID="_1686897421" r:id="rId4359"/>
        </w:object>
      </w:r>
      <w:r w:rsidRPr="003E0C5C">
        <w:t>?</w:t>
      </w:r>
    </w:p>
    <w:p w14:paraId="743BE9E3" w14:textId="77777777" w:rsidR="00522C6A" w:rsidRPr="003E0C5C" w:rsidRDefault="00522C6A" w:rsidP="00522C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  <w:lang w:val="sv-SE"/>
        </w:rPr>
        <w:t>Ⓐ.</w:t>
      </w:r>
      <w:r w:rsidRPr="003E0C5C">
        <w:rPr>
          <w:rFonts w:eastAsia="Times New Roman"/>
          <w:b/>
          <w:color w:val="0000FF"/>
          <w:lang w:val="sv-SE"/>
        </w:rPr>
        <w:t xml:space="preserve"> </w:t>
      </w:r>
      <w:r w:rsidRPr="003E0C5C">
        <w:rPr>
          <w:rFonts w:eastAsia="Arial"/>
          <w:position w:val="-8"/>
          <w:szCs w:val="20"/>
        </w:rPr>
        <w:object w:dxaOrig="495" w:dyaOrig="345" w14:anchorId="1BF25117">
          <v:shape id="_x0000_i3199" type="#_x0000_t75" style="width:24.75pt;height:17.25pt" o:ole="">
            <v:imagedata r:id="rId4360" o:title=""/>
          </v:shape>
          <o:OLEObject Type="Embed" ProgID="Equation.DSMT4" ShapeID="_x0000_i3199" DrawAspect="Content" ObjectID="_1686897422" r:id="rId4361"/>
        </w:object>
      </w:r>
      <w:r w:rsidRPr="003E0C5C">
        <w:rPr>
          <w:lang w:val="sv-SE"/>
        </w:rPr>
        <w:t>.</w:t>
      </w:r>
      <w:r w:rsidRPr="003E0C5C">
        <w:rPr>
          <w:rFonts w:eastAsia="Times New Roman"/>
          <w:b/>
          <w:color w:val="0000FF"/>
          <w:lang w:val="sv-SE"/>
        </w:rPr>
        <w:tab/>
      </w:r>
      <w:r w:rsidRPr="003E0C5C">
        <w:rPr>
          <w:rFonts w:ascii="MS PMincho" w:eastAsia="MS PMincho" w:hAnsi="MS PMincho"/>
          <w:b/>
          <w:color w:val="0000FF"/>
          <w:lang w:val="sv-SE"/>
        </w:rPr>
        <w:t>Ⓑ.</w:t>
      </w:r>
      <w:r w:rsidRPr="003E0C5C">
        <w:rPr>
          <w:rFonts w:eastAsia="Times New Roman"/>
          <w:b/>
          <w:color w:val="0000FF"/>
          <w:lang w:val="sv-SE"/>
        </w:rPr>
        <w:t xml:space="preserve"> </w:t>
      </w:r>
      <w:r w:rsidRPr="003E0C5C">
        <w:rPr>
          <w:rFonts w:eastAsia="Arial"/>
          <w:position w:val="-6"/>
          <w:szCs w:val="20"/>
        </w:rPr>
        <w:object w:dxaOrig="465" w:dyaOrig="330" w14:anchorId="3A1DAF9B">
          <v:shape id="_x0000_i3200" type="#_x0000_t75" style="width:23.25pt;height:16.5pt" o:ole="">
            <v:imagedata r:id="rId4362" o:title=""/>
          </v:shape>
          <o:OLEObject Type="Embed" ProgID="Equation.DSMT4" ShapeID="_x0000_i3200" DrawAspect="Content" ObjectID="_1686897423" r:id="rId4363"/>
        </w:object>
      </w:r>
      <w:r w:rsidRPr="003E0C5C">
        <w:rPr>
          <w:lang w:val="sv-SE"/>
        </w:rPr>
        <w:t>.</w:t>
      </w:r>
      <w:r w:rsidRPr="003E0C5C">
        <w:rPr>
          <w:rFonts w:eastAsia="Times New Roman"/>
          <w:b/>
          <w:color w:val="0000FF"/>
          <w:lang w:val="sv-SE"/>
        </w:rPr>
        <w:tab/>
      </w:r>
      <w:r w:rsidRPr="003E0C5C">
        <w:rPr>
          <w:rFonts w:ascii="MS PMincho" w:eastAsia="MS PMincho" w:hAnsi="MS PMincho"/>
          <w:b/>
          <w:color w:val="0000FF"/>
          <w:lang w:val="sv-SE"/>
        </w:rPr>
        <w:t>Ⓒ.</w:t>
      </w:r>
      <w:r w:rsidRPr="003E0C5C">
        <w:rPr>
          <w:rFonts w:eastAsia="Times New Roman"/>
          <w:b/>
          <w:color w:val="0000FF"/>
          <w:lang w:val="sv-SE"/>
        </w:rPr>
        <w:t xml:space="preserve"> </w:t>
      </w:r>
      <w:r w:rsidRPr="003E0C5C">
        <w:rPr>
          <w:rFonts w:eastAsia="Arial"/>
          <w:position w:val="-4"/>
          <w:szCs w:val="20"/>
        </w:rPr>
        <w:object w:dxaOrig="330" w:dyaOrig="255" w14:anchorId="1FE69564">
          <v:shape id="_x0000_i3201" type="#_x0000_t75" style="width:16.5pt;height:12.75pt" o:ole="">
            <v:imagedata r:id="rId4364" o:title=""/>
          </v:shape>
          <o:OLEObject Type="Embed" ProgID="Equation.DSMT4" ShapeID="_x0000_i3201" DrawAspect="Content" ObjectID="_1686897424" r:id="rId4365"/>
        </w:object>
      </w:r>
      <w:r w:rsidRPr="003E0C5C">
        <w:rPr>
          <w:lang w:val="sv-SE"/>
        </w:rPr>
        <w:t>.</w:t>
      </w:r>
      <w:r w:rsidRPr="003E0C5C">
        <w:rPr>
          <w:rFonts w:eastAsia="Times New Roman"/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Pr="003E0C5C">
        <w:rPr>
          <w:rFonts w:eastAsia="Times New Roman"/>
          <w:b/>
          <w:color w:val="0000FF"/>
        </w:rPr>
        <w:t xml:space="preserve"> </w:t>
      </w:r>
      <w:r w:rsidRPr="003E0C5C">
        <w:rPr>
          <w:rFonts w:eastAsia="Arial"/>
          <w:position w:val="-8"/>
          <w:szCs w:val="20"/>
        </w:rPr>
        <w:object w:dxaOrig="480" w:dyaOrig="345" w14:anchorId="6BFDED20">
          <v:shape id="_x0000_i3202" type="#_x0000_t75" style="width:24pt;height:17.25pt" o:ole="">
            <v:imagedata r:id="rId4366" o:title=""/>
          </v:shape>
          <o:OLEObject Type="Embed" ProgID="Equation.DSMT4" ShapeID="_x0000_i3202" DrawAspect="Content" ObjectID="_1686897425" r:id="rId4367"/>
        </w:object>
      </w:r>
      <w:r w:rsidRPr="003E0C5C">
        <w:t>.</w:t>
      </w:r>
    </w:p>
    <w:p w14:paraId="3988AE8A" w14:textId="77777777" w:rsidR="00522C6A" w:rsidRPr="003E0C5C" w:rsidRDefault="00522C6A" w:rsidP="00522C6A">
      <w:pPr>
        <w:pStyle w:val="ListParagraph"/>
        <w:ind w:left="992"/>
        <w:jc w:val="center"/>
        <w:rPr>
          <w:szCs w:val="20"/>
          <w:lang w:val="sv-SE"/>
        </w:rPr>
      </w:pPr>
      <w:r w:rsidRPr="003E0C5C">
        <w:rPr>
          <w:b/>
          <w:color w:val="0000CC"/>
          <w:lang w:val="sv-SE"/>
        </w:rPr>
        <w:t>Lời giải</w:t>
      </w:r>
    </w:p>
    <w:p w14:paraId="4B9CAE63" w14:textId="77777777" w:rsidR="00522C6A" w:rsidRPr="003E0C5C" w:rsidRDefault="00522C6A" w:rsidP="00522C6A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3E0C5C">
        <w:rPr>
          <w:rFonts w:eastAsia="Calibri"/>
          <w:b/>
        </w:rPr>
        <w:lastRenderedPageBreak/>
        <w:t>Chọn A</w:t>
      </w:r>
    </w:p>
    <w:p w14:paraId="54DAE607" w14:textId="77777777" w:rsidR="00522C6A" w:rsidRPr="003E0C5C" w:rsidRDefault="00522C6A" w:rsidP="00522C6A">
      <w:pPr>
        <w:spacing w:line="276" w:lineRule="auto"/>
        <w:ind w:left="992"/>
        <w:contextualSpacing/>
        <w:jc w:val="both"/>
        <w:rPr>
          <w:rFonts w:eastAsia="Times New Roman"/>
        </w:rPr>
      </w:pPr>
      <w:r w:rsidRPr="003E0C5C">
        <w:t xml:space="preserve">Đường tròn </w:t>
      </w:r>
      <w:r w:rsidRPr="003E0C5C">
        <w:rPr>
          <w:rFonts w:eastAsia="Times New Roman"/>
          <w:position w:val="-14"/>
        </w:rPr>
        <w:object w:dxaOrig="420" w:dyaOrig="405" w14:anchorId="077ECFA0">
          <v:shape id="_x0000_i3203" type="#_x0000_t75" style="width:21pt;height:20.25pt" o:ole="">
            <v:imagedata r:id="rId4368" o:title=""/>
          </v:shape>
          <o:OLEObject Type="Embed" ProgID="Equation.DSMT4" ShapeID="_x0000_i3203" DrawAspect="Content" ObjectID="_1686897426" r:id="rId4369"/>
        </w:object>
      </w:r>
      <w:r w:rsidRPr="003E0C5C">
        <w:t xml:space="preserve"> có bán kính </w:t>
      </w:r>
      <w:r w:rsidRPr="003E0C5C">
        <w:rPr>
          <w:rFonts w:eastAsia="Times New Roman"/>
          <w:position w:val="-8"/>
        </w:rPr>
        <w:object w:dxaOrig="1560" w:dyaOrig="360" w14:anchorId="26EFEF4A">
          <v:shape id="_x0000_i3204" type="#_x0000_t75" style="width:78pt;height:18pt" o:ole="">
            <v:imagedata r:id="rId4370" o:title=""/>
          </v:shape>
          <o:OLEObject Type="Embed" ProgID="Equation.DSMT4" ShapeID="_x0000_i3204" DrawAspect="Content" ObjectID="_1686897427" r:id="rId4371"/>
        </w:object>
      </w:r>
      <w:r w:rsidRPr="003E0C5C">
        <w:t>.</w:t>
      </w:r>
    </w:p>
    <w:p w14:paraId="6CB7811E" w14:textId="77777777" w:rsidR="00522C6A" w:rsidRPr="003E0C5C" w:rsidRDefault="00522C6A" w:rsidP="00522C6A">
      <w:pPr>
        <w:pStyle w:val="ListParagraph"/>
        <w:ind w:left="992"/>
        <w:rPr>
          <w:b/>
        </w:rPr>
      </w:pPr>
      <w:r w:rsidRPr="003E0C5C">
        <w:t xml:space="preserve">Vì các phép đối xứng trục, phép quay và phép tịnh tiến đều biến một đường tròn thành đường tròn có cùng bán kính nên qua phép dời hình </w:t>
      </w:r>
      <w:r w:rsidRPr="003E0C5C">
        <w:rPr>
          <w:rFonts w:eastAsia="Arial"/>
          <w:position w:val="-4"/>
          <w:szCs w:val="20"/>
        </w:rPr>
        <w:object w:dxaOrig="255" w:dyaOrig="240" w14:anchorId="5DBBAC45">
          <v:shape id="_x0000_i3205" type="#_x0000_t75" style="width:12.75pt;height:12pt" o:ole="">
            <v:imagedata r:id="rId4372" o:title=""/>
          </v:shape>
          <o:OLEObject Type="Embed" ProgID="Equation.DSMT4" ShapeID="_x0000_i3205" DrawAspect="Content" ObjectID="_1686897428" r:id="rId4373"/>
        </w:object>
      </w:r>
      <w:r w:rsidRPr="003E0C5C">
        <w:t xml:space="preserve">, ảnh </w:t>
      </w:r>
      <w:r w:rsidRPr="003E0C5C">
        <w:rPr>
          <w:rFonts w:eastAsia="Arial"/>
          <w:position w:val="-14"/>
          <w:szCs w:val="20"/>
        </w:rPr>
        <w:object w:dxaOrig="480" w:dyaOrig="405" w14:anchorId="03CCAA5D">
          <v:shape id="_x0000_i3206" type="#_x0000_t75" style="width:24pt;height:20.25pt" o:ole="">
            <v:imagedata r:id="rId4374" o:title=""/>
          </v:shape>
          <o:OLEObject Type="Embed" ProgID="Equation.DSMT4" ShapeID="_x0000_i3206" DrawAspect="Content" ObjectID="_1686897429" r:id="rId4375"/>
        </w:object>
      </w:r>
      <w:r w:rsidRPr="003E0C5C">
        <w:t xml:space="preserve"> của đường tròn </w:t>
      </w:r>
      <w:r w:rsidRPr="003E0C5C">
        <w:rPr>
          <w:rFonts w:eastAsia="Arial"/>
          <w:position w:val="-14"/>
          <w:szCs w:val="20"/>
        </w:rPr>
        <w:object w:dxaOrig="420" w:dyaOrig="405" w14:anchorId="5DB05659">
          <v:shape id="_x0000_i3207" type="#_x0000_t75" style="width:21pt;height:20.25pt" o:ole="">
            <v:imagedata r:id="rId4376" o:title=""/>
          </v:shape>
          <o:OLEObject Type="Embed" ProgID="Equation.DSMT4" ShapeID="_x0000_i3207" DrawAspect="Content" ObjectID="_1686897430" r:id="rId4377"/>
        </w:object>
      </w:r>
      <w:r w:rsidRPr="003E0C5C">
        <w:t xml:space="preserve"> có bán kính </w:t>
      </w:r>
      <w:r w:rsidRPr="003E0C5C">
        <w:rPr>
          <w:rFonts w:eastAsia="Arial"/>
          <w:position w:val="-8"/>
          <w:szCs w:val="20"/>
        </w:rPr>
        <w:object w:dxaOrig="1365" w:dyaOrig="360" w14:anchorId="50ED86BF">
          <v:shape id="_x0000_i3208" type="#_x0000_t75" style="width:68.25pt;height:18pt" o:ole="">
            <v:imagedata r:id="rId4378" o:title=""/>
          </v:shape>
          <o:OLEObject Type="Embed" ProgID="Equation.DSMT4" ShapeID="_x0000_i3208" DrawAspect="Content" ObjectID="_1686897431" r:id="rId4379"/>
        </w:object>
      </w:r>
      <w:r w:rsidRPr="003E0C5C">
        <w:t>.</w:t>
      </w:r>
    </w:p>
    <w:p w14:paraId="56E14F49" w14:textId="77777777" w:rsidR="00522C6A" w:rsidRPr="003E0C5C" w:rsidRDefault="00522C6A" w:rsidP="00C93898">
      <w:pPr>
        <w:numPr>
          <w:ilvl w:val="0"/>
          <w:numId w:val="27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 w:rsidRPr="003E0C5C">
        <w:t xml:space="preserve">Cho tam giác </w:t>
      </w:r>
      <w:r w:rsidRPr="003E0C5C">
        <w:rPr>
          <w:rFonts w:eastAsia="Times New Roman"/>
          <w:position w:val="-6"/>
        </w:rPr>
        <w:object w:dxaOrig="570" w:dyaOrig="285" w14:anchorId="4357353D">
          <v:shape id="_x0000_i3209" type="#_x0000_t75" style="width:28.5pt;height:14.25pt" o:ole="">
            <v:imagedata r:id="rId4380" o:title=""/>
          </v:shape>
          <o:OLEObject Type="Embed" ProgID="Equation.DSMT4" ShapeID="_x0000_i3209" DrawAspect="Content" ObjectID="_1686897432" r:id="rId4381"/>
        </w:object>
      </w:r>
      <w:r w:rsidRPr="003E0C5C">
        <w:t xml:space="preserve"> vuông tại </w:t>
      </w:r>
      <w:r w:rsidRPr="003E0C5C">
        <w:rPr>
          <w:rFonts w:eastAsia="Times New Roman"/>
          <w:position w:val="-4"/>
        </w:rPr>
        <w:object w:dxaOrig="240" w:dyaOrig="255" w14:anchorId="03A23590">
          <v:shape id="_x0000_i3210" type="#_x0000_t75" style="width:12pt;height:12.75pt" o:ole="">
            <v:imagedata r:id="rId4382" o:title=""/>
          </v:shape>
          <o:OLEObject Type="Embed" ProgID="Equation.DSMT4" ShapeID="_x0000_i3210" DrawAspect="Content" ObjectID="_1686897433" r:id="rId4383"/>
        </w:object>
      </w:r>
      <w:r w:rsidRPr="003E0C5C">
        <w:t xml:space="preserve"> có đường trung tuyến </w:t>
      </w:r>
      <w:r w:rsidRPr="003E0C5C">
        <w:rPr>
          <w:rFonts w:eastAsia="Times New Roman"/>
          <w:position w:val="-4"/>
        </w:rPr>
        <w:object w:dxaOrig="480" w:dyaOrig="255" w14:anchorId="00ED84F9">
          <v:shape id="_x0000_i3211" type="#_x0000_t75" style="width:24pt;height:12.75pt" o:ole="">
            <v:imagedata r:id="rId4384" o:title=""/>
          </v:shape>
          <o:OLEObject Type="Embed" ProgID="Equation.DSMT4" ShapeID="_x0000_i3211" DrawAspect="Content" ObjectID="_1686897434" r:id="rId4385"/>
        </w:object>
      </w:r>
      <w:r w:rsidRPr="003E0C5C">
        <w:t xml:space="preserve">, biết </w:t>
      </w:r>
      <w:r w:rsidRPr="003E0C5C">
        <w:rPr>
          <w:rFonts w:eastAsia="Times New Roman"/>
          <w:position w:val="-10"/>
        </w:rPr>
        <w:object w:dxaOrig="1515" w:dyaOrig="330" w14:anchorId="3312E5A7">
          <v:shape id="_x0000_i3212" type="#_x0000_t75" style="width:75.75pt;height:16.5pt" o:ole="">
            <v:imagedata r:id="rId4386" o:title=""/>
          </v:shape>
          <o:OLEObject Type="Embed" ProgID="Equation.DSMT4" ShapeID="_x0000_i3212" DrawAspect="Content" ObjectID="_1686897435" r:id="rId4387"/>
        </w:object>
      </w:r>
      <w:r w:rsidRPr="003E0C5C">
        <w:t xml:space="preserve">. Phép dời hình biến điểm </w:t>
      </w:r>
      <w:r w:rsidRPr="003E0C5C">
        <w:rPr>
          <w:rFonts w:eastAsia="Times New Roman"/>
          <w:position w:val="-4"/>
        </w:rPr>
        <w:object w:dxaOrig="240" w:dyaOrig="255" w14:anchorId="7700FD0D">
          <v:shape id="_x0000_i3213" type="#_x0000_t75" style="width:12pt;height:12.75pt" o:ole="">
            <v:imagedata r:id="rId4382" o:title=""/>
          </v:shape>
          <o:OLEObject Type="Embed" ProgID="Equation.DSMT4" ShapeID="_x0000_i3213" DrawAspect="Content" ObjectID="_1686897436" r:id="rId4388"/>
        </w:object>
      </w:r>
      <w:r w:rsidRPr="003E0C5C">
        <w:t xml:space="preserve"> thành điểm </w:t>
      </w:r>
      <w:r w:rsidRPr="003E0C5C">
        <w:rPr>
          <w:rFonts w:eastAsia="Times New Roman"/>
          <w:position w:val="-4"/>
        </w:rPr>
        <w:object w:dxaOrig="300" w:dyaOrig="255" w14:anchorId="7BF8C8B4">
          <v:shape id="_x0000_i3214" type="#_x0000_t75" style="width:15pt;height:12.75pt" o:ole="">
            <v:imagedata r:id="rId4389" o:title=""/>
          </v:shape>
          <o:OLEObject Type="Embed" ProgID="Equation.DSMT4" ShapeID="_x0000_i3214" DrawAspect="Content" ObjectID="_1686897437" r:id="rId4390"/>
        </w:object>
      </w:r>
      <w:r w:rsidRPr="003E0C5C">
        <w:t xml:space="preserve">, biến </w:t>
      </w:r>
      <w:r w:rsidRPr="003E0C5C">
        <w:rPr>
          <w:rFonts w:eastAsia="Times New Roman"/>
          <w:position w:val="-4"/>
        </w:rPr>
        <w:object w:dxaOrig="330" w:dyaOrig="255" w14:anchorId="1238960F">
          <v:shape id="_x0000_i3215" type="#_x0000_t75" style="width:16.5pt;height:12.75pt" o:ole="">
            <v:imagedata r:id="rId4391" o:title=""/>
          </v:shape>
          <o:OLEObject Type="Embed" ProgID="Equation.DSMT4" ShapeID="_x0000_i3215" DrawAspect="Content" ObjectID="_1686897438" r:id="rId4392"/>
        </w:object>
      </w:r>
      <w:r w:rsidRPr="003E0C5C">
        <w:t xml:space="preserve"> thành </w:t>
      </w:r>
      <w:r w:rsidRPr="003E0C5C">
        <w:rPr>
          <w:rFonts w:eastAsia="Times New Roman"/>
          <w:position w:val="-4"/>
        </w:rPr>
        <w:object w:dxaOrig="375" w:dyaOrig="255" w14:anchorId="1FE169E2">
          <v:shape id="_x0000_i3216" type="#_x0000_t75" style="width:18.75pt;height:12.75pt" o:ole="">
            <v:imagedata r:id="rId4393" o:title=""/>
          </v:shape>
          <o:OLEObject Type="Embed" ProgID="Equation.DSMT4" ShapeID="_x0000_i3216" DrawAspect="Content" ObjectID="_1686897439" r:id="rId4394"/>
        </w:object>
      </w:r>
      <w:r w:rsidRPr="003E0C5C">
        <w:t xml:space="preserve">. Khi đó đồ dài đoạn thẳng </w:t>
      </w:r>
      <w:r w:rsidRPr="003E0C5C">
        <w:rPr>
          <w:rFonts w:eastAsia="Times New Roman"/>
          <w:position w:val="-4"/>
        </w:rPr>
        <w:object w:dxaOrig="585" w:dyaOrig="255" w14:anchorId="25A7D1EE">
          <v:shape id="_x0000_i3217" type="#_x0000_t75" style="width:29.25pt;height:12.75pt" o:ole="">
            <v:imagedata r:id="rId4395" o:title=""/>
          </v:shape>
          <o:OLEObject Type="Embed" ProgID="Equation.DSMT4" ShapeID="_x0000_i3217" DrawAspect="Content" ObjectID="_1686897440" r:id="rId4396"/>
        </w:object>
      </w:r>
      <w:r w:rsidRPr="003E0C5C">
        <w:t xml:space="preserve"> bằng:</w:t>
      </w:r>
    </w:p>
    <w:p w14:paraId="1CAB993C" w14:textId="77777777" w:rsidR="00522C6A" w:rsidRPr="003E0C5C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3E0C5C">
        <w:rPr>
          <w:rFonts w:ascii="MS PMincho" w:eastAsia="MS PMincho" w:hAnsi="MS PMincho"/>
          <w:b/>
          <w:color w:val="0000FF"/>
          <w:lang w:val="fr-FR"/>
        </w:rPr>
        <w:t>Ⓐ.</w:t>
      </w:r>
      <w:r w:rsidRPr="003E0C5C">
        <w:rPr>
          <w:b/>
          <w:color w:val="0000FF"/>
          <w:lang w:val="fr-FR"/>
        </w:rPr>
        <w:t xml:space="preserve"> </w:t>
      </w:r>
      <w:r w:rsidRPr="003E0C5C">
        <w:rPr>
          <w:rFonts w:eastAsia="Times New Roman"/>
          <w:position w:val="-6"/>
        </w:rPr>
        <w:object w:dxaOrig="180" w:dyaOrig="285" w14:anchorId="322D4E3C">
          <v:shape id="_x0000_i3218" type="#_x0000_t75" style="width:9pt;height:14.25pt" o:ole="">
            <v:imagedata r:id="rId4397" o:title=""/>
          </v:shape>
          <o:OLEObject Type="Embed" ProgID="Equation.DSMT4" ShapeID="_x0000_i3218" DrawAspect="Content" ObjectID="_1686897441" r:id="rId4398"/>
        </w:object>
      </w:r>
      <w:r w:rsidRPr="003E0C5C">
        <w:rPr>
          <w:lang w:val="fr-FR"/>
        </w:rPr>
        <w:t>.</w:t>
      </w:r>
      <w:r w:rsidRPr="003E0C5C">
        <w:rPr>
          <w:b/>
          <w:color w:val="0000FF"/>
          <w:lang w:val="fr-FR"/>
        </w:rPr>
        <w:tab/>
      </w:r>
      <w:r w:rsidRPr="003E0C5C">
        <w:rPr>
          <w:rFonts w:ascii="MS PMincho" w:eastAsia="MS PMincho" w:hAnsi="MS PMincho"/>
          <w:b/>
          <w:color w:val="0000FF"/>
          <w:lang w:val="fr-FR"/>
        </w:rPr>
        <w:t>Ⓑ.</w:t>
      </w:r>
      <w:r w:rsidRPr="003E0C5C">
        <w:rPr>
          <w:b/>
          <w:color w:val="0000FF"/>
          <w:lang w:val="fr-FR"/>
        </w:rPr>
        <w:t xml:space="preserve"> </w:t>
      </w:r>
      <w:r w:rsidRPr="003E0C5C">
        <w:rPr>
          <w:rFonts w:eastAsia="Times New Roman"/>
          <w:position w:val="-4"/>
        </w:rPr>
        <w:object w:dxaOrig="195" w:dyaOrig="255" w14:anchorId="0F1F252C">
          <v:shape id="_x0000_i3219" type="#_x0000_t75" style="width:9.75pt;height:12.75pt" o:ole="">
            <v:imagedata r:id="rId4399" o:title=""/>
          </v:shape>
          <o:OLEObject Type="Embed" ProgID="Equation.DSMT4" ShapeID="_x0000_i3219" DrawAspect="Content" ObjectID="_1686897442" r:id="rId4400"/>
        </w:object>
      </w:r>
      <w:r w:rsidRPr="003E0C5C">
        <w:rPr>
          <w:lang w:val="fr-FR"/>
        </w:rPr>
        <w:t>.</w:t>
      </w:r>
      <w:r w:rsidRPr="003E0C5C">
        <w:rPr>
          <w:b/>
          <w:color w:val="0000FF"/>
          <w:lang w:val="fr-FR"/>
        </w:rPr>
        <w:tab/>
      </w:r>
      <w:r w:rsidRPr="003E0C5C">
        <w:rPr>
          <w:rFonts w:ascii="MS PMincho" w:eastAsia="MS PMincho" w:hAnsi="MS PMincho"/>
          <w:b/>
          <w:color w:val="0000FF"/>
          <w:lang w:val="fr-FR"/>
        </w:rPr>
        <w:t>Ⓒ.</w:t>
      </w:r>
      <w:r w:rsidRPr="003E0C5C">
        <w:rPr>
          <w:b/>
          <w:color w:val="0000FF"/>
          <w:lang w:val="fr-FR"/>
        </w:rPr>
        <w:t xml:space="preserve"> </w:t>
      </w:r>
      <w:r w:rsidRPr="003E0C5C">
        <w:rPr>
          <w:rFonts w:eastAsia="Times New Roman"/>
          <w:position w:val="-6"/>
        </w:rPr>
        <w:object w:dxaOrig="180" w:dyaOrig="285" w14:anchorId="38E1C680">
          <v:shape id="_x0000_i3220" type="#_x0000_t75" style="width:9pt;height:14.25pt" o:ole="">
            <v:imagedata r:id="rId4401" o:title=""/>
          </v:shape>
          <o:OLEObject Type="Embed" ProgID="Equation.DSMT4" ShapeID="_x0000_i3220" DrawAspect="Content" ObjectID="_1686897443" r:id="rId4402"/>
        </w:object>
      </w:r>
      <w:r w:rsidRPr="003E0C5C">
        <w:rPr>
          <w:lang w:val="fr-FR"/>
        </w:rPr>
        <w:t>.</w:t>
      </w:r>
      <w:r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position w:val="-6"/>
        </w:rPr>
        <w:object w:dxaOrig="195" w:dyaOrig="285" w14:anchorId="4888FB36">
          <v:shape id="_x0000_i3221" type="#_x0000_t75" style="width:9.75pt;height:14.25pt" o:ole="">
            <v:imagedata r:id="rId4403" o:title=""/>
          </v:shape>
          <o:OLEObject Type="Embed" ProgID="Equation.DSMT4" ShapeID="_x0000_i3221" DrawAspect="Content" ObjectID="_1686897444" r:id="rId4404"/>
        </w:object>
      </w:r>
      <w:r w:rsidRPr="003E0C5C">
        <w:t>.</w:t>
      </w:r>
    </w:p>
    <w:p w14:paraId="7E2253FB" w14:textId="77777777" w:rsidR="00522C6A" w:rsidRPr="003E0C5C" w:rsidRDefault="00522C6A" w:rsidP="00522C6A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3E0C5C">
        <w:rPr>
          <w:rFonts w:eastAsia="Calibri"/>
          <w:b/>
          <w:color w:val="0000CC"/>
        </w:rPr>
        <w:t>Lời giải</w:t>
      </w:r>
    </w:p>
    <w:p w14:paraId="05FCC570" w14:textId="77777777" w:rsidR="00522C6A" w:rsidRPr="003E0C5C" w:rsidRDefault="00522C6A" w:rsidP="00522C6A">
      <w:pPr>
        <w:spacing w:line="276" w:lineRule="auto"/>
        <w:ind w:left="992"/>
        <w:rPr>
          <w:rFonts w:eastAsia="Times New Roman"/>
          <w:b/>
          <w:lang w:val="fr-FR"/>
        </w:rPr>
      </w:pPr>
      <w:r w:rsidRPr="003E0C5C">
        <w:rPr>
          <w:b/>
          <w:lang w:val="fr-FR"/>
        </w:rPr>
        <w:t>Chọn A</w:t>
      </w:r>
    </w:p>
    <w:p w14:paraId="4D2F19E7" w14:textId="77777777" w:rsidR="00522C6A" w:rsidRPr="003E0C5C" w:rsidRDefault="00522C6A" w:rsidP="00522C6A">
      <w:pPr>
        <w:spacing w:line="276" w:lineRule="auto"/>
        <w:ind w:left="992"/>
      </w:pPr>
      <w:r w:rsidRPr="003E0C5C">
        <w:rPr>
          <w:lang w:val="fr-FR"/>
        </w:rPr>
        <w:t xml:space="preserve">Áp dụng định lý Pytago cho tam giác </w:t>
      </w:r>
      <w:r w:rsidRPr="003E0C5C">
        <w:rPr>
          <w:rFonts w:eastAsia="Times New Roman"/>
          <w:position w:val="-6"/>
        </w:rPr>
        <w:object w:dxaOrig="570" w:dyaOrig="285" w14:anchorId="4A1A10DF">
          <v:shape id="_x0000_i3222" type="#_x0000_t75" style="width:28.5pt;height:14.25pt" o:ole="">
            <v:imagedata r:id="rId4380" o:title=""/>
          </v:shape>
          <o:OLEObject Type="Embed" ProgID="Equation.DSMT4" ShapeID="_x0000_i3222" DrawAspect="Content" ObjectID="_1686897445" r:id="rId4405"/>
        </w:object>
      </w:r>
      <w:r w:rsidRPr="003E0C5C">
        <w:t xml:space="preserve"> vuông tại </w:t>
      </w:r>
      <w:r w:rsidRPr="003E0C5C">
        <w:rPr>
          <w:rFonts w:eastAsia="Times New Roman"/>
          <w:position w:val="-4"/>
        </w:rPr>
        <w:object w:dxaOrig="240" w:dyaOrig="255" w14:anchorId="65061513">
          <v:shape id="_x0000_i3223" type="#_x0000_t75" style="width:12pt;height:12.75pt" o:ole="">
            <v:imagedata r:id="rId4382" o:title=""/>
          </v:shape>
          <o:OLEObject Type="Embed" ProgID="Equation.DSMT4" ShapeID="_x0000_i3223" DrawAspect="Content" ObjectID="_1686897446" r:id="rId4406"/>
        </w:object>
      </w:r>
      <w:r w:rsidRPr="003E0C5C">
        <w:t>.</w:t>
      </w:r>
    </w:p>
    <w:p w14:paraId="23017FF2" w14:textId="77777777" w:rsidR="00522C6A" w:rsidRPr="003E0C5C" w:rsidRDefault="00522C6A" w:rsidP="00522C6A">
      <w:pPr>
        <w:spacing w:line="276" w:lineRule="auto"/>
        <w:ind w:left="992"/>
      </w:pPr>
      <w:r w:rsidRPr="003E0C5C">
        <w:rPr>
          <w:rFonts w:eastAsia="Times New Roman"/>
          <w:position w:val="-8"/>
        </w:rPr>
        <w:object w:dxaOrig="1920" w:dyaOrig="405" w14:anchorId="3563607B">
          <v:shape id="_x0000_i3224" type="#_x0000_t75" style="width:96pt;height:20.25pt" o:ole="">
            <v:imagedata r:id="rId4407" o:title=""/>
          </v:shape>
          <o:OLEObject Type="Embed" ProgID="Equation.DSMT4" ShapeID="_x0000_i3224" DrawAspect="Content" ObjectID="_1686897447" r:id="rId4408"/>
        </w:object>
      </w:r>
    </w:p>
    <w:p w14:paraId="0B963644" w14:textId="77777777" w:rsidR="00522C6A" w:rsidRPr="003E0C5C" w:rsidRDefault="00522C6A" w:rsidP="00522C6A">
      <w:pPr>
        <w:spacing w:line="276" w:lineRule="auto"/>
        <w:ind w:left="992"/>
      </w:pPr>
      <w:r w:rsidRPr="003E0C5C">
        <w:t xml:space="preserve">Độ dài đường trung tuyến </w:t>
      </w:r>
      <w:r w:rsidRPr="003E0C5C">
        <w:rPr>
          <w:rFonts w:eastAsia="Times New Roman"/>
          <w:position w:val="-4"/>
        </w:rPr>
        <w:object w:dxaOrig="480" w:dyaOrig="255" w14:anchorId="40791BB6">
          <v:shape id="_x0000_i3225" type="#_x0000_t75" style="width:24pt;height:12.75pt" o:ole="">
            <v:imagedata r:id="rId4384" o:title=""/>
          </v:shape>
          <o:OLEObject Type="Embed" ProgID="Equation.DSMT4" ShapeID="_x0000_i3225" DrawAspect="Content" ObjectID="_1686897448" r:id="rId4409"/>
        </w:object>
      </w:r>
      <w:r w:rsidRPr="003E0C5C">
        <w:t xml:space="preserve">là: </w:t>
      </w:r>
      <w:r w:rsidRPr="003E0C5C">
        <w:rPr>
          <w:rFonts w:eastAsia="Times New Roman"/>
          <w:position w:val="-6"/>
        </w:rPr>
        <w:object w:dxaOrig="180" w:dyaOrig="285" w14:anchorId="0128E478">
          <v:shape id="_x0000_i3226" type="#_x0000_t75" style="width:9pt;height:14.25pt" o:ole="">
            <v:imagedata r:id="rId4410" o:title=""/>
          </v:shape>
          <o:OLEObject Type="Embed" ProgID="Equation.DSMT4" ShapeID="_x0000_i3226" DrawAspect="Content" ObjectID="_1686897449" r:id="rId4411"/>
        </w:object>
      </w:r>
      <w:r w:rsidRPr="003E0C5C">
        <w:t>.</w:t>
      </w:r>
    </w:p>
    <w:p w14:paraId="1CAC8FE5" w14:textId="77777777" w:rsidR="00522C6A" w:rsidRPr="003E0C5C" w:rsidRDefault="00522C6A" w:rsidP="00522C6A">
      <w:pPr>
        <w:spacing w:line="276" w:lineRule="auto"/>
        <w:ind w:left="992"/>
        <w:contextualSpacing/>
        <w:rPr>
          <w:rFonts w:eastAsia="Calibri"/>
          <w:b/>
        </w:rPr>
      </w:pPr>
      <w:r w:rsidRPr="003E0C5C">
        <w:t xml:space="preserve">Do đó Phép dời hình biến đường thẳng </w:t>
      </w:r>
      <w:r w:rsidRPr="003E0C5C">
        <w:rPr>
          <w:rFonts w:eastAsia="Times New Roman"/>
          <w:position w:val="-4"/>
        </w:rPr>
        <w:object w:dxaOrig="480" w:dyaOrig="255" w14:anchorId="18D190C9">
          <v:shape id="_x0000_i3227" type="#_x0000_t75" style="width:24pt;height:12.75pt" o:ole="">
            <v:imagedata r:id="rId4384" o:title=""/>
          </v:shape>
          <o:OLEObject Type="Embed" ProgID="Equation.DSMT4" ShapeID="_x0000_i3227" DrawAspect="Content" ObjectID="_1686897450" r:id="rId4412"/>
        </w:object>
      </w:r>
      <w:r w:rsidRPr="003E0C5C">
        <w:t xml:space="preserve">thành đường thẳng </w:t>
      </w:r>
      <w:r w:rsidRPr="003E0C5C">
        <w:rPr>
          <w:rFonts w:eastAsia="Times New Roman"/>
          <w:position w:val="-4"/>
        </w:rPr>
        <w:object w:dxaOrig="585" w:dyaOrig="255" w14:anchorId="3AAC238C">
          <v:shape id="_x0000_i3228" type="#_x0000_t75" style="width:29.25pt;height:12.75pt" o:ole="">
            <v:imagedata r:id="rId4413" o:title=""/>
          </v:shape>
          <o:OLEObject Type="Embed" ProgID="Equation.DSMT4" ShapeID="_x0000_i3228" DrawAspect="Content" ObjectID="_1686897451" r:id="rId4414"/>
        </w:object>
      </w:r>
      <w:r w:rsidRPr="003E0C5C">
        <w:t xml:space="preserve">có cùng độ dài nên </w:t>
      </w:r>
      <w:r w:rsidRPr="003E0C5C">
        <w:rPr>
          <w:rFonts w:eastAsia="Times New Roman"/>
          <w:position w:val="-6"/>
        </w:rPr>
        <w:object w:dxaOrig="945" w:dyaOrig="285" w14:anchorId="78DC7D7F">
          <v:shape id="_x0000_i3229" type="#_x0000_t75" style="width:47.25pt;height:14.25pt" o:ole="">
            <v:imagedata r:id="rId4415" o:title=""/>
          </v:shape>
          <o:OLEObject Type="Embed" ProgID="Equation.DSMT4" ShapeID="_x0000_i3229" DrawAspect="Content" ObjectID="_1686897452" r:id="rId4416"/>
        </w:object>
      </w:r>
      <w:r w:rsidRPr="003E0C5C">
        <w:t>.</w:t>
      </w:r>
    </w:p>
    <w:p w14:paraId="2318F8B8" w14:textId="77777777" w:rsidR="00522C6A" w:rsidRPr="003E0C5C" w:rsidRDefault="00522C6A" w:rsidP="00C93898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 w:rsidRPr="003E0C5C">
        <w:t xml:space="preserve">Cho hình vuông </w:t>
      </w:r>
      <w:r w:rsidRPr="003E0C5C">
        <w:rPr>
          <w:rFonts w:eastAsia="Arial"/>
          <w:position w:val="-6"/>
          <w:szCs w:val="20"/>
        </w:rPr>
        <w:object w:dxaOrig="720" w:dyaOrig="285" w14:anchorId="3DC76C2B">
          <v:shape id="_x0000_i3230" type="#_x0000_t75" style="width:36pt;height:14.25pt" o:ole="">
            <v:imagedata r:id="rId4417" o:title=""/>
          </v:shape>
          <o:OLEObject Type="Embed" ProgID="Equation.DSMT4" ShapeID="_x0000_i3230" DrawAspect="Content" ObjectID="_1686897453" r:id="rId4418"/>
        </w:object>
      </w:r>
      <w:r w:rsidRPr="003E0C5C">
        <w:t xml:space="preserve">. Gọi </w:t>
      </w:r>
      <w:r w:rsidRPr="003E0C5C">
        <w:rPr>
          <w:rFonts w:eastAsia="Arial"/>
          <w:position w:val="-10"/>
          <w:szCs w:val="20"/>
        </w:rPr>
        <w:object w:dxaOrig="1305" w:dyaOrig="315" w14:anchorId="268D915A">
          <v:shape id="_x0000_i3231" type="#_x0000_t75" style="width:65.25pt;height:15.75pt" o:ole="">
            <v:imagedata r:id="rId4419" o:title=""/>
          </v:shape>
          <o:OLEObject Type="Embed" ProgID="Equation.DSMT4" ShapeID="_x0000_i3231" DrawAspect="Content" ObjectID="_1686897454" r:id="rId4420"/>
        </w:object>
      </w:r>
      <w:r w:rsidRPr="003E0C5C">
        <w:t xml:space="preserve"> theo thứ tự là trung điểm của các cạnh </w:t>
      </w:r>
      <w:r w:rsidRPr="003E0C5C">
        <w:rPr>
          <w:rFonts w:eastAsia="Arial"/>
          <w:position w:val="-10"/>
          <w:szCs w:val="20"/>
        </w:rPr>
        <w:object w:dxaOrig="2085" w:dyaOrig="315" w14:anchorId="200DFA78">
          <v:shape id="_x0000_i3232" type="#_x0000_t75" style="width:104.25pt;height:15.75pt" o:ole="">
            <v:imagedata r:id="rId4421" o:title=""/>
          </v:shape>
          <o:OLEObject Type="Embed" ProgID="Equation.DSMT4" ShapeID="_x0000_i3232" DrawAspect="Content" ObjectID="_1686897455" r:id="rId4422"/>
        </w:object>
      </w:r>
      <w:r w:rsidRPr="003E0C5C">
        <w:t xml:space="preserve">. Hãy tìm phép dời hình biến tam giác </w:t>
      </w:r>
      <w:r w:rsidRPr="003E0C5C">
        <w:rPr>
          <w:rFonts w:eastAsia="Arial"/>
          <w:position w:val="-6"/>
          <w:szCs w:val="20"/>
        </w:rPr>
        <w:object w:dxaOrig="600" w:dyaOrig="285" w14:anchorId="534EA017">
          <v:shape id="_x0000_i3233" type="#_x0000_t75" style="width:30pt;height:14.25pt" o:ole="">
            <v:imagedata r:id="rId4423" o:title=""/>
          </v:shape>
          <o:OLEObject Type="Embed" ProgID="Equation.DSMT4" ShapeID="_x0000_i3233" DrawAspect="Content" ObjectID="_1686897456" r:id="rId4424"/>
        </w:object>
      </w:r>
      <w:r w:rsidRPr="003E0C5C">
        <w:t xml:space="preserve">thành tam giác </w:t>
      </w:r>
      <w:r w:rsidRPr="003E0C5C">
        <w:rPr>
          <w:rFonts w:eastAsia="Arial"/>
          <w:position w:val="-4"/>
          <w:szCs w:val="20"/>
        </w:rPr>
        <w:object w:dxaOrig="495" w:dyaOrig="255" w14:anchorId="0A606BAC">
          <v:shape id="_x0000_i3234" type="#_x0000_t75" style="width:24.75pt;height:12.75pt" o:ole="">
            <v:imagedata r:id="rId4425" o:title=""/>
          </v:shape>
          <o:OLEObject Type="Embed" ProgID="Equation.DSMT4" ShapeID="_x0000_i3234" DrawAspect="Content" ObjectID="_1686897457" r:id="rId4426"/>
        </w:object>
      </w:r>
      <w:r w:rsidRPr="003E0C5C">
        <w:t>.</w:t>
      </w:r>
    </w:p>
    <w:p w14:paraId="100A6AFC" w14:textId="77777777" w:rsidR="00522C6A" w:rsidRPr="003E0C5C" w:rsidRDefault="00522C6A" w:rsidP="00522C6A">
      <w:pPr>
        <w:pStyle w:val="ListParagraph"/>
        <w:ind w:left="992"/>
        <w:jc w:val="center"/>
        <w:rPr>
          <w:b/>
        </w:rPr>
      </w:pPr>
      <w:r w:rsidRPr="003E0C5C">
        <w:rPr>
          <w:b/>
          <w:noProof/>
        </w:rPr>
        <w:drawing>
          <wp:inline distT="0" distB="0" distL="0" distR="0" wp14:anchorId="074A82D5" wp14:editId="5089D269">
            <wp:extent cx="1352549" cy="1385378"/>
            <wp:effectExtent l="0" t="0" r="0" b="0"/>
            <wp:docPr id="669" name="Picture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527" cy="138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70B9A" w14:textId="77777777" w:rsidR="00522C6A" w:rsidRPr="003E0C5C" w:rsidRDefault="00522C6A" w:rsidP="00522C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Ⓐ.</w:t>
      </w:r>
      <w:r w:rsidRPr="003E0C5C">
        <w:rPr>
          <w:rFonts w:eastAsia="Times New Roman"/>
          <w:b/>
          <w:color w:val="0000FF"/>
        </w:rPr>
        <w:t xml:space="preserve"> </w:t>
      </w:r>
      <w:r w:rsidRPr="003E0C5C">
        <w:t xml:space="preserve">Phép dời hình có được bẳng cách thực hiện liêp tiếp phép quay tâm </w:t>
      </w:r>
      <w:r w:rsidRPr="003E0C5C">
        <w:rPr>
          <w:rFonts w:eastAsia="Arial"/>
          <w:position w:val="-4"/>
          <w:szCs w:val="20"/>
        </w:rPr>
        <w:object w:dxaOrig="285" w:dyaOrig="255" w14:anchorId="300F6CBE">
          <v:shape id="_x0000_i3235" type="#_x0000_t75" style="width:14.25pt;height:12.75pt" o:ole="">
            <v:imagedata r:id="rId4428" o:title=""/>
          </v:shape>
          <o:OLEObject Type="Embed" ProgID="Equation.DSMT4" ShapeID="_x0000_i3235" DrawAspect="Content" ObjectID="_1686897458" r:id="rId4429"/>
        </w:object>
      </w:r>
      <w:r w:rsidRPr="003E0C5C">
        <w:t xml:space="preserve"> góc quay </w:t>
      </w:r>
      <w:r w:rsidRPr="003E0C5C">
        <w:rPr>
          <w:rFonts w:eastAsia="Arial"/>
          <w:position w:val="-6"/>
          <w:szCs w:val="20"/>
        </w:rPr>
        <w:object w:dxaOrig="540" w:dyaOrig="285" w14:anchorId="5ACB84E5">
          <v:shape id="_x0000_i3236" type="#_x0000_t75" style="width:27pt;height:14.25pt" o:ole="">
            <v:imagedata r:id="rId4430" o:title=""/>
          </v:shape>
          <o:OLEObject Type="Embed" ProgID="Equation.DSMT4" ShapeID="_x0000_i3236" DrawAspect="Content" ObjectID="_1686897459" r:id="rId4431"/>
        </w:object>
      </w:r>
      <w:r w:rsidRPr="003E0C5C">
        <w:t xml:space="preserve"> và phép tịnh tiến theo vectơ </w:t>
      </w:r>
      <w:r w:rsidRPr="003E0C5C">
        <w:rPr>
          <w:rFonts w:eastAsia="Arial"/>
          <w:position w:val="-4"/>
          <w:szCs w:val="20"/>
        </w:rPr>
        <w:object w:dxaOrig="375" w:dyaOrig="315" w14:anchorId="4CB63728">
          <v:shape id="_x0000_i3237" type="#_x0000_t75" style="width:18.75pt;height:15.75pt" o:ole="">
            <v:imagedata r:id="rId4432" o:title=""/>
          </v:shape>
          <o:OLEObject Type="Embed" ProgID="Equation.DSMT4" ShapeID="_x0000_i3237" DrawAspect="Content" ObjectID="_1686897460" r:id="rId4433"/>
        </w:object>
      </w:r>
      <w:r w:rsidRPr="003E0C5C">
        <w:t>.</w:t>
      </w:r>
    </w:p>
    <w:p w14:paraId="5B450CC7" w14:textId="77777777" w:rsidR="00522C6A" w:rsidRPr="003E0C5C" w:rsidRDefault="00522C6A" w:rsidP="00522C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Ⓑ.</w:t>
      </w:r>
      <w:r w:rsidRPr="003E0C5C">
        <w:rPr>
          <w:rFonts w:eastAsia="Times New Roman"/>
          <w:b/>
          <w:color w:val="0000FF"/>
        </w:rPr>
        <w:t xml:space="preserve"> </w:t>
      </w:r>
      <w:r w:rsidRPr="003E0C5C">
        <w:t xml:space="preserve">Phép quay tâm </w:t>
      </w:r>
      <w:r w:rsidRPr="003E0C5C">
        <w:rPr>
          <w:rFonts w:eastAsia="Arial"/>
          <w:position w:val="-4"/>
          <w:szCs w:val="20"/>
        </w:rPr>
        <w:object w:dxaOrig="195" w:dyaOrig="255" w14:anchorId="056EDDF0">
          <v:shape id="_x0000_i3238" type="#_x0000_t75" style="width:9.75pt;height:12.75pt" o:ole="">
            <v:imagedata r:id="rId4434" o:title=""/>
          </v:shape>
          <o:OLEObject Type="Embed" ProgID="Equation.DSMT4" ShapeID="_x0000_i3238" DrawAspect="Content" ObjectID="_1686897461" r:id="rId4435"/>
        </w:object>
      </w:r>
      <w:r w:rsidRPr="003E0C5C">
        <w:t xml:space="preserve">, góc quay </w:t>
      </w:r>
      <w:r w:rsidRPr="003E0C5C">
        <w:rPr>
          <w:rFonts w:eastAsia="Arial"/>
          <w:position w:val="-6"/>
          <w:szCs w:val="20"/>
        </w:rPr>
        <w:object w:dxaOrig="540" w:dyaOrig="285" w14:anchorId="094502F4">
          <v:shape id="_x0000_i3239" type="#_x0000_t75" style="width:27pt;height:14.25pt" o:ole="">
            <v:imagedata r:id="rId4436" o:title=""/>
          </v:shape>
          <o:OLEObject Type="Embed" ProgID="Equation.DSMT4" ShapeID="_x0000_i3239" DrawAspect="Content" ObjectID="_1686897462" r:id="rId4437"/>
        </w:object>
      </w:r>
      <w:r w:rsidRPr="003E0C5C">
        <w:t>.</w:t>
      </w:r>
    </w:p>
    <w:p w14:paraId="030815A0" w14:textId="77777777" w:rsidR="00522C6A" w:rsidRPr="003E0C5C" w:rsidRDefault="00522C6A" w:rsidP="00522C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Ⓒ.</w:t>
      </w:r>
      <w:r w:rsidRPr="003E0C5C">
        <w:rPr>
          <w:rFonts w:eastAsia="Times New Roman"/>
          <w:b/>
          <w:color w:val="0000FF"/>
        </w:rPr>
        <w:t xml:space="preserve"> </w:t>
      </w:r>
      <w:r w:rsidRPr="003E0C5C">
        <w:t>Phép tịnh tiến theo vectơ</w:t>
      </w:r>
      <w:r w:rsidRPr="003E0C5C">
        <w:rPr>
          <w:rFonts w:eastAsia="Arial"/>
          <w:position w:val="-4"/>
          <w:szCs w:val="20"/>
        </w:rPr>
        <w:object w:dxaOrig="360" w:dyaOrig="315" w14:anchorId="378EF80C">
          <v:shape id="_x0000_i3240" type="#_x0000_t75" style="width:18pt;height:15.75pt" o:ole="">
            <v:imagedata r:id="rId4438" o:title=""/>
          </v:shape>
          <o:OLEObject Type="Embed" ProgID="Equation.DSMT4" ShapeID="_x0000_i3240" DrawAspect="Content" ObjectID="_1686897463" r:id="rId4439"/>
        </w:object>
      </w:r>
      <w:r w:rsidRPr="003E0C5C">
        <w:t>.</w:t>
      </w:r>
    </w:p>
    <w:p w14:paraId="68323ABE" w14:textId="77777777" w:rsidR="00522C6A" w:rsidRPr="003E0C5C" w:rsidRDefault="00522C6A" w:rsidP="00522C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3E0C5C">
        <w:rPr>
          <w:rFonts w:ascii="MS PMincho" w:eastAsia="MS PMincho" w:hAnsi="MS PMincho"/>
          <w:b/>
          <w:color w:val="0000FF"/>
        </w:rPr>
        <w:t>Ⓓ.</w:t>
      </w:r>
      <w:r w:rsidRPr="003E0C5C">
        <w:rPr>
          <w:rFonts w:eastAsia="Times New Roman"/>
          <w:b/>
          <w:color w:val="0000FF"/>
        </w:rPr>
        <w:t xml:space="preserve"> </w:t>
      </w:r>
      <w:r w:rsidRPr="003E0C5C">
        <w:t>Phép dời hình có được bằng cách thực hiện liên tiếp phép tịnh tiến theo vectơ</w:t>
      </w:r>
      <w:r w:rsidRPr="003E0C5C">
        <w:rPr>
          <w:rFonts w:eastAsia="Arial"/>
          <w:position w:val="-4"/>
          <w:szCs w:val="20"/>
        </w:rPr>
        <w:object w:dxaOrig="360" w:dyaOrig="315" w14:anchorId="02CEC10D">
          <v:shape id="_x0000_i3241" type="#_x0000_t75" style="width:18pt;height:15.75pt" o:ole="">
            <v:imagedata r:id="rId4438" o:title=""/>
          </v:shape>
          <o:OLEObject Type="Embed" ProgID="Equation.DSMT4" ShapeID="_x0000_i3241" DrawAspect="Content" ObjectID="_1686897464" r:id="rId4440"/>
        </w:object>
      </w:r>
      <w:r w:rsidRPr="003E0C5C">
        <w:t xml:space="preserve"> và phép quay tâm </w:t>
      </w:r>
      <w:r w:rsidRPr="003E0C5C">
        <w:rPr>
          <w:rFonts w:eastAsia="Arial"/>
          <w:position w:val="-4"/>
          <w:szCs w:val="20"/>
        </w:rPr>
        <w:object w:dxaOrig="195" w:dyaOrig="255" w14:anchorId="50D0B749">
          <v:shape id="_x0000_i3242" type="#_x0000_t75" style="width:9.75pt;height:12.75pt" o:ole="">
            <v:imagedata r:id="rId4441" o:title=""/>
          </v:shape>
          <o:OLEObject Type="Embed" ProgID="Equation.DSMT4" ShapeID="_x0000_i3242" DrawAspect="Content" ObjectID="_1686897465" r:id="rId4442"/>
        </w:object>
      </w:r>
      <w:r w:rsidRPr="003E0C5C">
        <w:t xml:space="preserve"> góc quay </w:t>
      </w:r>
      <w:r w:rsidRPr="003E0C5C">
        <w:rPr>
          <w:rFonts w:eastAsia="Arial"/>
          <w:position w:val="-6"/>
          <w:szCs w:val="20"/>
        </w:rPr>
        <w:object w:dxaOrig="540" w:dyaOrig="285" w14:anchorId="721441C3">
          <v:shape id="_x0000_i3243" type="#_x0000_t75" style="width:27pt;height:14.25pt" o:ole="">
            <v:imagedata r:id="rId4436" o:title=""/>
          </v:shape>
          <o:OLEObject Type="Embed" ProgID="Equation.DSMT4" ShapeID="_x0000_i3243" DrawAspect="Content" ObjectID="_1686897466" r:id="rId4443"/>
        </w:object>
      </w:r>
      <w:r w:rsidRPr="003E0C5C">
        <w:t>.</w:t>
      </w:r>
    </w:p>
    <w:p w14:paraId="6A047DE3" w14:textId="77777777" w:rsidR="00522C6A" w:rsidRPr="003E0C5C" w:rsidRDefault="00522C6A" w:rsidP="00522C6A">
      <w:pPr>
        <w:pStyle w:val="ListParagraph"/>
        <w:ind w:left="992"/>
        <w:jc w:val="center"/>
        <w:rPr>
          <w:b/>
          <w:color w:val="0000CC"/>
        </w:rPr>
      </w:pPr>
      <w:r w:rsidRPr="003E0C5C">
        <w:rPr>
          <w:b/>
          <w:color w:val="0000CC"/>
        </w:rPr>
        <w:t>Lời giải</w:t>
      </w:r>
    </w:p>
    <w:p w14:paraId="495E6FC4" w14:textId="77777777" w:rsidR="00522C6A" w:rsidRPr="003E0C5C" w:rsidRDefault="00522C6A" w:rsidP="00522C6A">
      <w:pPr>
        <w:pStyle w:val="ListParagraph"/>
        <w:ind w:left="992"/>
        <w:jc w:val="both"/>
        <w:rPr>
          <w:b/>
        </w:rPr>
      </w:pPr>
      <w:r w:rsidRPr="003E0C5C">
        <w:rPr>
          <w:b/>
        </w:rPr>
        <w:t>Chọn A</w:t>
      </w:r>
    </w:p>
    <w:p w14:paraId="46F2872C" w14:textId="77777777" w:rsidR="00522C6A" w:rsidRPr="003E0C5C" w:rsidRDefault="00522C6A" w:rsidP="00522C6A">
      <w:pPr>
        <w:pStyle w:val="ListParagraph"/>
        <w:ind w:left="992"/>
        <w:jc w:val="both"/>
      </w:pPr>
      <w:r w:rsidRPr="003E0C5C">
        <w:t xml:space="preserve">Thực hiện phép quay tâm </w:t>
      </w:r>
      <w:r w:rsidRPr="003E0C5C">
        <w:rPr>
          <w:rFonts w:eastAsia="Arial"/>
          <w:position w:val="-4"/>
          <w:szCs w:val="20"/>
        </w:rPr>
        <w:object w:dxaOrig="285" w:dyaOrig="255" w14:anchorId="0E2BC94F">
          <v:shape id="_x0000_i3244" type="#_x0000_t75" style="width:14.25pt;height:12.75pt" o:ole="">
            <v:imagedata r:id="rId4444" o:title=""/>
          </v:shape>
          <o:OLEObject Type="Embed" ProgID="Equation.DSMT4" ShapeID="_x0000_i3244" DrawAspect="Content" ObjectID="_1686897467" r:id="rId4445"/>
        </w:object>
      </w:r>
      <w:r w:rsidRPr="003E0C5C">
        <w:t xml:space="preserve"> góc quay </w:t>
      </w:r>
      <w:r w:rsidRPr="003E0C5C">
        <w:rPr>
          <w:rFonts w:eastAsia="Arial"/>
          <w:position w:val="-6"/>
          <w:szCs w:val="20"/>
        </w:rPr>
        <w:object w:dxaOrig="540" w:dyaOrig="285" w14:anchorId="40D68BBB">
          <v:shape id="_x0000_i3245" type="#_x0000_t75" style="width:27pt;height:14.25pt" o:ole="">
            <v:imagedata r:id="rId4436" o:title=""/>
          </v:shape>
          <o:OLEObject Type="Embed" ProgID="Equation.DSMT4" ShapeID="_x0000_i3245" DrawAspect="Content" ObjectID="_1686897468" r:id="rId4446"/>
        </w:object>
      </w:r>
      <w:r w:rsidRPr="003E0C5C">
        <w:t xml:space="preserve"> ta được tam giác </w:t>
      </w:r>
      <w:r w:rsidRPr="003E0C5C">
        <w:rPr>
          <w:rFonts w:eastAsia="Arial"/>
          <w:position w:val="-4"/>
          <w:szCs w:val="20"/>
        </w:rPr>
        <w:object w:dxaOrig="495" w:dyaOrig="255" w14:anchorId="01BB48F9">
          <v:shape id="_x0000_i3246" type="#_x0000_t75" style="width:24.75pt;height:12.75pt" o:ole="">
            <v:imagedata r:id="rId4447" o:title=""/>
          </v:shape>
          <o:OLEObject Type="Embed" ProgID="Equation.DSMT4" ShapeID="_x0000_i3246" DrawAspect="Content" ObjectID="_1686897469" r:id="rId4448"/>
        </w:object>
      </w:r>
      <w:r w:rsidRPr="003E0C5C">
        <w:t>.</w:t>
      </w:r>
    </w:p>
    <w:p w14:paraId="61387C13" w14:textId="77777777" w:rsidR="00522C6A" w:rsidRPr="003E0C5C" w:rsidRDefault="00522C6A" w:rsidP="00522C6A">
      <w:pPr>
        <w:pStyle w:val="ListParagraph"/>
        <w:ind w:left="992"/>
        <w:jc w:val="both"/>
      </w:pPr>
      <w:r w:rsidRPr="003E0C5C">
        <w:t xml:space="preserve">Nếu tịnh tiến tam giác </w:t>
      </w:r>
      <w:r w:rsidRPr="003E0C5C">
        <w:rPr>
          <w:rFonts w:eastAsia="Arial"/>
          <w:position w:val="-4"/>
          <w:szCs w:val="20"/>
        </w:rPr>
        <w:object w:dxaOrig="495" w:dyaOrig="255" w14:anchorId="08EB293D">
          <v:shape id="_x0000_i3247" type="#_x0000_t75" style="width:24.75pt;height:12.75pt" o:ole="">
            <v:imagedata r:id="rId4449" o:title=""/>
          </v:shape>
          <o:OLEObject Type="Embed" ProgID="Equation.DSMT4" ShapeID="_x0000_i3247" DrawAspect="Content" ObjectID="_1686897470" r:id="rId4450"/>
        </w:object>
      </w:r>
      <w:r w:rsidRPr="003E0C5C">
        <w:t xml:space="preserve">theo vectơ </w:t>
      </w:r>
      <w:r w:rsidRPr="003E0C5C">
        <w:rPr>
          <w:rFonts w:eastAsia="Arial"/>
          <w:position w:val="-4"/>
          <w:szCs w:val="20"/>
        </w:rPr>
        <w:object w:dxaOrig="375" w:dyaOrig="315" w14:anchorId="4099C628">
          <v:shape id="_x0000_i3248" type="#_x0000_t75" style="width:18.75pt;height:15.75pt" o:ole="">
            <v:imagedata r:id="rId4451" o:title=""/>
          </v:shape>
          <o:OLEObject Type="Embed" ProgID="Equation.DSMT4" ShapeID="_x0000_i3248" DrawAspect="Content" ObjectID="_1686897471" r:id="rId4452"/>
        </w:object>
      </w:r>
      <w:r w:rsidRPr="003E0C5C">
        <w:t xml:space="preserve"> ta được tam giác </w:t>
      </w:r>
      <w:r w:rsidRPr="003E0C5C">
        <w:rPr>
          <w:rFonts w:eastAsia="Arial"/>
          <w:position w:val="-4"/>
          <w:szCs w:val="20"/>
        </w:rPr>
        <w:object w:dxaOrig="495" w:dyaOrig="255" w14:anchorId="6653B174">
          <v:shape id="_x0000_i3249" type="#_x0000_t75" style="width:24.75pt;height:12.75pt" o:ole="">
            <v:imagedata r:id="rId4453" o:title=""/>
          </v:shape>
          <o:OLEObject Type="Embed" ProgID="Equation.DSMT4" ShapeID="_x0000_i3249" DrawAspect="Content" ObjectID="_1686897472" r:id="rId4454"/>
        </w:object>
      </w:r>
      <w:r w:rsidRPr="003E0C5C">
        <w:t>.</w:t>
      </w:r>
    </w:p>
    <w:p w14:paraId="4EFCBD9E" w14:textId="77777777" w:rsidR="00522C6A" w:rsidRPr="003E0C5C" w:rsidRDefault="00522C6A" w:rsidP="00522C6A">
      <w:pPr>
        <w:pStyle w:val="ListParagraph"/>
        <w:ind w:left="992"/>
        <w:rPr>
          <w:b/>
        </w:rPr>
      </w:pPr>
      <w:r w:rsidRPr="003E0C5C">
        <w:t xml:space="preserve">Do đó, phép dời hình cần tìm là phép dời hình có được bằng cách thực hiện liên tiếp phép phép quay tâm </w:t>
      </w:r>
      <w:r w:rsidRPr="003E0C5C">
        <w:rPr>
          <w:rFonts w:eastAsia="Arial"/>
          <w:position w:val="-4"/>
          <w:szCs w:val="20"/>
        </w:rPr>
        <w:object w:dxaOrig="285" w:dyaOrig="255" w14:anchorId="33CBA441">
          <v:shape id="_x0000_i3250" type="#_x0000_t75" style="width:14.25pt;height:12.75pt" o:ole="">
            <v:imagedata r:id="rId4455" o:title=""/>
          </v:shape>
          <o:OLEObject Type="Embed" ProgID="Equation.DSMT4" ShapeID="_x0000_i3250" DrawAspect="Content" ObjectID="_1686897473" r:id="rId4456"/>
        </w:object>
      </w:r>
      <w:r w:rsidRPr="003E0C5C">
        <w:t xml:space="preserve"> góc quay </w:t>
      </w:r>
      <w:r w:rsidRPr="003E0C5C">
        <w:rPr>
          <w:rFonts w:eastAsia="Arial"/>
          <w:position w:val="-6"/>
          <w:szCs w:val="20"/>
        </w:rPr>
        <w:object w:dxaOrig="540" w:dyaOrig="285" w14:anchorId="266927C8">
          <v:shape id="_x0000_i3251" type="#_x0000_t75" style="width:27pt;height:14.25pt" o:ole="">
            <v:imagedata r:id="rId4436" o:title=""/>
          </v:shape>
          <o:OLEObject Type="Embed" ProgID="Equation.DSMT4" ShapeID="_x0000_i3251" DrawAspect="Content" ObjectID="_1686897474" r:id="rId4457"/>
        </w:object>
      </w:r>
      <w:r w:rsidRPr="003E0C5C">
        <w:t xml:space="preserve"> và phép tịnh tiến theo vectơ </w:t>
      </w:r>
      <w:r w:rsidRPr="003E0C5C">
        <w:rPr>
          <w:rFonts w:eastAsia="Arial"/>
          <w:position w:val="-4"/>
          <w:szCs w:val="20"/>
        </w:rPr>
        <w:object w:dxaOrig="375" w:dyaOrig="315" w14:anchorId="2B27F927">
          <v:shape id="_x0000_i3252" type="#_x0000_t75" style="width:18.75pt;height:15.75pt" o:ole="">
            <v:imagedata r:id="rId4432" o:title=""/>
          </v:shape>
          <o:OLEObject Type="Embed" ProgID="Equation.DSMT4" ShapeID="_x0000_i3252" DrawAspect="Content" ObjectID="_1686897475" r:id="rId4458"/>
        </w:object>
      </w:r>
      <w:r w:rsidRPr="003E0C5C">
        <w:t>.</w:t>
      </w:r>
    </w:p>
    <w:p w14:paraId="510332A2" w14:textId="77777777" w:rsidR="00522C6A" w:rsidRPr="003E0C5C" w:rsidRDefault="00522C6A" w:rsidP="00C93898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b/>
          <w:lang w:eastAsia="vi-VN"/>
        </w:rPr>
      </w:pPr>
      <w:r w:rsidRPr="003E0C5C">
        <w:lastRenderedPageBreak/>
        <w:t xml:space="preserve">Cho phép dời hình </w:t>
      </w:r>
      <w:r w:rsidRPr="003E0C5C">
        <w:rPr>
          <w:rFonts w:eastAsia="Times New Roman"/>
          <w:position w:val="-14"/>
        </w:rPr>
        <w:object w:dxaOrig="3045" w:dyaOrig="405" w14:anchorId="378E0A4F">
          <v:shape id="_x0000_i3253" type="#_x0000_t75" style="width:152.25pt;height:20.25pt" o:ole="">
            <v:imagedata r:id="rId4459" o:title=""/>
          </v:shape>
          <o:OLEObject Type="Embed" ProgID="Equation.DSMT4" ShapeID="_x0000_i3253" DrawAspect="Content" ObjectID="_1686897476" r:id="rId4460"/>
        </w:object>
      </w:r>
      <w:r w:rsidRPr="003E0C5C">
        <w:t xml:space="preserve">. Xác định ảnh của đường tròn </w:t>
      </w:r>
      <w:r w:rsidRPr="003E0C5C">
        <w:rPr>
          <w:rFonts w:eastAsia="Times New Roman"/>
          <w:position w:val="-14"/>
        </w:rPr>
        <w:object w:dxaOrig="2595" w:dyaOrig="435" w14:anchorId="5F2E5AEE">
          <v:shape id="_x0000_i3254" type="#_x0000_t75" style="width:129.75pt;height:21.75pt" o:ole="">
            <v:imagedata r:id="rId4461" o:title=""/>
          </v:shape>
          <o:OLEObject Type="Embed" ProgID="Equation.DSMT4" ShapeID="_x0000_i3254" DrawAspect="Content" ObjectID="_1686897477" r:id="rId4462"/>
        </w:object>
      </w:r>
      <w:r w:rsidRPr="003E0C5C">
        <w:t xml:space="preserve"> qua phép dời hình </w:t>
      </w:r>
      <w:r w:rsidRPr="003E0C5C">
        <w:rPr>
          <w:rFonts w:eastAsia="Times New Roman"/>
          <w:position w:val="-4"/>
        </w:rPr>
        <w:object w:dxaOrig="255" w:dyaOrig="255" w14:anchorId="10633B53">
          <v:shape id="_x0000_i3255" type="#_x0000_t75" style="width:12.75pt;height:12.75pt" o:ole="">
            <v:imagedata r:id="rId4463" o:title=""/>
          </v:shape>
          <o:OLEObject Type="Embed" ProgID="Equation.DSMT4" ShapeID="_x0000_i3255" DrawAspect="Content" ObjectID="_1686897478" r:id="rId4464"/>
        </w:object>
      </w:r>
      <w:r w:rsidRPr="003E0C5C">
        <w:t>.</w:t>
      </w:r>
    </w:p>
    <w:p w14:paraId="02BA61B3" w14:textId="77777777" w:rsidR="00522C6A" w:rsidRPr="003E0C5C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3E0C5C">
        <w:rPr>
          <w:rFonts w:ascii="MS PMincho" w:eastAsia="MS PMincho" w:hAnsi="MS PMincho"/>
          <w:b/>
          <w:color w:val="0000FF"/>
        </w:rPr>
        <w:t>Ⓐ.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position w:val="-14"/>
        </w:rPr>
        <w:object w:dxaOrig="2055" w:dyaOrig="435" w14:anchorId="49E790FB">
          <v:shape id="_x0000_i3256" type="#_x0000_t75" style="width:102.75pt;height:21.75pt" o:ole="">
            <v:imagedata r:id="rId4465" o:title=""/>
          </v:shape>
          <o:OLEObject Type="Embed" ProgID="Equation.DSMT4" ShapeID="_x0000_i3256" DrawAspect="Content" ObjectID="_1686897479" r:id="rId4466"/>
        </w:object>
      </w:r>
      <w:r w:rsidRPr="003E0C5C">
        <w:t>.</w:t>
      </w:r>
      <w:r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Ⓑ.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position w:val="-14"/>
        </w:rPr>
        <w:object w:dxaOrig="2115" w:dyaOrig="435" w14:anchorId="53B1BF01">
          <v:shape id="_x0000_i3257" type="#_x0000_t75" style="width:105.75pt;height:21.75pt" o:ole="">
            <v:imagedata r:id="rId4467" o:title=""/>
          </v:shape>
          <o:OLEObject Type="Embed" ProgID="Equation.DSMT4" ShapeID="_x0000_i3257" DrawAspect="Content" ObjectID="_1686897480" r:id="rId4468"/>
        </w:object>
      </w:r>
      <w:r w:rsidRPr="003E0C5C">
        <w:t>.</w:t>
      </w:r>
    </w:p>
    <w:p w14:paraId="4342B245" w14:textId="77777777" w:rsidR="00522C6A" w:rsidRPr="003E0C5C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3E0C5C">
        <w:rPr>
          <w:rFonts w:ascii="MS PMincho" w:eastAsia="MS PMincho" w:hAnsi="MS PMincho"/>
          <w:b/>
          <w:color w:val="0000FF"/>
        </w:rPr>
        <w:t>Ⓒ.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position w:val="-14"/>
        </w:rPr>
        <w:object w:dxaOrig="2115" w:dyaOrig="435" w14:anchorId="64F970B0">
          <v:shape id="_x0000_i3258" type="#_x0000_t75" style="width:105.75pt;height:21.75pt" o:ole="">
            <v:imagedata r:id="rId4469" o:title=""/>
          </v:shape>
          <o:OLEObject Type="Embed" ProgID="Equation.DSMT4" ShapeID="_x0000_i3258" DrawAspect="Content" ObjectID="_1686897481" r:id="rId4470"/>
        </w:object>
      </w:r>
      <w:r w:rsidRPr="003E0C5C">
        <w:t>.</w:t>
      </w:r>
      <w:r w:rsidRPr="003E0C5C">
        <w:rPr>
          <w:b/>
          <w:color w:val="0000FF"/>
        </w:rPr>
        <w:tab/>
      </w:r>
      <w:r w:rsidRPr="003E0C5C">
        <w:rPr>
          <w:rFonts w:ascii="MS PMincho" w:eastAsia="MS PMincho" w:hAnsi="MS PMincho"/>
          <w:b/>
          <w:color w:val="0000FF"/>
        </w:rPr>
        <w:t>Ⓓ.</w:t>
      </w:r>
      <w:r w:rsidRPr="003E0C5C">
        <w:rPr>
          <w:b/>
          <w:color w:val="0000FF"/>
        </w:rPr>
        <w:t xml:space="preserve"> </w:t>
      </w:r>
      <w:r w:rsidRPr="003E0C5C">
        <w:rPr>
          <w:rFonts w:eastAsia="Times New Roman"/>
          <w:position w:val="-14"/>
        </w:rPr>
        <w:object w:dxaOrig="2055" w:dyaOrig="435" w14:anchorId="5064FC48">
          <v:shape id="_x0000_i3259" type="#_x0000_t75" style="width:102.75pt;height:21.75pt" o:ole="">
            <v:imagedata r:id="rId4471" o:title=""/>
          </v:shape>
          <o:OLEObject Type="Embed" ProgID="Equation.DSMT4" ShapeID="_x0000_i3259" DrawAspect="Content" ObjectID="_1686897482" r:id="rId4472"/>
        </w:object>
      </w:r>
      <w:r w:rsidRPr="003E0C5C">
        <w:t>.</w:t>
      </w:r>
    </w:p>
    <w:p w14:paraId="70BDDB48" w14:textId="77777777" w:rsidR="00522C6A" w:rsidRPr="003E0C5C" w:rsidRDefault="00522C6A" w:rsidP="00522C6A">
      <w:pPr>
        <w:spacing w:line="276" w:lineRule="auto"/>
        <w:ind w:left="992"/>
        <w:jc w:val="center"/>
        <w:rPr>
          <w:b/>
        </w:rPr>
      </w:pPr>
      <w:r w:rsidRPr="003E0C5C">
        <w:rPr>
          <w:b/>
          <w:color w:val="0000CC"/>
        </w:rPr>
        <w:t>Lời giải</w:t>
      </w:r>
    </w:p>
    <w:p w14:paraId="3E923E4F" w14:textId="77777777" w:rsidR="00522C6A" w:rsidRPr="003E0C5C" w:rsidRDefault="00522C6A" w:rsidP="00522C6A">
      <w:pPr>
        <w:pStyle w:val="ListParagraph"/>
        <w:ind w:left="992"/>
        <w:rPr>
          <w:b/>
          <w:color w:val="0000CC"/>
        </w:rPr>
      </w:pPr>
      <w:r w:rsidRPr="003E0C5C">
        <w:rPr>
          <w:b/>
        </w:rPr>
        <w:t>Chọn B</w:t>
      </w:r>
    </w:p>
    <w:p w14:paraId="0B6D3EEF" w14:textId="77777777" w:rsidR="00522C6A" w:rsidRPr="003E0C5C" w:rsidRDefault="00522C6A" w:rsidP="00522C6A">
      <w:pPr>
        <w:pStyle w:val="ListParagraph"/>
        <w:ind w:left="992"/>
      </w:pPr>
      <w:r w:rsidRPr="003E0C5C">
        <w:t xml:space="preserve">Thay </w:t>
      </w:r>
      <w:r w:rsidRPr="003E0C5C">
        <w:rPr>
          <w:rFonts w:eastAsia="Arial"/>
          <w:position w:val="-14"/>
        </w:rPr>
        <w:object w:dxaOrig="2460" w:dyaOrig="405" w14:anchorId="4D2F4905">
          <v:shape id="_x0000_i3260" type="#_x0000_t75" style="width:123pt;height:20.25pt" o:ole="">
            <v:imagedata r:id="rId4473" o:title=""/>
          </v:shape>
          <o:OLEObject Type="Embed" ProgID="Equation.DSMT4" ShapeID="_x0000_i3260" DrawAspect="Content" ObjectID="_1686897483" r:id="rId4474"/>
        </w:object>
      </w:r>
      <w:r w:rsidRPr="003E0C5C">
        <w:t>hay</w:t>
      </w:r>
    </w:p>
    <w:p w14:paraId="79140F51" w14:textId="77777777" w:rsidR="00522C6A" w:rsidRPr="003E0C5C" w:rsidRDefault="00522C6A" w:rsidP="00522C6A">
      <w:pPr>
        <w:pStyle w:val="ListParagraph"/>
        <w:ind w:left="992"/>
      </w:pPr>
      <w:r w:rsidRPr="003E0C5C">
        <w:rPr>
          <w:rFonts w:eastAsia="Arial"/>
          <w:position w:val="-30"/>
        </w:rPr>
        <w:object w:dxaOrig="1080" w:dyaOrig="720" w14:anchorId="2A11301E">
          <v:shape id="_x0000_i3261" type="#_x0000_t75" style="width:54pt;height:36pt" o:ole="">
            <v:imagedata r:id="rId4475" o:title=""/>
          </v:shape>
          <o:OLEObject Type="Embed" ProgID="Equation.DSMT4" ShapeID="_x0000_i3261" DrawAspect="Content" ObjectID="_1686897484" r:id="rId4476"/>
        </w:object>
      </w:r>
      <w:r w:rsidRPr="003E0C5C">
        <w:t xml:space="preserve"> </w:t>
      </w:r>
      <w:r w:rsidRPr="003E0C5C">
        <w:rPr>
          <w:rFonts w:eastAsia="Arial"/>
          <w:position w:val="-30"/>
        </w:rPr>
        <w:object w:dxaOrig="1365" w:dyaOrig="720" w14:anchorId="706FA691">
          <v:shape id="_x0000_i3262" type="#_x0000_t75" style="width:68.25pt;height:36pt" o:ole="">
            <v:imagedata r:id="rId4477" o:title=""/>
          </v:shape>
          <o:OLEObject Type="Embed" ProgID="Equation.DSMT4" ShapeID="_x0000_i3262" DrawAspect="Content" ObjectID="_1686897485" r:id="rId4478"/>
        </w:object>
      </w:r>
    </w:p>
    <w:p w14:paraId="119C94FC" w14:textId="77777777" w:rsidR="00522C6A" w:rsidRPr="003E0C5C" w:rsidRDefault="00522C6A" w:rsidP="00522C6A">
      <w:pPr>
        <w:pStyle w:val="ListParagraph"/>
        <w:ind w:left="992"/>
      </w:pPr>
      <w:r w:rsidRPr="003E0C5C">
        <w:t xml:space="preserve">Thay vào </w:t>
      </w:r>
      <w:r w:rsidRPr="003E0C5C">
        <w:rPr>
          <w:rFonts w:eastAsia="Arial"/>
          <w:position w:val="-14"/>
        </w:rPr>
        <w:object w:dxaOrig="420" w:dyaOrig="405" w14:anchorId="0656074F">
          <v:shape id="_x0000_i3263" type="#_x0000_t75" style="width:21pt;height:20.25pt" o:ole="">
            <v:imagedata r:id="rId4479" o:title=""/>
          </v:shape>
          <o:OLEObject Type="Embed" ProgID="Equation.DSMT4" ShapeID="_x0000_i3263" DrawAspect="Content" ObjectID="_1686897486" r:id="rId4480"/>
        </w:object>
      </w:r>
      <w:r w:rsidRPr="003E0C5C">
        <w:t xml:space="preserve"> ta được:</w:t>
      </w:r>
    </w:p>
    <w:p w14:paraId="3F0C3315" w14:textId="77777777" w:rsidR="00522C6A" w:rsidRPr="003E0C5C" w:rsidRDefault="00522C6A" w:rsidP="00522C6A">
      <w:pPr>
        <w:pStyle w:val="ListParagraph"/>
        <w:ind w:left="992"/>
      </w:pPr>
      <w:r w:rsidRPr="003E0C5C">
        <w:rPr>
          <w:rFonts w:eastAsia="Arial"/>
          <w:position w:val="-14"/>
        </w:rPr>
        <w:object w:dxaOrig="2865" w:dyaOrig="435" w14:anchorId="2D631447">
          <v:shape id="_x0000_i3264" type="#_x0000_t75" style="width:143.25pt;height:21.75pt" o:ole="">
            <v:imagedata r:id="rId4481" o:title=""/>
          </v:shape>
          <o:OLEObject Type="Embed" ProgID="Equation.DSMT4" ShapeID="_x0000_i3264" DrawAspect="Content" ObjectID="_1686897487" r:id="rId4482"/>
        </w:object>
      </w:r>
      <w:r w:rsidRPr="003E0C5C">
        <w:t xml:space="preserve"> hay </w:t>
      </w:r>
      <w:r w:rsidRPr="003E0C5C">
        <w:rPr>
          <w:rFonts w:eastAsia="Arial"/>
          <w:position w:val="-14"/>
        </w:rPr>
        <w:object w:dxaOrig="2220" w:dyaOrig="435" w14:anchorId="4D0DB292">
          <v:shape id="_x0000_i3265" type="#_x0000_t75" style="width:111pt;height:21.75pt" o:ole="">
            <v:imagedata r:id="rId4483" o:title=""/>
          </v:shape>
          <o:OLEObject Type="Embed" ProgID="Equation.DSMT4" ShapeID="_x0000_i3265" DrawAspect="Content" ObjectID="_1686897488" r:id="rId4484"/>
        </w:object>
      </w:r>
    </w:p>
    <w:p w14:paraId="5210748F" w14:textId="77777777" w:rsidR="00522C6A" w:rsidRPr="003E0C5C" w:rsidRDefault="00522C6A" w:rsidP="00522C6A">
      <w:pPr>
        <w:spacing w:line="276" w:lineRule="auto"/>
        <w:ind w:left="992"/>
        <w:rPr>
          <w:b/>
          <w:lang w:eastAsia="vi-VN"/>
        </w:rPr>
      </w:pPr>
      <w:r w:rsidRPr="003E0C5C">
        <w:t xml:space="preserve">Vậy ảnh của đường tròn </w:t>
      </w:r>
      <w:r w:rsidRPr="003E0C5C">
        <w:rPr>
          <w:rFonts w:eastAsia="Times New Roman"/>
          <w:position w:val="-14"/>
        </w:rPr>
        <w:object w:dxaOrig="2595" w:dyaOrig="435" w14:anchorId="21886F85">
          <v:shape id="_x0000_i3266" type="#_x0000_t75" style="width:129.75pt;height:21.75pt" o:ole="">
            <v:imagedata r:id="rId4461" o:title=""/>
          </v:shape>
          <o:OLEObject Type="Embed" ProgID="Equation.DSMT4" ShapeID="_x0000_i3266" DrawAspect="Content" ObjectID="_1686897489" r:id="rId4485"/>
        </w:object>
      </w:r>
      <w:r w:rsidRPr="003E0C5C">
        <w:t xml:space="preserve"> qua phép dời hình </w:t>
      </w:r>
      <w:r w:rsidRPr="003E0C5C">
        <w:rPr>
          <w:rFonts w:eastAsia="Times New Roman"/>
          <w:position w:val="-4"/>
        </w:rPr>
        <w:object w:dxaOrig="255" w:dyaOrig="255" w14:anchorId="0A2B0B0D">
          <v:shape id="_x0000_i3267" type="#_x0000_t75" style="width:12.75pt;height:12.75pt" o:ole="">
            <v:imagedata r:id="rId4463" o:title=""/>
          </v:shape>
          <o:OLEObject Type="Embed" ProgID="Equation.DSMT4" ShapeID="_x0000_i3267" DrawAspect="Content" ObjectID="_1686897490" r:id="rId4486"/>
        </w:object>
      </w:r>
      <w:r w:rsidRPr="003E0C5C">
        <w:t xml:space="preserve"> là </w:t>
      </w:r>
      <w:r w:rsidRPr="003E0C5C">
        <w:rPr>
          <w:rFonts w:eastAsia="Times New Roman"/>
          <w:position w:val="-14"/>
        </w:rPr>
        <w:object w:dxaOrig="2220" w:dyaOrig="435" w14:anchorId="30539B02">
          <v:shape id="_x0000_i3268" type="#_x0000_t75" style="width:111pt;height:21.75pt" o:ole="">
            <v:imagedata r:id="rId4483" o:title=""/>
          </v:shape>
          <o:OLEObject Type="Embed" ProgID="Equation.DSMT4" ShapeID="_x0000_i3268" DrawAspect="Content" ObjectID="_1686897491" r:id="rId4487"/>
        </w:object>
      </w:r>
      <w:r w:rsidRPr="003E0C5C">
        <w:t>.</w:t>
      </w:r>
    </w:p>
    <w:p w14:paraId="5C547A2C" w14:textId="77777777" w:rsidR="00522C6A" w:rsidRPr="003E0C5C" w:rsidRDefault="00522C6A" w:rsidP="00522C6A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rèn luyện</w:t>
      </w:r>
      <w:r w:rsidRPr="003E0C5C">
        <w:rPr>
          <w:b/>
          <w:bCs/>
          <w:color w:val="FF0000"/>
        </w:rPr>
        <w:t>:</w:t>
      </w:r>
    </w:p>
    <w:p w14:paraId="2FDFDD3A" w14:textId="77777777" w:rsidR="00522C6A" w:rsidRPr="003E0C5C" w:rsidRDefault="00522C6A" w:rsidP="00522C6A">
      <w:pPr>
        <w:tabs>
          <w:tab w:val="left" w:pos="992"/>
        </w:tabs>
        <w:spacing w:before="120" w:after="0" w:line="276" w:lineRule="auto"/>
        <w:jc w:val="both"/>
        <w:rPr>
          <w:b/>
          <w:bCs/>
          <w:color w:val="FF0000"/>
        </w:rPr>
      </w:pPr>
    </w:p>
    <w:tbl>
      <w:tblPr>
        <w:tblStyle w:val="TableGrid"/>
        <w:tblW w:w="10631" w:type="dxa"/>
        <w:tblInd w:w="25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3E0C5C" w14:paraId="04E20C3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36BB7C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70" w:dyaOrig="285" w14:anchorId="126E78CA">
                <v:shape id="_x0000_i3269" type="#_x0000_t75" style="width:28.5pt;height:14.25pt" o:ole="">
                  <v:imagedata r:id="rId4380" o:title=""/>
                </v:shape>
                <o:OLEObject Type="Embed" ProgID="Equation.DSMT4" ShapeID="_x0000_i3269" DrawAspect="Content" ObjectID="_1686897492" r:id="rId448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độ dài ba cạnh tương ứng là </w:t>
            </w:r>
            <w:r w:rsidRPr="003E0C5C">
              <w:rPr>
                <w:rFonts w:ascii="Chu Van An" w:eastAsia="Arial" w:hAnsi="Chu Van An" w:cs="Chu Van An"/>
                <w:position w:val="-10"/>
                <w:szCs w:val="24"/>
              </w:rPr>
              <w:object w:dxaOrig="585" w:dyaOrig="330" w14:anchorId="331CA7CA">
                <v:shape id="_x0000_i3270" type="#_x0000_t75" style="width:29.25pt;height:16.5pt" o:ole="">
                  <v:imagedata r:id="rId4489" o:title=""/>
                </v:shape>
                <o:OLEObject Type="Embed" ProgID="Equation.DSMT4" ShapeID="_x0000_i3270" DrawAspect="Content" ObjectID="_1686897493" r:id="rId449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biến tam giác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70" w:dyaOrig="285" w14:anchorId="6D5DB204">
                <v:shape id="_x0000_i3271" type="#_x0000_t75" style="width:28.5pt;height:14.25pt" o:ole="">
                  <v:imagedata r:id="rId4380" o:title=""/>
                </v:shape>
                <o:OLEObject Type="Embed" ProgID="Equation.DSMT4" ShapeID="_x0000_i3271" DrawAspect="Content" ObjectID="_1686897494" r:id="rId449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tam giác gì?</w:t>
            </w:r>
          </w:p>
          <w:p w14:paraId="60C34D7A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Tam giác vuông cân.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Tam giác cân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F801B76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eastAsia="Times New Roman"/>
                <w:b/>
                <w:color w:val="0000FF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Tam giác vuông.</w:t>
            </w:r>
            <w:r w:rsidRPr="003E0C5C">
              <w:rPr>
                <w:rFonts w:eastAsia="Times New Roman"/>
                <w:b/>
                <w:color w:val="0000FF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eastAsia="Times New Roman"/>
                <w:b/>
                <w:color w:val="0000FF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Tam giác đều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0AA450D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27CCA2" w14:textId="77777777" w:rsidR="00522C6A" w:rsidRPr="003E0C5C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3E0C5C" w14:paraId="1AC7DC2F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FB57A5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2: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3E834827">
                <v:shape id="_x0000_i3272" type="#_x0000_t75" style="width:28.5pt;height:14.25pt" o:ole="">
                  <v:imagedata r:id="rId4380" o:title=""/>
                </v:shape>
                <o:OLEObject Type="Embed" ProgID="Equation.DSMT4" ShapeID="_x0000_i3272" DrawAspect="Content" ObjectID="_1686897495" r:id="rId449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vuông tại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D73CE05">
                <v:shape id="_x0000_i3273" type="#_x0000_t75" style="width:12pt;height:12.75pt" o:ole="">
                  <v:imagedata r:id="rId4382" o:title=""/>
                </v:shape>
                <o:OLEObject Type="Embed" ProgID="Equation.DSMT4" ShapeID="_x0000_i3273" DrawAspect="Content" ObjectID="_1686897496" r:id="rId449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đường trung tuyến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480" w:dyaOrig="255" w14:anchorId="6EB36517">
                <v:shape id="_x0000_i3274" type="#_x0000_t75" style="width:24pt;height:12.75pt" o:ole="">
                  <v:imagedata r:id="rId4384" o:title=""/>
                </v:shape>
                <o:OLEObject Type="Embed" ProgID="Equation.DSMT4" ShapeID="_x0000_i3274" DrawAspect="Content" ObjectID="_1686897497" r:id="rId449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biết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733A03EF">
                <v:shape id="_x0000_i3275" type="#_x0000_t75" style="width:75.75pt;height:16.5pt" o:ole="">
                  <v:imagedata r:id="rId4386" o:title=""/>
                </v:shape>
                <o:OLEObject Type="Embed" ProgID="Equation.DSMT4" ShapeID="_x0000_i3275" DrawAspect="Content" ObjectID="_1686897498" r:id="rId449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biến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3B5ED46">
                <v:shape id="_x0000_i3276" type="#_x0000_t75" style="width:12pt;height:12.75pt" o:ole="">
                  <v:imagedata r:id="rId4382" o:title=""/>
                </v:shape>
                <o:OLEObject Type="Embed" ProgID="Equation.DSMT4" ShapeID="_x0000_i3276" DrawAspect="Content" ObjectID="_1686897499" r:id="rId449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55" w14:anchorId="455C5D3D">
                <v:shape id="_x0000_i3277" type="#_x0000_t75" style="width:15pt;height:12.75pt" o:ole="">
                  <v:imagedata r:id="rId4389" o:title=""/>
                </v:shape>
                <o:OLEObject Type="Embed" ProgID="Equation.DSMT4" ShapeID="_x0000_i3277" DrawAspect="Content" ObjectID="_1686897500" r:id="rId449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biến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0371B997">
                <v:shape id="_x0000_i3278" type="#_x0000_t75" style="width:16.5pt;height:12.75pt" o:ole="">
                  <v:imagedata r:id="rId4391" o:title=""/>
                </v:shape>
                <o:OLEObject Type="Embed" ProgID="Equation.DSMT4" ShapeID="_x0000_i3278" DrawAspect="Content" ObjectID="_1686897501" r:id="rId449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3CE993D2">
                <v:shape id="_x0000_i3279" type="#_x0000_t75" style="width:18.75pt;height:12.75pt" o:ole="">
                  <v:imagedata r:id="rId4393" o:title=""/>
                </v:shape>
                <o:OLEObject Type="Embed" ProgID="Equation.DSMT4" ShapeID="_x0000_i3279" DrawAspect="Content" ObjectID="_1686897502" r:id="rId449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Khi đó đồ dài đoạn thẳng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585" w:dyaOrig="255" w14:anchorId="67D8C171">
                <v:shape id="_x0000_i3280" type="#_x0000_t75" style="width:29.25pt;height:12.75pt" o:ole="">
                  <v:imagedata r:id="rId4395" o:title=""/>
                </v:shape>
                <o:OLEObject Type="Embed" ProgID="Equation.DSMT4" ShapeID="_x0000_i3280" DrawAspect="Content" ObjectID="_1686897503" r:id="rId450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3B5E4197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01820A4F">
                <v:shape id="_x0000_i3281" type="#_x0000_t75" style="width:9pt;height:14.25pt" o:ole="">
                  <v:imagedata r:id="rId4397" o:title=""/>
                </v:shape>
                <o:OLEObject Type="Embed" ProgID="Equation.DSMT4" ShapeID="_x0000_i3281" DrawAspect="Content" ObjectID="_1686897504" r:id="rId4501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74D22EA5">
                <v:shape id="_x0000_i3282" type="#_x0000_t75" style="width:9.75pt;height:12.75pt" o:ole="">
                  <v:imagedata r:id="rId4399" o:title=""/>
                </v:shape>
                <o:OLEObject Type="Embed" ProgID="Equation.DSMT4" ShapeID="_x0000_i3282" DrawAspect="Content" ObjectID="_1686897505" r:id="rId450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3E5467C1">
                <v:shape id="_x0000_i3283" type="#_x0000_t75" style="width:9pt;height:14.25pt" o:ole="">
                  <v:imagedata r:id="rId4401" o:title=""/>
                </v:shape>
                <o:OLEObject Type="Embed" ProgID="Equation.DSMT4" ShapeID="_x0000_i3283" DrawAspect="Content" ObjectID="_1686897506" r:id="rId4503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471D2736">
                <v:shape id="_x0000_i3284" type="#_x0000_t75" style="width:9.75pt;height:14.25pt" o:ole="">
                  <v:imagedata r:id="rId4403" o:title=""/>
                </v:shape>
                <o:OLEObject Type="Embed" ProgID="Equation.DSMT4" ShapeID="_x0000_i3284" DrawAspect="Content" ObjectID="_1686897507" r:id="rId450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A070005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988233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45849E4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56C202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szCs w:val="24"/>
                <w:lang w:eastAsia="vi-VN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/>
              </w:rPr>
              <w:t>Câu 3: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45" w:dyaOrig="405" w14:anchorId="44762320">
                <v:shape id="_x0000_i3285" type="#_x0000_t75" style="width:152.25pt;height:20.25pt" o:ole="">
                  <v:imagedata r:id="rId4459" o:title=""/>
                </v:shape>
                <o:OLEObject Type="Embed" ProgID="Equation.DSMT4" ShapeID="_x0000_i3285" DrawAspect="Content" ObjectID="_1686897508" r:id="rId450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Xác định ảnh của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95" w:dyaOrig="435" w14:anchorId="032E5AAB">
                <v:shape id="_x0000_i3286" type="#_x0000_t75" style="width:129.75pt;height:21.75pt" o:ole="">
                  <v:imagedata r:id="rId4461" o:title=""/>
                </v:shape>
                <o:OLEObject Type="Embed" ProgID="Equation.DSMT4" ShapeID="_x0000_i3286" DrawAspect="Content" ObjectID="_1686897509" r:id="rId450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24591602">
                <v:shape id="_x0000_i3287" type="#_x0000_t75" style="width:12.75pt;height:12.75pt" o:ole="">
                  <v:imagedata r:id="rId4463" o:title=""/>
                </v:shape>
                <o:OLEObject Type="Embed" ProgID="Equation.DSMT4" ShapeID="_x0000_i3287" DrawAspect="Content" ObjectID="_1686897510" r:id="rId450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B5D6C6B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08AE13F0">
                <v:shape id="_x0000_i3288" type="#_x0000_t75" style="width:102.75pt;height:21.75pt" o:ole="">
                  <v:imagedata r:id="rId4465" o:title=""/>
                </v:shape>
                <o:OLEObject Type="Embed" ProgID="Equation.DSMT4" ShapeID="_x0000_i3288" DrawAspect="Content" ObjectID="_1686897511" r:id="rId450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15" w:dyaOrig="435" w14:anchorId="193F9410">
                <v:shape id="_x0000_i3289" type="#_x0000_t75" style="width:105.75pt;height:21.75pt" o:ole="">
                  <v:imagedata r:id="rId4467" o:title=""/>
                </v:shape>
                <o:OLEObject Type="Embed" ProgID="Equation.DSMT4" ShapeID="_x0000_i3289" DrawAspect="Content" ObjectID="_1686897512" r:id="rId450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A15065C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15" w:dyaOrig="435" w14:anchorId="371FF44B">
                <v:shape id="_x0000_i3290" type="#_x0000_t75" style="width:105.75pt;height:21.75pt" o:ole="">
                  <v:imagedata r:id="rId4469" o:title=""/>
                </v:shape>
                <o:OLEObject Type="Embed" ProgID="Equation.DSMT4" ShapeID="_x0000_i3290" DrawAspect="Content" ObjectID="_1686897513" r:id="rId451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5FEBA9DA">
                <v:shape id="_x0000_i3291" type="#_x0000_t75" style="width:102.75pt;height:21.75pt" o:ole="">
                  <v:imagedata r:id="rId4471" o:title=""/>
                </v:shape>
                <o:OLEObject Type="Embed" ProgID="Equation.DSMT4" ShapeID="_x0000_i3291" DrawAspect="Content" ObjectID="_1686897514" r:id="rId451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3A1D635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A3807A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0C5499D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B8574B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6EDFEA68">
                <v:shape id="_x0000_i3292" type="#_x0000_t75" style="width:23.25pt;height:16.5pt" o:ole="">
                  <v:imagedata r:id="rId4342" o:title=""/>
                </v:shape>
                <o:OLEObject Type="Embed" ProgID="Equation.DSMT4" ShapeID="_x0000_i3292" DrawAspect="Content" ObjectID="_1686897515" r:id="rId451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265" w:dyaOrig="450" w14:anchorId="1F308C4C">
                <v:shape id="_x0000_i3293" type="#_x0000_t75" style="width:113.25pt;height:22.5pt" o:ole="">
                  <v:imagedata r:id="rId4344" o:title=""/>
                </v:shape>
                <o:OLEObject Type="Embed" ProgID="Equation.DSMT4" ShapeID="_x0000_i3293" DrawAspect="Content" ObjectID="_1686897516" r:id="rId451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Tìm bán kính của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24830478">
                <v:shape id="_x0000_i3294" type="#_x0000_t75" style="width:24pt;height:20.25pt" o:ole="">
                  <v:imagedata r:id="rId4346" o:title=""/>
                </v:shape>
                <o:OLEObject Type="Embed" ProgID="Equation.DSMT4" ShapeID="_x0000_i3294" DrawAspect="Content" ObjectID="_1686897517" r:id="rId45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514F46A9">
                <v:shape id="_x0000_i3295" type="#_x0000_t75" style="width:21pt;height:20.25pt" o:ole="">
                  <v:imagedata r:id="rId4348" o:title=""/>
                </v:shape>
                <o:OLEObject Type="Embed" ProgID="Equation.DSMT4" ShapeID="_x0000_i3295" DrawAspect="Content" ObjectID="_1686897518" r:id="rId451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55" w:dyaOrig="240" w14:anchorId="69569DC7">
                <v:shape id="_x0000_i3296" type="#_x0000_t75" style="width:12.75pt;height:12pt" o:ole="">
                  <v:imagedata r:id="rId4350" o:title=""/>
                </v:shape>
                <o:OLEObject Type="Embed" ProgID="Equation.DSMT4" ShapeID="_x0000_i3296" DrawAspect="Content" ObjectID="_1686897519" r:id="rId451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được bằng cách thực hiện liên tiếp phép đối xứng qua trục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60" w:dyaOrig="285" w14:anchorId="3AEFDA13">
                <v:shape id="_x0000_i3297" type="#_x0000_t75" style="width:18pt;height:14.25pt" o:ole="">
                  <v:imagedata r:id="rId4352" o:title=""/>
                </v:shape>
                <o:OLEObject Type="Embed" ProgID="Equation.DSMT4" ShapeID="_x0000_i3297" DrawAspect="Content" ObjectID="_1686897520" r:id="rId451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phép quay tâm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1E8DCB45">
                <v:shape id="_x0000_i3298" type="#_x0000_t75" style="width:12pt;height:14.25pt" o:ole="">
                  <v:imagedata r:id="rId4354" o:title=""/>
                </v:shape>
                <o:OLEObject Type="Embed" ProgID="Equation.DSMT4" ShapeID="_x0000_i3298" DrawAspect="Content" ObjectID="_1686897521" r:id="rId451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40BBCAAB">
                <v:shape id="_x0000_i3299" type="#_x0000_t75" style="width:20.25pt;height:14.25pt" o:ole="">
                  <v:imagedata r:id="rId4356" o:title=""/>
                </v:shape>
                <o:OLEObject Type="Embed" ProgID="Equation.DSMT4" ShapeID="_x0000_i3299" DrawAspect="Content" ObjectID="_1686897522" r:id="rId451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330" w14:anchorId="7F5AC939">
                <v:shape id="_x0000_i3300" type="#_x0000_t75" style="width:9.75pt;height:16.5pt" o:ole="">
                  <v:imagedata r:id="rId4358" o:title=""/>
                </v:shape>
                <o:OLEObject Type="Embed" ProgID="Equation.DSMT4" ShapeID="_x0000_i3300" DrawAspect="Content" ObjectID="_1686897523" r:id="rId4520"/>
              </w:object>
            </w:r>
            <w:r w:rsidRPr="003E0C5C">
              <w:rPr>
                <w:rFonts w:ascii="Chu Van An" w:hAnsi="Chu Van An" w:cs="Chu Van An"/>
                <w:szCs w:val="24"/>
              </w:rPr>
              <w:t>?</w:t>
            </w:r>
          </w:p>
          <w:p w14:paraId="39F9A1C0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</w:pPr>
            <w:r w:rsidRPr="003E0C5C">
              <w:rPr>
                <w:rFonts w:eastAsia="Times New Roman"/>
                <w:b/>
                <w:color w:val="0000FF"/>
                <w:lang w:val="sv-SE"/>
              </w:rPr>
              <w:lastRenderedPageBreak/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8"/>
                <w:szCs w:val="24"/>
              </w:rPr>
              <w:object w:dxaOrig="495" w:dyaOrig="345" w14:anchorId="58E69E5F">
                <v:shape id="_x0000_i3301" type="#_x0000_t75" style="width:24.75pt;height:17.25pt" o:ole="">
                  <v:imagedata r:id="rId4360" o:title=""/>
                </v:shape>
                <o:OLEObject Type="Embed" ProgID="Equation.DSMT4" ShapeID="_x0000_i3301" DrawAspect="Content" ObjectID="_1686897524" r:id="rId4521"/>
              </w:object>
            </w:r>
            <w:r w:rsidRPr="003E0C5C">
              <w:rPr>
                <w:rFonts w:ascii="Chu Van An" w:hAnsi="Chu Van An" w:cs="Chu Van An"/>
                <w:szCs w:val="24"/>
                <w:lang w:val="sv-SE"/>
              </w:rPr>
              <w:t>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Ⓑ.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465" w:dyaOrig="330" w14:anchorId="2256765C">
                <v:shape id="_x0000_i3302" type="#_x0000_t75" style="width:23.25pt;height:16.5pt" o:ole="">
                  <v:imagedata r:id="rId4362" o:title=""/>
                </v:shape>
                <o:OLEObject Type="Embed" ProgID="Equation.DSMT4" ShapeID="_x0000_i3302" DrawAspect="Content" ObjectID="_1686897525" r:id="rId4522"/>
              </w:object>
            </w:r>
            <w:r w:rsidRPr="003E0C5C">
              <w:rPr>
                <w:rFonts w:ascii="Chu Van An" w:hAnsi="Chu Van An" w:cs="Chu Van An"/>
                <w:szCs w:val="24"/>
                <w:lang w:val="sv-SE"/>
              </w:rPr>
              <w:t>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Ⓒ.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30" w:dyaOrig="255" w14:anchorId="6A0764B6">
                <v:shape id="_x0000_i3303" type="#_x0000_t75" style="width:16.5pt;height:12.75pt" o:ole="">
                  <v:imagedata r:id="rId4364" o:title=""/>
                </v:shape>
                <o:OLEObject Type="Embed" ProgID="Equation.DSMT4" ShapeID="_x0000_i3303" DrawAspect="Content" ObjectID="_1686897526" r:id="rId4523"/>
              </w:object>
            </w:r>
            <w:r w:rsidRPr="003E0C5C">
              <w:rPr>
                <w:rFonts w:ascii="Chu Van An" w:hAnsi="Chu Van An" w:cs="Chu Van An"/>
                <w:szCs w:val="24"/>
                <w:lang w:val="sv-SE"/>
              </w:rPr>
              <w:t>.</w:t>
            </w:r>
            <w:r w:rsidRPr="003E0C5C">
              <w:rPr>
                <w:rFonts w:eastAsia="Times New Roman"/>
                <w:b/>
                <w:color w:val="0000FF"/>
                <w:lang w:val="sv-SE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8"/>
                <w:szCs w:val="24"/>
              </w:rPr>
              <w:object w:dxaOrig="480" w:dyaOrig="345" w14:anchorId="38AF8A49">
                <v:shape id="_x0000_i3304" type="#_x0000_t75" style="width:24pt;height:17.25pt" o:ole="">
                  <v:imagedata r:id="rId4366" o:title=""/>
                </v:shape>
                <o:OLEObject Type="Embed" ProgID="Equation.DSMT4" ShapeID="_x0000_i3304" DrawAspect="Content" ObjectID="_1686897527" r:id="rId452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8BF23DC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CF71FC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3E0C5C" w14:paraId="38A378B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9E2638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5: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4158E923">
                <v:shape id="_x0000_i3305" type="#_x0000_t75" style="width:36pt;height:14.25pt" o:ole="">
                  <v:imagedata r:id="rId4417" o:title=""/>
                </v:shape>
                <o:OLEObject Type="Embed" ProgID="Equation.DSMT4" ShapeID="_x0000_i3305" DrawAspect="Content" ObjectID="_1686897528" r:id="rId452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Gọi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305" w:dyaOrig="315" w14:anchorId="0AF4BCA9">
                <v:shape id="_x0000_i3306" type="#_x0000_t75" style="width:65.25pt;height:15.75pt" o:ole="">
                  <v:imagedata r:id="rId4419" o:title=""/>
                </v:shape>
                <o:OLEObject Type="Embed" ProgID="Equation.DSMT4" ShapeID="_x0000_i3306" DrawAspect="Content" ObjectID="_1686897529" r:id="rId452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thứ tự là trung điểm của các cạnh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085" w:dyaOrig="315" w14:anchorId="69F643CF">
                <v:shape id="_x0000_i3307" type="#_x0000_t75" style="width:104.25pt;height:15.75pt" o:ole="">
                  <v:imagedata r:id="rId4421" o:title=""/>
                </v:shape>
                <o:OLEObject Type="Embed" ProgID="Equation.DSMT4" ShapeID="_x0000_i3307" DrawAspect="Content" ObjectID="_1686897530" r:id="rId452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Hãy tìm phép dời hình biến tam giác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600" w:dyaOrig="285" w14:anchorId="279440AE">
                <v:shape id="_x0000_i3308" type="#_x0000_t75" style="width:30pt;height:14.25pt" o:ole="">
                  <v:imagedata r:id="rId4423" o:title=""/>
                </v:shape>
                <o:OLEObject Type="Embed" ProgID="Equation.DSMT4" ShapeID="_x0000_i3308" DrawAspect="Content" ObjectID="_1686897531" r:id="rId452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thành tam giác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95" w:dyaOrig="255" w14:anchorId="7D821CF0">
                <v:shape id="_x0000_i3309" type="#_x0000_t75" style="width:24.75pt;height:12.75pt" o:ole="">
                  <v:imagedata r:id="rId4425" o:title=""/>
                </v:shape>
                <o:OLEObject Type="Embed" ProgID="Equation.DSMT4" ShapeID="_x0000_i3309" DrawAspect="Content" ObjectID="_1686897532" r:id="rId452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22D01C4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b/>
                <w:noProof/>
              </w:rPr>
              <w:drawing>
                <wp:inline distT="0" distB="0" distL="0" distR="0" wp14:anchorId="5259E65A" wp14:editId="5DE6ED39">
                  <wp:extent cx="1314450" cy="1346354"/>
                  <wp:effectExtent l="0" t="0" r="0" b="0"/>
                  <wp:docPr id="670" name="Picture 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126" cy="13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A9AAB8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Phép dời hình có được bẳng cách thực hiện liêp tiếp phép quay tâm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285" w:dyaOrig="255" w14:anchorId="039D1934">
                <v:shape id="_x0000_i3310" type="#_x0000_t75" style="width:14.25pt;height:12.75pt" o:ole="">
                  <v:imagedata r:id="rId4428" o:title=""/>
                </v:shape>
                <o:OLEObject Type="Embed" ProgID="Equation.DSMT4" ShapeID="_x0000_i3310" DrawAspect="Content" ObjectID="_1686897533" r:id="rId453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3CDC96AA">
                <v:shape id="_x0000_i3311" type="#_x0000_t75" style="width:27pt;height:14.25pt" o:ole="">
                  <v:imagedata r:id="rId4430" o:title=""/>
                </v:shape>
                <o:OLEObject Type="Embed" ProgID="Equation.DSMT4" ShapeID="_x0000_i3311" DrawAspect="Content" ObjectID="_1686897534" r:id="rId453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315" w14:anchorId="758CC921">
                <v:shape id="_x0000_i3312" type="#_x0000_t75" style="width:18.75pt;height:15.75pt" o:ole="">
                  <v:imagedata r:id="rId4432" o:title=""/>
                </v:shape>
                <o:OLEObject Type="Embed" ProgID="Equation.DSMT4" ShapeID="_x0000_i3312" DrawAspect="Content" ObjectID="_1686897535" r:id="rId453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F0751F9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55" w14:anchorId="350CDADE">
                <v:shape id="_x0000_i3313" type="#_x0000_t75" style="width:9.75pt;height:12.75pt" o:ole="">
                  <v:imagedata r:id="rId4434" o:title=""/>
                </v:shape>
                <o:OLEObject Type="Embed" ProgID="Equation.DSMT4" ShapeID="_x0000_i3313" DrawAspect="Content" ObjectID="_1686897536" r:id="rId453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4935556F">
                <v:shape id="_x0000_i3314" type="#_x0000_t75" style="width:27pt;height:14.25pt" o:ole="">
                  <v:imagedata r:id="rId4436" o:title=""/>
                </v:shape>
                <o:OLEObject Type="Embed" ProgID="Equation.DSMT4" ShapeID="_x0000_i3314" DrawAspect="Content" ObjectID="_1686897537" r:id="rId453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6E0A47B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>Phép tịnh tiến theo vectơ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60" w:dyaOrig="315" w14:anchorId="1E1B548D">
                <v:shape id="_x0000_i3315" type="#_x0000_t75" style="width:18pt;height:15.75pt" o:ole="">
                  <v:imagedata r:id="rId4438" o:title=""/>
                </v:shape>
                <o:OLEObject Type="Embed" ProgID="Equation.DSMT4" ShapeID="_x0000_i3315" DrawAspect="Content" ObjectID="_1686897538" r:id="rId453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312F985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b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>Phép dời hình có được bằng cách thực hiện liên tiếp phép tịnh tiến theo vectơ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360" w:dyaOrig="315" w14:anchorId="198754CE">
                <v:shape id="_x0000_i3316" type="#_x0000_t75" style="width:18pt;height:15.75pt" o:ole="">
                  <v:imagedata r:id="rId4438" o:title=""/>
                </v:shape>
                <o:OLEObject Type="Embed" ProgID="Equation.DSMT4" ShapeID="_x0000_i3316" DrawAspect="Content" ObjectID="_1686897539" r:id="rId453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55" w14:anchorId="77CD236C">
                <v:shape id="_x0000_i3317" type="#_x0000_t75" style="width:9.75pt;height:12.75pt" o:ole="">
                  <v:imagedata r:id="rId4441" o:title=""/>
                </v:shape>
                <o:OLEObject Type="Embed" ProgID="Equation.DSMT4" ShapeID="_x0000_i3317" DrawAspect="Content" ObjectID="_1686897540" r:id="rId453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13D4D61B">
                <v:shape id="_x0000_i3318" type="#_x0000_t75" style="width:27pt;height:14.25pt" o:ole="">
                  <v:imagedata r:id="rId4436" o:title=""/>
                </v:shape>
                <o:OLEObject Type="Embed" ProgID="Equation.DSMT4" ShapeID="_x0000_i3318" DrawAspect="Content" ObjectID="_1686897541" r:id="rId453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9FB404E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DEB3C5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24F00CC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59D5E5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6: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Cho hai điểm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80" w:dyaOrig="315" w14:anchorId="672684A0">
                <v:shape id="_x0000_i3319" type="#_x0000_t75" style="width:24pt;height:15.75pt" o:ole="">
                  <v:imagedata r:id="rId4539" o:title=""/>
                </v:shape>
                <o:OLEObject Type="Embed" ProgID="Equation.DSMT4" ShapeID="_x0000_i3319" DrawAspect="Content" ObjectID="_1686897542" r:id="rId4540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phân biệt.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Gọi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  <w:lang w:val="vi-VN"/>
              </w:rPr>
              <w:object w:dxaOrig="645" w:dyaOrig="360" w14:anchorId="4BBADE84">
                <v:shape id="_x0000_i3320" type="#_x0000_t75" style="width:32.25pt;height:18pt" o:ole="">
                  <v:imagedata r:id="rId4541" o:title=""/>
                </v:shape>
                <o:OLEObject Type="Embed" ProgID="Equation.DSMT4" ShapeID="_x0000_i3320" DrawAspect="Content" ObjectID="_1686897543" r:id="rId454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phép đối xứng qua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80" w:dyaOrig="315" w14:anchorId="5AF75979">
                <v:shape id="_x0000_i3321" type="#_x0000_t75" style="width:24pt;height:15.75pt" o:ole="">
                  <v:imagedata r:id="rId4539" o:title=""/>
                </v:shape>
                <o:OLEObject Type="Embed" ProgID="Equation.DSMT4" ShapeID="_x0000_i3321" DrawAspect="Content" ObjectID="_1686897544" r:id="rId4543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. Với điểm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315" w:dyaOrig="255" w14:anchorId="5E3069E5">
                <v:shape id="_x0000_i3322" type="#_x0000_t75" style="width:15.75pt;height:12.75pt" o:ole="">
                  <v:imagedata r:id="rId4544" o:title=""/>
                </v:shape>
                <o:OLEObject Type="Embed" ProgID="Equation.DSMT4" ShapeID="_x0000_i3322" DrawAspect="Content" ObjectID="_1686897545" r:id="rId4545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bất kỳ, gọi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2760" w:dyaOrig="405" w14:anchorId="025B6876">
                <v:shape id="_x0000_i3323" type="#_x0000_t75" style="width:138pt;height:20.25pt" o:ole="">
                  <v:imagedata r:id="rId4546" o:title=""/>
                </v:shape>
                <o:OLEObject Type="Embed" ProgID="Equation.DSMT4" ShapeID="_x0000_i3323" DrawAspect="Content" ObjectID="_1686897546" r:id="rId4547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07C32A6C">
                <v:shape id="_x0000_i3324" type="#_x0000_t75" style="width:12.75pt;height:12.75pt" o:ole="">
                  <v:imagedata r:id="rId4548" o:title=""/>
                </v:shape>
                <o:OLEObject Type="Embed" ProgID="Equation.DSMT4" ShapeID="_x0000_i3324" DrawAspect="Content" ObjectID="_1686897547" r:id="rId4549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là phép biến hình biến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315" w:dyaOrig="255" w14:anchorId="653F2383">
                <v:shape id="_x0000_i3325" type="#_x0000_t75" style="width:15.75pt;height:12.75pt" o:ole="">
                  <v:imagedata r:id="rId4544" o:title=""/>
                </v:shape>
                <o:OLEObject Type="Embed" ProgID="Equation.DSMT4" ShapeID="_x0000_i3325" DrawAspect="Content" ObjectID="_1686897548" r:id="rId4550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thành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  <w:lang w:val="vi-VN"/>
              </w:rPr>
              <w:object w:dxaOrig="375" w:dyaOrig="360" w14:anchorId="424244DA">
                <v:shape id="_x0000_i3326" type="#_x0000_t75" style="width:18.75pt;height:18pt" o:ole="">
                  <v:imagedata r:id="rId4551" o:title=""/>
                </v:shape>
                <o:OLEObject Type="Embed" ProgID="Equation.DSMT4" ShapeID="_x0000_i3326" DrawAspect="Content" ObjectID="_1686897549" r:id="rId4552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Chọn mệnh đề </w:t>
            </w:r>
            <w:r w:rsidRPr="003E0C5C">
              <w:rPr>
                <w:rFonts w:ascii="Chu Van An" w:hAnsi="Chu Van An" w:cs="Chu Van An"/>
                <w:b/>
                <w:szCs w:val="24"/>
              </w:rPr>
              <w:t>đúng</w:t>
            </w:r>
          </w:p>
          <w:p w14:paraId="7B6FA9D9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03583BD0">
                <v:shape id="_x0000_i3327" type="#_x0000_t75" style="width:12.75pt;height:12.75pt" o:ole="">
                  <v:imagedata r:id="rId4548" o:title=""/>
                </v:shape>
                <o:OLEObject Type="Embed" ProgID="Equation.DSMT4" ShapeID="_x0000_i3327" DrawAspect="Content" ObjectID="_1686897550" r:id="rId4553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không phải là phép dời hình.</w:t>
            </w:r>
          </w:p>
          <w:p w14:paraId="05D3ED2F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6AFB3B27">
                <v:shape id="_x0000_i3328" type="#_x0000_t75" style="width:12.75pt;height:12.75pt" o:ole="">
                  <v:imagedata r:id="rId4548" o:title=""/>
                </v:shape>
                <o:OLEObject Type="Embed" ProgID="Equation.DSMT4" ShapeID="_x0000_i3328" DrawAspect="Content" ObjectID="_1686897551" r:id="rId4554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phép đối xứng </w:t>
            </w:r>
            <w:r>
              <w:rPr>
                <w:rFonts w:ascii="Chu Van An" w:hAnsi="Chu Van An" w:cs="Chu Van An"/>
                <w:szCs w:val="24"/>
                <w:lang w:val="fr-FR"/>
              </w:rPr>
              <w:t>trục</w:t>
            </w:r>
          </w:p>
          <w:p w14:paraId="2E3EE796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431947E5">
                <v:shape id="_x0000_i3329" type="#_x0000_t75" style="width:12.75pt;height:12.75pt" o:ole="">
                  <v:imagedata r:id="rId4548" o:title=""/>
                </v:shape>
                <o:OLEObject Type="Embed" ProgID="Equation.DSMT4" ShapeID="_x0000_i3329" DrawAspect="Content" ObjectID="_1686897552" r:id="rId4555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là phép đối xứng tâm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3E473238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  <w:lang w:val="vi-VN"/>
              </w:rPr>
              <w:object w:dxaOrig="255" w:dyaOrig="255" w14:anchorId="3BE7F86E">
                <v:shape id="_x0000_i3330" type="#_x0000_t75" style="width:12.75pt;height:12.75pt" o:ole="">
                  <v:imagedata r:id="rId4548" o:title=""/>
                </v:shape>
                <o:OLEObject Type="Embed" ProgID="Equation.DSMT4" ShapeID="_x0000_i3330" DrawAspect="Content" ObjectID="_1686897553" r:id="rId4556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phép tịnh tiến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4C5E682F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CFA4BF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6335C5C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26FC85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7: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4D325E70">
                <v:shape id="_x0000_i3331" type="#_x0000_t75" style="width:24pt;height:16.5pt" o:ole="">
                  <v:imagedata r:id="rId4557" o:title=""/>
                </v:shape>
                <o:OLEObject Type="Embed" ProgID="Equation.DSMT4" ShapeID="_x0000_i3331" DrawAspect="Content" ObjectID="_1686897554" r:id="rId455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105" w:dyaOrig="405" w14:anchorId="205DDDA9">
                <v:shape id="_x0000_i3332" type="#_x0000_t75" style="width:155.25pt;height:20.25pt" o:ole="">
                  <v:imagedata r:id="rId4559" o:title=""/>
                </v:shape>
                <o:OLEObject Type="Embed" ProgID="Equation.DSMT4" ShapeID="_x0000_i3332" DrawAspect="Content" ObjectID="_1686897555" r:id="rId456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635" w:dyaOrig="765" w14:anchorId="4C0D503F">
                <v:shape id="_x0000_i3333" type="#_x0000_t75" style="width:81.75pt;height:38.25pt" o:ole="">
                  <v:imagedata r:id="rId4561" o:title=""/>
                </v:shape>
                <o:OLEObject Type="Embed" ProgID="Equation.DSMT4" ShapeID="_x0000_i3333" DrawAspect="Content" ObjectID="_1686897556" r:id="rId456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35CC4F0A">
                <v:shape id="_x0000_i3334" type="#_x0000_t75" style="width:20.25pt;height:20.25pt" o:ole="">
                  <v:imagedata r:id="rId4563" o:title=""/>
                </v:shape>
                <o:OLEObject Type="Embed" ProgID="Equation.DSMT4" ShapeID="_x0000_i3334" DrawAspect="Content" ObjectID="_1686897557" r:id="rId456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7A00F76A">
                <v:shape id="_x0000_i3335" type="#_x0000_t75" style="width:23.25pt;height:20.25pt" o:ole="">
                  <v:imagedata r:id="rId4565" o:title=""/>
                </v:shape>
                <o:OLEObject Type="Embed" ProgID="Equation.DSMT4" ShapeID="_x0000_i3335" DrawAspect="Content" ObjectID="_1686897558" r:id="rId456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7AB24611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50" w14:anchorId="122093F9">
                <v:shape id="_x0000_i3336" type="#_x0000_t75" style="width:107.25pt;height:22.5pt" o:ole="">
                  <v:imagedata r:id="rId4567" o:title=""/>
                </v:shape>
                <o:OLEObject Type="Embed" ProgID="Equation.DSMT4" ShapeID="_x0000_i3336" DrawAspect="Content" ObjectID="_1686897559" r:id="rId456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50" w14:anchorId="06D971AE">
                <v:shape id="_x0000_i3337" type="#_x0000_t75" style="width:112.5pt;height:22.5pt" o:ole="">
                  <v:imagedata r:id="rId4569" o:title=""/>
                </v:shape>
                <o:OLEObject Type="Embed" ProgID="Equation.DSMT4" ShapeID="_x0000_i3337" DrawAspect="Content" ObjectID="_1686897560" r:id="rId457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436EC85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20" w:dyaOrig="450" w14:anchorId="5EEAD8DB">
                <v:shape id="_x0000_i3338" type="#_x0000_t75" style="width:111pt;height:22.5pt" o:ole="">
                  <v:imagedata r:id="rId4571" o:title=""/>
                </v:shape>
                <o:OLEObject Type="Embed" ProgID="Equation.DSMT4" ShapeID="_x0000_i3338" DrawAspect="Content" ObjectID="_1686897561" r:id="rId457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60" w:dyaOrig="450" w14:anchorId="728E2FAF">
                <v:shape id="_x0000_i3339" type="#_x0000_t75" style="width:108pt;height:22.5pt" o:ole="">
                  <v:imagedata r:id="rId4573" o:title=""/>
                </v:shape>
                <o:OLEObject Type="Embed" ProgID="Equation.DSMT4" ShapeID="_x0000_i3339" DrawAspect="Content" ObjectID="_1686897562" r:id="rId457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A1C64FC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5AFA00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016D4D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F0BC08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8: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Cho hình chữ nhật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20" w:dyaOrig="285" w14:anchorId="53C83C84">
                <v:shape id="_x0000_i3340" type="#_x0000_t75" style="width:36pt;height:14.25pt" o:ole="">
                  <v:imagedata r:id="rId4575" o:title=""/>
                </v:shape>
                <o:OLEObject Type="Embed" ProgID="Equation.DSMT4" ShapeID="_x0000_i3340" DrawAspect="Content" ObjectID="_1686897563" r:id="rId4576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1770" w:dyaOrig="330" w14:anchorId="43C67C2E">
                <v:shape id="_x0000_i3341" type="#_x0000_t75" style="width:88.5pt;height:16.5pt" o:ole="">
                  <v:imagedata r:id="rId4577" o:title=""/>
                </v:shape>
                <o:OLEObject Type="Embed" ProgID="Equation.DSMT4" ShapeID="_x0000_i3341" DrawAspect="Content" ObjectID="_1686897564" r:id="rId4578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lần lượt là trung điểm của các đoạn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2940" w:dyaOrig="330" w14:anchorId="3096BD97">
                <v:shape id="_x0000_i3342" type="#_x0000_t75" style="width:147pt;height:16.5pt" o:ole="">
                  <v:imagedata r:id="rId4579" o:title=""/>
                </v:shape>
                <o:OLEObject Type="Embed" ProgID="Equation.DSMT4" ShapeID="_x0000_i3342" DrawAspect="Content" ObjectID="_1686897565" r:id="rId4580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 Mệnh đề nào sau đây đúng ?</w:t>
            </w:r>
          </w:p>
          <w:p w14:paraId="4E6A51DA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21F40B45">
                <v:shape id="_x0000_i3343" type="#_x0000_t75" style="width:33pt;height:14.25pt" o:ole="">
                  <v:imagedata r:id="rId4581" o:title=""/>
                </v:shape>
                <o:OLEObject Type="Embed" ProgID="Equation.DSMT4" ShapeID="_x0000_i3343" DrawAspect="Content" ObjectID="_1686897566" r:id="rId458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95" w:dyaOrig="285" w14:anchorId="2A611F7F">
                <v:shape id="_x0000_i3344" type="#_x0000_t75" style="width:39.75pt;height:14.25pt" o:ole="">
                  <v:imagedata r:id="rId4583" o:title=""/>
                </v:shape>
                <o:OLEObject Type="Embed" ProgID="Equation.DSMT4" ShapeID="_x0000_i3344" DrawAspect="Content" ObjectID="_1686897567" r:id="rId4584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FD2F4F4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90" w:dyaOrig="285" w14:anchorId="6B022546">
                <v:shape id="_x0000_i3345" type="#_x0000_t75" style="width:34.5pt;height:14.25pt" o:ole="">
                  <v:imagedata r:id="rId4585" o:title=""/>
                </v:shape>
                <o:OLEObject Type="Embed" ProgID="Equation.DSMT4" ShapeID="_x0000_i3345" DrawAspect="Content" ObjectID="_1686897568" r:id="rId4586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95" w:dyaOrig="285" w14:anchorId="4C5CDBF9">
                <v:shape id="_x0000_i3346" type="#_x0000_t75" style="width:39.75pt;height:14.25pt" o:ole="">
                  <v:imagedata r:id="rId4587" o:title=""/>
                </v:shape>
                <o:OLEObject Type="Embed" ProgID="Equation.DSMT4" ShapeID="_x0000_i3346" DrawAspect="Content" ObjectID="_1686897569" r:id="rId4588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B0C2FE6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90" w:dyaOrig="285" w14:anchorId="216FCEE1">
                <v:shape id="_x0000_i3347" type="#_x0000_t75" style="width:34.5pt;height:14.25pt" o:ole="">
                  <v:imagedata r:id="rId4585" o:title=""/>
                </v:shape>
                <o:OLEObject Type="Embed" ProgID="Equation.DSMT4" ShapeID="_x0000_i3347" DrawAspect="Content" ObjectID="_1686897570" r:id="rId4589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59604509">
                <v:shape id="_x0000_i3348" type="#_x0000_t75" style="width:33pt;height:14.25pt" o:ole="">
                  <v:imagedata r:id="rId4590" o:title=""/>
                </v:shape>
                <o:OLEObject Type="Embed" ProgID="Equation.DSMT4" ShapeID="_x0000_i3348" DrawAspect="Content" ObjectID="_1686897571" r:id="rId4591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nhau.</w:t>
            </w:r>
          </w:p>
          <w:p w14:paraId="5D965CAD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Hai hình thang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5D45460E">
                <v:shape id="_x0000_i3349" type="#_x0000_t75" style="width:33pt;height:14.25pt" o:ole="">
                  <v:imagedata r:id="rId4592" o:title=""/>
                </v:shape>
                <o:OLEObject Type="Embed" ProgID="Equation.DSMT4" ShapeID="_x0000_i3349" DrawAspect="Content" ObjectID="_1686897572" r:id="rId4593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0" w:dyaOrig="285" w14:anchorId="459D747B">
                <v:shape id="_x0000_i3350" type="#_x0000_t75" style="width:33pt;height:14.25pt" o:ole="">
                  <v:imagedata r:id="rId4590" o:title=""/>
                </v:shape>
                <o:OLEObject Type="Embed" ProgID="Equation.DSMT4" ShapeID="_x0000_i3350" DrawAspect="Content" ObjectID="_1686897573" r:id="rId4594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bằng nhau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C6E35AE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0E566F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4DFA8D5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F000E4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>Câu 9: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35" w:dyaOrig="270" w14:anchorId="448A7404">
                <v:shape id="_x0000_i3351" type="#_x0000_t75" style="width:36.75pt;height:13.5pt" o:ole="">
                  <v:imagedata r:id="rId4595" o:title=""/>
                </v:shape>
                <o:OLEObject Type="Embed" ProgID="Equation.DSMT4" ShapeID="_x0000_i3351" DrawAspect="Content" ObjectID="_1686897574" r:id="rId4596"/>
              </w:object>
            </w:r>
            <w:r w:rsidRPr="003E0C5C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tâm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0E91956C">
                <v:shape id="_x0000_i3352" type="#_x0000_t75" style="width:12pt;height:14.25pt" o:ole="">
                  <v:imagedata r:id="rId4597" o:title=""/>
                </v:shape>
                <o:OLEObject Type="Embed" ProgID="Equation.DSMT4" ShapeID="_x0000_i3352" DrawAspect="Content" ObjectID="_1686897575" r:id="rId459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gọi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260" w:dyaOrig="330" w14:anchorId="021E0D28">
                <v:shape id="_x0000_i3353" type="#_x0000_t75" style="width:63pt;height:16.5pt" o:ole="">
                  <v:imagedata r:id="rId4599" o:title=""/>
                </v:shape>
                <o:OLEObject Type="Embed" ProgID="Equation.DSMT4" ShapeID="_x0000_i3353" DrawAspect="Content" ObjectID="_1686897576" r:id="rId460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lần lượt là trung điểm của các cạnh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945" w:dyaOrig="315" w14:anchorId="55EB5E7E">
                <v:shape id="_x0000_i3354" type="#_x0000_t75" style="width:47.25pt;height:15.75pt" o:ole="">
                  <v:imagedata r:id="rId4601" o:title=""/>
                </v:shape>
                <o:OLEObject Type="Embed" ProgID="Equation.DSMT4" ShapeID="_x0000_i3354" DrawAspect="Content" ObjectID="_1686897577" r:id="rId460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870" w:dyaOrig="315" w14:anchorId="4194F300">
                <v:shape id="_x0000_i3355" type="#_x0000_t75" style="width:43.5pt;height:15.75pt" o:ole="">
                  <v:imagedata r:id="rId4603" o:title=""/>
                </v:shape>
                <o:OLEObject Type="Embed" ProgID="Equation.DSMT4" ShapeID="_x0000_i3355" DrawAspect="Content" ObjectID="_1686897578" r:id="rId460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Qua phép dời hình có được bằng cách thực hiện liên tiếp phép quay tâm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0A3B0EB6">
                <v:shape id="_x0000_i3356" type="#_x0000_t75" style="width:12pt;height:14.25pt" o:ole="">
                  <v:imagedata r:id="rId3286" o:title=""/>
                </v:shape>
                <o:OLEObject Type="Embed" ProgID="Equation.DSMT4" ShapeID="_x0000_i3356" DrawAspect="Content" ObjectID="_1686897579" r:id="rId460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75" w:dyaOrig="315" w14:anchorId="16B00914">
                <v:shape id="_x0000_i3357" type="#_x0000_t75" style="width:18.75pt;height:15.75pt" o:ole="">
                  <v:imagedata r:id="rId4606" o:title=""/>
                </v:shape>
                <o:OLEObject Type="Embed" ProgID="Equation.DSMT4" ShapeID="_x0000_i3357" DrawAspect="Content" ObjectID="_1686897580" r:id="rId460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véc tơ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65" w:dyaOrig="315" w14:anchorId="7A58F724">
                <v:shape id="_x0000_i3358" type="#_x0000_t75" style="width:23.25pt;height:15.75pt" o:ole="">
                  <v:imagedata r:id="rId4608" o:title=""/>
                </v:shape>
                <o:OLEObject Type="Embed" ProgID="Equation.DSMT4" ShapeID="_x0000_i3358" DrawAspect="Content" ObjectID="_1686897581" r:id="rId460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Ảnh của hình vuông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35" w:dyaOrig="270" w14:anchorId="420E06BB">
                <v:shape id="_x0000_i3359" type="#_x0000_t75" style="width:36.75pt;height:13.5pt" o:ole="">
                  <v:imagedata r:id="rId4610" o:title=""/>
                </v:shape>
                <o:OLEObject Type="Embed" ProgID="Equation.DSMT4" ShapeID="_x0000_i3359" DrawAspect="Content" ObjectID="_1686897582" r:id="rId461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105EFAEE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2F250814">
                <v:shape id="_x0000_i3360" type="#_x0000_t75" style="width:36.75pt;height:14.25pt" o:ole="">
                  <v:imagedata r:id="rId4612" o:title=""/>
                </v:shape>
                <o:OLEObject Type="Embed" ProgID="Equation.DSMT4" ShapeID="_x0000_i3360" DrawAspect="Content" ObjectID="_1686897583" r:id="rId461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80" w:dyaOrig="285" w14:anchorId="3AB3C06E">
                <v:shape id="_x0000_i3361" type="#_x0000_t75" style="width:39pt;height:14.25pt" o:ole="">
                  <v:imagedata r:id="rId4614" o:title=""/>
                </v:shape>
                <o:OLEObject Type="Embed" ProgID="Equation.DSMT4" ShapeID="_x0000_i3361" DrawAspect="Content" ObjectID="_1686897584" r:id="rId461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6CD369B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1CEA1BA6">
                <v:shape id="_x0000_i3362" type="#_x0000_t75" style="width:36.75pt;height:14.25pt" o:ole="">
                  <v:imagedata r:id="rId4616" o:title=""/>
                </v:shape>
                <o:OLEObject Type="Embed" ProgID="Equation.DSMT4" ShapeID="_x0000_i3362" DrawAspect="Content" ObjectID="_1686897585" r:id="rId461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 xml:space="preserve">Hình vuông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5C33610E">
                <v:shape id="_x0000_i3363" type="#_x0000_t75" style="width:36.75pt;height:14.25pt" o:ole="">
                  <v:imagedata r:id="rId4618" o:title=""/>
                </v:shape>
                <o:OLEObject Type="Embed" ProgID="Equation.DSMT4" ShapeID="_x0000_i3363" DrawAspect="Content" ObjectID="_1686897586" r:id="rId461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9B4B05A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DE3095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F7F532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0CE17A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10: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3A1F474E">
                <v:shape id="_x0000_i3364" type="#_x0000_t75" style="width:22.5pt;height:16.5pt" o:ole="">
                  <v:imagedata r:id="rId4620" o:title=""/>
                </v:shape>
                <o:OLEObject Type="Embed" ProgID="Equation.DSMT4" ShapeID="_x0000_i3364" DrawAspect="Content" ObjectID="_1686897587" r:id="rId462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40" w:dyaOrig="330" w14:anchorId="5CFF406B">
                <v:shape id="_x0000_i3365" type="#_x0000_t75" style="width:87pt;height:16.5pt" o:ole="">
                  <v:imagedata r:id="rId4622" o:title=""/>
                </v:shape>
                <o:OLEObject Type="Embed" ProgID="Equation.DSMT4" ShapeID="_x0000_i3365" DrawAspect="Content" ObjectID="_1686897588" r:id="rId462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635" w:dyaOrig="765" w14:anchorId="475734D8">
                <v:shape id="_x0000_i3366" type="#_x0000_t75" style="width:81.75pt;height:38.25pt" o:ole="">
                  <v:imagedata r:id="rId4561" o:title=""/>
                </v:shape>
                <o:OLEObject Type="Embed" ProgID="Equation.DSMT4" ShapeID="_x0000_i3366" DrawAspect="Content" ObjectID="_1686897589" r:id="rId462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793127D">
                <v:shape id="_x0000_i3367" type="#_x0000_t75" style="width:11.25pt;height:14.25pt" o:ole="">
                  <v:imagedata r:id="rId4625" o:title=""/>
                </v:shape>
                <o:OLEObject Type="Embed" ProgID="Equation.DSMT4" ShapeID="_x0000_i3367" DrawAspect="Content" ObjectID="_1686897590" r:id="rId462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60394550">
                <v:shape id="_x0000_i3368" type="#_x0000_t75" style="width:14.25pt;height:14.25pt" o:ole="">
                  <v:imagedata r:id="rId4627" o:title=""/>
                </v:shape>
                <o:OLEObject Type="Embed" ProgID="Equation.DSMT4" ShapeID="_x0000_i3368" DrawAspect="Content" ObjectID="_1686897591" r:id="rId462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2932D8DE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30" w14:anchorId="1024EA4D">
                <v:shape id="_x0000_i3369" type="#_x0000_t75" style="width:78pt;height:16.5pt" o:ole="">
                  <v:imagedata r:id="rId4629" o:title=""/>
                </v:shape>
                <o:OLEObject Type="Embed" ProgID="Equation.DSMT4" ShapeID="_x0000_i3369" DrawAspect="Content" ObjectID="_1686897592" r:id="rId463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30" w14:anchorId="733D5673">
                <v:shape id="_x0000_i3370" type="#_x0000_t75" style="width:78.75pt;height:16.5pt" o:ole="">
                  <v:imagedata r:id="rId4631" o:title=""/>
                </v:shape>
                <o:OLEObject Type="Embed" ProgID="Equation.DSMT4" ShapeID="_x0000_i3370" DrawAspect="Content" ObjectID="_1686897593" r:id="rId463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EB6846F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30" w14:anchorId="132A68C0">
                <v:shape id="_x0000_i3371" type="#_x0000_t75" style="width:74.25pt;height:16.5pt" o:ole="">
                  <v:imagedata r:id="rId4633" o:title=""/>
                </v:shape>
                <o:OLEObject Type="Embed" ProgID="Equation.DSMT4" ShapeID="_x0000_i3371" DrawAspect="Content" ObjectID="_1686897594" r:id="rId463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30" w14:anchorId="5D0141AD">
                <v:shape id="_x0000_i3372" type="#_x0000_t75" style="width:75pt;height:16.5pt" o:ole="">
                  <v:imagedata r:id="rId4635" o:title=""/>
                </v:shape>
                <o:OLEObject Type="Embed" ProgID="Equation.DSMT4" ShapeID="_x0000_i3372" DrawAspect="Content" ObjectID="_1686897595" r:id="rId463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B034A40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444E5F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2D98BD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A6B5D2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14415EF8">
                <v:shape id="_x0000_i3373" type="#_x0000_t75" style="width:23.25pt;height:15.75pt" o:ole="">
                  <v:imagedata r:id="rId4314" o:title=""/>
                </v:shape>
                <o:OLEObject Type="Embed" ProgID="Equation.DSMT4" ShapeID="_x0000_i3373" DrawAspect="Content" ObjectID="_1686897596" r:id="rId463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hai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2AE510C2">
                <v:shape id="_x0000_i3374" type="#_x0000_t75" style="width:48.75pt;height:20.25pt" o:ole="">
                  <v:imagedata r:id="rId4316" o:title=""/>
                </v:shape>
                <o:OLEObject Type="Embed" ProgID="Equation.DSMT4" ShapeID="_x0000_i3374" DrawAspect="Content" ObjectID="_1686897597" r:id="rId463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30C0B2F3">
                <v:shape id="_x0000_i3375" type="#_x0000_t75" style="width:39pt;height:20.25pt" o:ole="">
                  <v:imagedata r:id="rId4318" o:title=""/>
                </v:shape>
                <o:OLEObject Type="Embed" ProgID="Equation.DSMT4" ShapeID="_x0000_i3375" DrawAspect="Content" ObjectID="_1686897598" r:id="rId463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Qua phép dời hình có được bằng cách thực hiện liên tiếp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20" w14:anchorId="6B9DF143">
                <v:shape id="_x0000_i3376" type="#_x0000_t75" style="width:60pt;height:21pt" o:ole="">
                  <v:imagedata r:id="rId4320" o:title=""/>
                </v:shape>
                <o:OLEObject Type="Embed" ProgID="Equation.DSMT4" ShapeID="_x0000_i3376" DrawAspect="Content" ObjectID="_1686897599" r:id="rId464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53D8124">
                <v:shape id="_x0000_i3377" type="#_x0000_t75" style="width:12pt;height:14.25pt" o:ole="">
                  <v:imagedata r:id="rId4322" o:title=""/>
                </v:shape>
                <o:OLEObject Type="Embed" ProgID="Equation.DSMT4" ShapeID="_x0000_i3377" DrawAspect="Content" ObjectID="_1686897600" r:id="rId464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439007D6">
                <v:shape id="_x0000_i3378" type="#_x0000_t75" style="width:20.25pt;height:14.25pt" o:ole="">
                  <v:imagedata r:id="rId4324" o:title=""/>
                </v:shape>
                <o:OLEObject Type="Embed" ProgID="Equation.DSMT4" ShapeID="_x0000_i3378" DrawAspect="Content" ObjectID="_1686897601" r:id="rId464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thì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00" w:dyaOrig="315" w14:anchorId="07897AB5">
                <v:shape id="_x0000_i3379" type="#_x0000_t75" style="width:30pt;height:15.75pt" o:ole="">
                  <v:imagedata r:id="rId4326" o:title=""/>
                </v:shape>
                <o:OLEObject Type="Embed" ProgID="Equation.DSMT4" ShapeID="_x0000_i3379" DrawAspect="Content" ObjectID="_1686897602" r:id="rId464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lần lượt biến thành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80" w:dyaOrig="315" w14:anchorId="40351CB0">
                <v:shape id="_x0000_i3380" type="#_x0000_t75" style="width:39pt;height:15.75pt" o:ole="">
                  <v:imagedata r:id="rId4328" o:title=""/>
                </v:shape>
                <o:OLEObject Type="Embed" ProgID="Equation.DSMT4" ShapeID="_x0000_i3380" DrawAspect="Content" ObjectID="_1686897603" r:id="rId464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Tính độ dài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09A68D9">
                <v:shape id="_x0000_i3381" type="#_x0000_t75" style="width:27.75pt;height:14.25pt" o:ole="">
                  <v:imagedata r:id="rId4330" o:title=""/>
                </v:shape>
                <o:OLEObject Type="Embed" ProgID="Equation.DSMT4" ShapeID="_x0000_i3381" DrawAspect="Content" ObjectID="_1686897604" r:id="rId464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09A1646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540" w:dyaOrig="675" w14:anchorId="4EB52FA9">
                <v:shape id="_x0000_i3382" type="#_x0000_t75" style="width:27pt;height:33.75pt" o:ole="">
                  <v:imagedata r:id="rId4332" o:title=""/>
                </v:shape>
                <o:OLEObject Type="Embed" ProgID="Equation.DSMT4" ShapeID="_x0000_i3382" DrawAspect="Content" ObjectID="_1686897605" r:id="rId4646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480" w:dyaOrig="360" w14:anchorId="17F256A4">
                <v:shape id="_x0000_i3383" type="#_x0000_t75" style="width:24pt;height:18pt" o:ole="">
                  <v:imagedata r:id="rId4334" o:title=""/>
                </v:shape>
                <o:OLEObject Type="Embed" ProgID="Equation.DSMT4" ShapeID="_x0000_i3383" DrawAspect="Content" ObjectID="_1686897606" r:id="rId4647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525" w:dyaOrig="675" w14:anchorId="46F288CD">
                <v:shape id="_x0000_i3384" type="#_x0000_t75" style="width:26.25pt;height:33.75pt" o:ole="">
                  <v:imagedata r:id="rId4336" o:title=""/>
                </v:shape>
                <o:OLEObject Type="Embed" ProgID="Equation.DSMT4" ShapeID="_x0000_i3384" DrawAspect="Content" ObjectID="_1686897607" r:id="rId464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495" w:dyaOrig="360" w14:anchorId="6176F54A">
                <v:shape id="_x0000_i3385" type="#_x0000_t75" style="width:24.75pt;height:18pt" o:ole="">
                  <v:imagedata r:id="rId4338" o:title=""/>
                </v:shape>
                <o:OLEObject Type="Embed" ProgID="Equation.DSMT4" ShapeID="_x0000_i3385" DrawAspect="Content" ObjectID="_1686897608" r:id="rId4649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255653A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194E31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1CC3586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D66901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12: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mặt</w:t>
            </w:r>
            <w:r w:rsidRPr="003E0C5C">
              <w:rPr>
                <w:rFonts w:ascii="Chu Van An" w:hAnsi="Chu Van An" w:cs="Chu Van An"/>
                <w:szCs w:val="24"/>
              </w:rPr>
              <w:t xml:space="preserve">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BAD0967">
                <v:shape id="_x0000_i3386" type="#_x0000_t75" style="width:23.25pt;height:15.75pt" o:ole="">
                  <v:imagedata r:id="rId4650" o:title=""/>
                </v:shape>
                <o:OLEObject Type="Embed" ProgID="Equation.DSMT4" ShapeID="_x0000_i3386" DrawAspect="Content" ObjectID="_1686897609" r:id="rId465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284E6F03">
                <v:shape id="_x0000_i3387" type="#_x0000_t75" style="width:21pt;height:20.25pt" o:ole="">
                  <v:imagedata r:id="rId4652" o:title=""/>
                </v:shape>
                <o:OLEObject Type="Embed" ProgID="Equation.DSMT4" ShapeID="_x0000_i3387" DrawAspect="Content" ObjectID="_1686897610" r:id="rId465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00" w:dyaOrig="435" w14:anchorId="6405A193">
                <v:shape id="_x0000_i3388" type="#_x0000_t75" style="width:105pt;height:21.75pt" o:ole="">
                  <v:imagedata r:id="rId4654" o:title=""/>
                </v:shape>
                <o:OLEObject Type="Embed" ProgID="Equation.DSMT4" ShapeID="_x0000_i3388" DrawAspect="Content" ObjectID="_1686897611" r:id="rId465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có được bằng cách thực hiện liên tiếp phép đối xứng qua trục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375" w:dyaOrig="315" w14:anchorId="47147C4A">
                <v:shape id="_x0000_i3389" type="#_x0000_t75" style="width:18.75pt;height:15.75pt" o:ole="">
                  <v:imagedata r:id="rId4656" o:title=""/>
                </v:shape>
                <o:OLEObject Type="Embed" ProgID="Equation.DSMT4" ShapeID="_x0000_i3389" DrawAspect="Content" ObjectID="_1686897612" r:id="rId465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và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435" w14:anchorId="77F0EE55">
                <v:shape id="_x0000_i3390" type="#_x0000_t75" style="width:46.5pt;height:21.75pt" o:ole="">
                  <v:imagedata r:id="rId4658" o:title=""/>
                </v:shape>
                <o:OLEObject Type="Embed" ProgID="Equation.DSMT4" ShapeID="_x0000_i3390" DrawAspect="Content" ObjectID="_1686897613" r:id="rId465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biến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0F42FB5">
                <v:shape id="_x0000_i3391" type="#_x0000_t75" style="width:21pt;height:20.25pt" o:ole="">
                  <v:imagedata r:id="rId4652" o:title=""/>
                </v:shape>
                <o:OLEObject Type="Embed" ProgID="Equation.DSMT4" ShapeID="_x0000_i3391" DrawAspect="Content" ObjectID="_1686897614" r:id="rId4660"/>
              </w:object>
            </w:r>
            <w:r w:rsidRPr="003E0C5C">
              <w:rPr>
                <w:rFonts w:ascii="Chu Van An" w:hAnsi="Chu Van An" w:cs="Chu Van An"/>
                <w:szCs w:val="24"/>
              </w:rPr>
              <w:t>thành đường tròn nào trong các đường tròn có phương trình sau?</w:t>
            </w:r>
          </w:p>
          <w:p w14:paraId="02874A85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0"/>
                <w:szCs w:val="24"/>
                <w:lang w:val="fr-FR"/>
              </w:rPr>
              <w:object w:dxaOrig="1110" w:dyaOrig="375" w14:anchorId="62D72445">
                <v:shape id="_x0000_i3392" type="#_x0000_t75" style="width:55.5pt;height:18.75pt" o:ole="">
                  <v:imagedata r:id="rId4661" o:title=""/>
                </v:shape>
                <o:OLEObject Type="Embed" ProgID="Equation.DSMT4" ShapeID="_x0000_i3392" DrawAspect="Content" ObjectID="_1686897615" r:id="rId4662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4"/>
                <w:szCs w:val="24"/>
                <w:lang w:val="fr-FR"/>
              </w:rPr>
              <w:object w:dxaOrig="2145" w:dyaOrig="435" w14:anchorId="72974C19">
                <v:shape id="_x0000_i3393" type="#_x0000_t75" style="width:107.25pt;height:21.75pt" o:ole="">
                  <v:imagedata r:id="rId4663" o:title=""/>
                </v:shape>
                <o:OLEObject Type="Embed" ProgID="Equation.DSMT4" ShapeID="_x0000_i3393" DrawAspect="Content" ObjectID="_1686897616" r:id="rId4664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B428D3C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4"/>
                <w:szCs w:val="24"/>
                <w:lang w:val="fr-FR"/>
              </w:rPr>
              <w:object w:dxaOrig="2130" w:dyaOrig="435" w14:anchorId="314F3D8A">
                <v:shape id="_x0000_i3394" type="#_x0000_t75" style="width:106.5pt;height:21.75pt" o:ole="">
                  <v:imagedata r:id="rId4665" o:title=""/>
                </v:shape>
                <o:OLEObject Type="Embed" ProgID="Equation.DSMT4" ShapeID="_x0000_i3394" DrawAspect="Content" ObjectID="_1686897617" r:id="rId4666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position w:val="-14"/>
                <w:szCs w:val="24"/>
                <w:lang w:val="fr-FR"/>
              </w:rPr>
              <w:object w:dxaOrig="2055" w:dyaOrig="435" w14:anchorId="47F8A4AF">
                <v:shape id="_x0000_i3395" type="#_x0000_t75" style="width:102.75pt;height:21.75pt" o:ole="">
                  <v:imagedata r:id="rId4667" o:title=""/>
                </v:shape>
                <o:OLEObject Type="Embed" ProgID="Equation.DSMT4" ShapeID="_x0000_i3395" DrawAspect="Content" ObjectID="_1686897618" r:id="rId4668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3310420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781B7C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3041790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23915C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>Câu 13: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8D2A757">
                <v:shape id="_x0000_i3396" type="#_x0000_t75" style="width:23.25pt;height:15.75pt" o:ole="">
                  <v:imagedata r:id="rId1952" o:title=""/>
                </v:shape>
                <o:OLEObject Type="Embed" ProgID="Equation.DSMT4" ShapeID="_x0000_i3396" DrawAspect="Content" ObjectID="_1686897619" r:id="rId466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346A7F4F">
                <v:shape id="_x0000_i3397" type="#_x0000_t75" style="width:12.75pt;height:12.75pt" o:ole="">
                  <v:imagedata r:id="rId4670" o:title=""/>
                </v:shape>
                <o:OLEObject Type="Embed" ProgID="Equation.DSMT4" ShapeID="_x0000_i3397" DrawAspect="Content" ObjectID="_1686897620" r:id="rId467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15" w:dyaOrig="405" w14:anchorId="74A2D735">
                <v:shape id="_x0000_i3398" type="#_x0000_t75" style="width:60.75pt;height:20.25pt" o:ole="">
                  <v:imagedata r:id="rId4672" o:title=""/>
                </v:shape>
                <o:OLEObject Type="Embed" ProgID="Equation.DSMT4" ShapeID="_x0000_i3398" DrawAspect="Content" ObjectID="_1686897621" r:id="rId467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26270078">
                <v:shape id="_x0000_i3399" type="#_x0000_t75" style="width:54pt;height:20.25pt" o:ole="">
                  <v:imagedata r:id="rId4674" o:title=""/>
                </v:shape>
                <o:OLEObject Type="Embed" ProgID="Equation.DSMT4" ShapeID="_x0000_i3399" DrawAspect="Content" ObjectID="_1686897622" r:id="rId467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20" w:dyaOrig="750" w14:anchorId="4149CAF1">
                <v:shape id="_x0000_i3400" type="#_x0000_t75" style="width:66pt;height:37.5pt" o:ole="">
                  <v:imagedata r:id="rId4676" o:title=""/>
                </v:shape>
                <o:OLEObject Type="Embed" ProgID="Equation.DSMT4" ShapeID="_x0000_i3400" DrawAspect="Content" ObjectID="_1686897623" r:id="rId467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6FB671A">
                <v:shape id="_x0000_i3401" type="#_x0000_t75" style="width:12pt;height:12.75pt" o:ole="">
                  <v:imagedata r:id="rId4678" o:title=""/>
                </v:shape>
                <o:OLEObject Type="Embed" ProgID="Equation.DSMT4" ShapeID="_x0000_i3401" DrawAspect="Content" ObjectID="_1686897624" r:id="rId467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35AF2B56">
                <v:shape id="_x0000_i3402" type="#_x0000_t75" style="width:36.75pt;height:20.25pt" o:ole="">
                  <v:imagedata r:id="rId4680" o:title=""/>
                </v:shape>
                <o:OLEObject Type="Embed" ProgID="Equation.DSMT4" ShapeID="_x0000_i3402" DrawAspect="Content" ObjectID="_1686897625" r:id="rId468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1C1E4262">
                <v:shape id="_x0000_i3403" type="#_x0000_t75" style="width:12.75pt;height:12.75pt" o:ole="">
                  <v:imagedata r:id="rId4682" o:title=""/>
                </v:shape>
                <o:OLEObject Type="Embed" ProgID="Equation.DSMT4" ShapeID="_x0000_i3403" DrawAspect="Content" ObjectID="_1686897626" r:id="rId468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88C2867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390" w14:anchorId="4FE56FA9">
                <v:shape id="_x0000_i3404" type="#_x0000_t75" style="width:39pt;height:19.5pt" o:ole="">
                  <v:imagedata r:id="rId4684" o:title=""/>
                </v:shape>
                <o:OLEObject Type="Embed" ProgID="Equation.DSMT4" ShapeID="_x0000_i3404" DrawAspect="Content" ObjectID="_1686897627" r:id="rId468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390" w14:anchorId="2FF979DE">
                <v:shape id="_x0000_i3405" type="#_x0000_t75" style="width:36pt;height:19.5pt" o:ole="">
                  <v:imagedata r:id="rId4686" o:title=""/>
                </v:shape>
                <o:OLEObject Type="Embed" ProgID="Equation.DSMT4" ShapeID="_x0000_i3405" DrawAspect="Content" ObjectID="_1686897628" r:id="rId468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390" w14:anchorId="10C4FA77">
                <v:shape id="_x0000_i3406" type="#_x0000_t75" style="width:39pt;height:19.5pt" o:ole="">
                  <v:imagedata r:id="rId4688" o:title=""/>
                </v:shape>
                <o:OLEObject Type="Embed" ProgID="Equation.DSMT4" ShapeID="_x0000_i3406" DrawAspect="Content" ObjectID="_1686897629" r:id="rId468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6FC95F46">
                <v:shape id="_x0000_i3407" type="#_x0000_t75" style="width:42pt;height:19.5pt" o:ole="">
                  <v:imagedata r:id="rId4690" o:title=""/>
                </v:shape>
                <o:OLEObject Type="Embed" ProgID="Equation.DSMT4" ShapeID="_x0000_i3407" DrawAspect="Content" ObjectID="_1686897630" r:id="rId469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3F6B0D1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E9FAA5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04D7394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CD3A17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14:</w:t>
            </w:r>
            <w:r w:rsidRPr="003E0C5C">
              <w:rPr>
                <w:rFonts w:ascii="Chu Van An" w:hAnsi="Chu Van An" w:cs="Chu Van An"/>
                <w:szCs w:val="24"/>
              </w:rPr>
              <w:t>Trong các mệnh đề sau mệnh đề nào đúng?</w:t>
            </w:r>
          </w:p>
          <w:p w14:paraId="0E3A6CCF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hai phép tịnh tiến ta được một phép tịnh tiến.</w:t>
            </w:r>
          </w:p>
          <w:p w14:paraId="726CFC9D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hai phép đối xứng trục ta được một phép đối xứng tr</w:t>
            </w:r>
            <w:r>
              <w:rPr>
                <w:rFonts w:ascii="Chu Van An" w:hAnsi="Chu Van An" w:cs="Chu Van An"/>
                <w:szCs w:val="24"/>
                <w:lang w:val="fr-FR"/>
              </w:rPr>
              <w:t>ục</w:t>
            </w:r>
          </w:p>
          <w:p w14:paraId="5A2414CF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phép đối xứng qua tâm và phép đối xứng trục ta được một phép đối xứng tâm.</w:t>
            </w:r>
          </w:p>
          <w:p w14:paraId="353F3A1E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Thực hiện liên tiếp phép quay và phép tịnh tiến ta được một phép tịnh tiến.</w:t>
            </w:r>
          </w:p>
          <w:p w14:paraId="55A56079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72D80D" w14:textId="77777777" w:rsidR="00522C6A" w:rsidRPr="003E0C5C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3E0C5C" w14:paraId="6491976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BC0D83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15: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1B58FB8A">
                <v:shape id="_x0000_i3408" type="#_x0000_t75" style="width:13.5pt;height:13.5pt" o:ole="">
                  <v:imagedata r:id="rId4692" o:title=""/>
                </v:shape>
                <o:OLEObject Type="Embed" ProgID="Equation.DSMT4" ShapeID="_x0000_i3408" DrawAspect="Content" ObjectID="_1686897631" r:id="rId469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155" w:dyaOrig="360" w14:anchorId="3FB6A165">
                <v:shape id="_x0000_i3409" type="#_x0000_t75" style="width:57.75pt;height:18pt" o:ole="">
                  <v:imagedata r:id="rId4694" o:title=""/>
                </v:shape>
                <o:OLEObject Type="Embed" ProgID="Equation.DSMT4" ShapeID="_x0000_i3409" DrawAspect="Content" ObjectID="_1686897632" r:id="rId469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275" w:dyaOrig="360" w14:anchorId="5C5A6560">
                <v:shape id="_x0000_i3410" type="#_x0000_t75" style="width:63.75pt;height:18pt" o:ole="">
                  <v:imagedata r:id="rId4696" o:title=""/>
                </v:shape>
                <o:OLEObject Type="Embed" ProgID="Equation.DSMT4" ShapeID="_x0000_i3410" DrawAspect="Content" ObjectID="_1686897633" r:id="rId469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635" w:dyaOrig="765" w14:anchorId="12EFEADF">
                <v:shape id="_x0000_i3411" type="#_x0000_t75" style="width:81.75pt;height:38.25pt" o:ole="">
                  <v:imagedata r:id="rId4698" o:title=""/>
                </v:shape>
                <o:OLEObject Type="Embed" ProgID="Equation.DSMT4" ShapeID="_x0000_i3411" DrawAspect="Content" ObjectID="_1686897634" r:id="rId469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9121C12">
                <v:shape id="_x0000_i3412" type="#_x0000_t75" style="width:12pt;height:13.5pt" o:ole="">
                  <v:imagedata r:id="rId4700" o:title=""/>
                </v:shape>
                <o:OLEObject Type="Embed" ProgID="Equation.DSMT4" ShapeID="_x0000_i3412" DrawAspect="Content" ObjectID="_1686897635" r:id="rId470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66CB94B6">
                <v:shape id="_x0000_i3413" type="#_x0000_t75" style="width:36.75pt;height:20.25pt" o:ole="">
                  <v:imagedata r:id="rId4702" o:title=""/>
                </v:shape>
                <o:OLEObject Type="Embed" ProgID="Equation.DSMT4" ShapeID="_x0000_i3413" DrawAspect="Content" ObjectID="_1686897636" r:id="rId470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biến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B14F079">
                <v:shape id="_x0000_i3414" type="#_x0000_t75" style="width:13.5pt;height:13.5pt" o:ole="">
                  <v:imagedata r:id="rId4692" o:title=""/>
                </v:shape>
                <o:OLEObject Type="Embed" ProgID="Equation.DSMT4" ShapeID="_x0000_i3414" DrawAspect="Content" ObjectID="_1686897637" r:id="rId470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C5F3C71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20" w:dyaOrig="330" w14:anchorId="5D5A0A14">
                <v:shape id="_x0000_i3415" type="#_x0000_t75" style="width:36pt;height:16.5pt" o:ole="">
                  <v:imagedata r:id="rId4705" o:title=""/>
                </v:shape>
                <o:OLEObject Type="Embed" ProgID="Equation.DSMT4" ShapeID="_x0000_i3415" DrawAspect="Content" ObjectID="_1686897638" r:id="rId470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75" w:dyaOrig="330" w14:anchorId="62417CFA">
                <v:shape id="_x0000_i3416" type="#_x0000_t75" style="width:33.75pt;height:16.5pt" o:ole="">
                  <v:imagedata r:id="rId4707" o:title=""/>
                </v:shape>
                <o:OLEObject Type="Embed" ProgID="Equation.DSMT4" ShapeID="_x0000_i3416" DrawAspect="Content" ObjectID="_1686897639" r:id="rId470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45" w:dyaOrig="330" w14:anchorId="05646940">
                <v:shape id="_x0000_i3417" type="#_x0000_t75" style="width:32.25pt;height:16.5pt" o:ole="">
                  <v:imagedata r:id="rId4709" o:title=""/>
                </v:shape>
                <o:OLEObject Type="Embed" ProgID="Equation.DSMT4" ShapeID="_x0000_i3417" DrawAspect="Content" ObjectID="_1686897640" r:id="rId471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78267B56">
                <v:shape id="_x0000_i3418" type="#_x0000_t75" style="width:43.5pt;height:16.5pt" o:ole="">
                  <v:imagedata r:id="rId4711" o:title=""/>
                </v:shape>
                <o:OLEObject Type="Embed" ProgID="Equation.DSMT4" ShapeID="_x0000_i3418" DrawAspect="Content" ObjectID="_1686897641" r:id="rId471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C9EC3CB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1CA2F9E" w14:textId="77777777" w:rsidR="00522C6A" w:rsidRPr="003E0C5C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6C2E005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69ACBF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16: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77569032">
                <v:shape id="_x0000_i3419" type="#_x0000_t75" style="width:23.25pt;height:16.5pt" o:ole="">
                  <v:imagedata r:id="rId4713" o:title=""/>
                </v:shape>
                <o:OLEObject Type="Embed" ProgID="Equation.DSMT4" ShapeID="_x0000_i3419" DrawAspect="Content" ObjectID="_1686897642" r:id="rId47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70" w:dyaOrig="270" w14:anchorId="4EE6B50A">
                <v:shape id="_x0000_i3420" type="#_x0000_t75" style="width:13.5pt;height:13.5pt" o:ole="">
                  <v:imagedata r:id="rId4715" o:title=""/>
                </v:shape>
                <o:OLEObject Type="Embed" ProgID="Equation.DSMT4" ShapeID="_x0000_i3420" DrawAspect="Content" ObjectID="_1686897643" r:id="rId471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70" w:dyaOrig="405" w14:anchorId="03BC299D">
                <v:shape id="_x0000_i3421" type="#_x0000_t75" style="width:58.5pt;height:20.25pt" o:ole="">
                  <v:imagedata r:id="rId4717" o:title=""/>
                </v:shape>
                <o:OLEObject Type="Embed" ProgID="Equation.DSMT4" ShapeID="_x0000_i3421" DrawAspect="Content" ObjectID="_1686897644" r:id="rId471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20" w:dyaOrig="405" w14:anchorId="64950B81">
                <v:shape id="_x0000_i3422" type="#_x0000_t75" style="width:51pt;height:20.25pt" o:ole="">
                  <v:imagedata r:id="rId4719" o:title=""/>
                </v:shape>
                <o:OLEObject Type="Embed" ProgID="Equation.DSMT4" ShapeID="_x0000_i3422" DrawAspect="Content" ObjectID="_1686897645" r:id="rId472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Theme="minorEastAsia" w:hAnsi="Chu Van An" w:cs="Chu Van An"/>
                <w:position w:val="-32"/>
                <w:szCs w:val="24"/>
              </w:rPr>
              <w:object w:dxaOrig="1560" w:dyaOrig="765" w14:anchorId="44E738CB">
                <v:shape id="_x0000_i3423" type="#_x0000_t75" style="width:78pt;height:38.25pt" o:ole="">
                  <v:imagedata r:id="rId4721" o:title=""/>
                </v:shape>
                <o:OLEObject Type="Embed" ProgID="Equation.DSMT4" ShapeID="_x0000_i3423" DrawAspect="Content" ObjectID="_1686897646" r:id="rId472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elíp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757A90EB">
                <v:shape id="_x0000_i3424" type="#_x0000_t75" style="width:24pt;height:20.25pt" o:ole="">
                  <v:imagedata r:id="rId4723" o:title=""/>
                </v:shape>
                <o:OLEObject Type="Embed" ProgID="Equation.DSMT4" ShapeID="_x0000_i3424" DrawAspect="Content" ObjectID="_1686897647" r:id="rId472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1665" w:dyaOrig="660" w14:anchorId="7A168B04">
                <v:shape id="_x0000_i3425" type="#_x0000_t75" style="width:83.25pt;height:33pt" o:ole="">
                  <v:imagedata r:id="rId4725" o:title=""/>
                </v:shape>
                <o:OLEObject Type="Embed" ProgID="Equation.DSMT4" ShapeID="_x0000_i3425" DrawAspect="Content" ObjectID="_1686897648" r:id="rId472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70" w:dyaOrig="270" w14:anchorId="4DE01E33">
                <v:shape id="_x0000_i3426" type="#_x0000_t75" style="width:13.5pt;height:13.5pt" o:ole="">
                  <v:imagedata r:id="rId4727" o:title=""/>
                </v:shape>
                <o:OLEObject Type="Embed" ProgID="Equation.DSMT4" ShapeID="_x0000_i3426" DrawAspect="Content" ObjectID="_1686897649" r:id="rId472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114F7ED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70" w:dyaOrig="705" w14:anchorId="29F36D36">
                <v:shape id="_x0000_i3427" type="#_x0000_t75" style="width:133.5pt;height:35.25pt" o:ole="">
                  <v:imagedata r:id="rId4729" o:title=""/>
                </v:shape>
                <o:OLEObject Type="Embed" ProgID="Equation.DSMT4" ShapeID="_x0000_i3427" DrawAspect="Content" ObjectID="_1686897650" r:id="rId473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C77FF17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7AB16C8E">
                <v:shape id="_x0000_i3428" type="#_x0000_t75" style="width:134.25pt;height:36pt" o:ole="">
                  <v:imagedata r:id="rId4731" o:title=""/>
                </v:shape>
                <o:OLEObject Type="Embed" ProgID="Equation.DSMT4" ShapeID="_x0000_i3428" DrawAspect="Content" ObjectID="_1686897651" r:id="rId473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281CD79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175" w:dyaOrig="720" w14:anchorId="039E8FC8">
                <v:shape id="_x0000_i3429" type="#_x0000_t75" style="width:108.75pt;height:36pt" o:ole="">
                  <v:imagedata r:id="rId4733" o:title=""/>
                </v:shape>
                <o:OLEObject Type="Embed" ProgID="Equation.DSMT4" ShapeID="_x0000_i3429" DrawAspect="Content" ObjectID="_1686897652" r:id="rId473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8B49D08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220" w:dyaOrig="735" w14:anchorId="74FE996F">
                <v:shape id="_x0000_i3430" type="#_x0000_t75" style="width:111pt;height:36.75pt" o:ole="">
                  <v:imagedata r:id="rId4735" o:title=""/>
                </v:shape>
                <o:OLEObject Type="Embed" ProgID="Equation.DSMT4" ShapeID="_x0000_i3430" DrawAspect="Content" ObjectID="_1686897653" r:id="rId473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3F92255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7A6FC68" w14:textId="77777777" w:rsidR="00522C6A" w:rsidRPr="003E0C5C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718EBD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CFEC49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17: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665136DA">
                <v:shape id="_x0000_i3431" type="#_x0000_t75" style="width:22.5pt;height:16.5pt" o:ole="">
                  <v:imagedata r:id="rId4737" o:title=""/>
                </v:shape>
                <o:OLEObject Type="Embed" ProgID="Equation.DSMT4" ShapeID="_x0000_i3431" DrawAspect="Content" ObjectID="_1686897654" r:id="rId473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35" w:dyaOrig="450" w14:anchorId="54B22907">
                <v:shape id="_x0000_i3432" type="#_x0000_t75" style="width:126.75pt;height:22.5pt" o:ole="">
                  <v:imagedata r:id="rId4739" o:title=""/>
                </v:shape>
                <o:OLEObject Type="Embed" ProgID="Equation.DSMT4" ShapeID="_x0000_i3432" DrawAspect="Content" ObjectID="_1686897655" r:id="rId474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Phương trình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51DCD798">
                <v:shape id="_x0000_i3433" type="#_x0000_t75" style="width:22.5pt;height:20.25pt" o:ole="">
                  <v:imagedata r:id="rId4741" o:title=""/>
                </v:shape>
                <o:OLEObject Type="Embed" ProgID="Equation.DSMT4" ShapeID="_x0000_i3433" DrawAspect="Content" ObjectID="_1686897656" r:id="rId474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2047CB32">
                <v:shape id="_x0000_i3434" type="#_x0000_t75" style="width:20.25pt;height:20.25pt" o:ole="">
                  <v:imagedata r:id="rId4743" o:title=""/>
                </v:shape>
                <o:OLEObject Type="Embed" ProgID="Equation.DSMT4" ShapeID="_x0000_i3434" DrawAspect="Content" ObjectID="_1686897657" r:id="rId474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khi thực hiện liên tiếp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35" w14:anchorId="7D4B02FE">
                <v:shape id="_x0000_i3435" type="#_x0000_t75" style="width:32.25pt;height:21.75pt" o:ole="">
                  <v:imagedata r:id="rId4745" o:title=""/>
                </v:shape>
                <o:OLEObject Type="Embed" ProgID="Equation.DSMT4" ShapeID="_x0000_i3435" DrawAspect="Content" ObjectID="_1686897658" r:id="rId474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1BED591">
                <v:shape id="_x0000_i3436" type="#_x0000_t75" style="width:12pt;height:14.25pt" o:ole="">
                  <v:imagedata r:id="rId4747" o:title=""/>
                </v:shape>
                <o:OLEObject Type="Embed" ProgID="Equation.DSMT4" ShapeID="_x0000_i3436" DrawAspect="Content" ObjectID="_1686897659" r:id="rId474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30" w14:anchorId="5113E8ED">
                <v:shape id="_x0000_i3437" type="#_x0000_t75" style="width:18.75pt;height:16.5pt" o:ole="">
                  <v:imagedata r:id="rId4749" o:title=""/>
                </v:shape>
                <o:OLEObject Type="Embed" ProgID="Equation.DSMT4" ShapeID="_x0000_i3437" DrawAspect="Content" ObjectID="_1686897660" r:id="rId475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32A88EE7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20" w:dyaOrig="450" w14:anchorId="03DBB05B">
                <v:shape id="_x0000_i3438" type="#_x0000_t75" style="width:111pt;height:22.5pt" o:ole="">
                  <v:imagedata r:id="rId4751" o:title=""/>
                </v:shape>
                <o:OLEObject Type="Embed" ProgID="Equation.DSMT4" ShapeID="_x0000_i3438" DrawAspect="Content" ObjectID="_1686897661" r:id="rId475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05" w:dyaOrig="450" w14:anchorId="1E0947E3">
                <v:shape id="_x0000_i3439" type="#_x0000_t75" style="width:110.25pt;height:22.5pt" o:ole="">
                  <v:imagedata r:id="rId4753" o:title=""/>
                </v:shape>
                <o:OLEObject Type="Embed" ProgID="Equation.DSMT4" ShapeID="_x0000_i3439" DrawAspect="Content" ObjectID="_1686897662" r:id="rId475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77EFA5B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20" w:dyaOrig="450" w14:anchorId="6517851D">
                <v:shape id="_x0000_i3440" type="#_x0000_t75" style="width:111pt;height:22.5pt" o:ole="">
                  <v:imagedata r:id="rId4755" o:title=""/>
                </v:shape>
                <o:OLEObject Type="Embed" ProgID="Equation.DSMT4" ShapeID="_x0000_i3440" DrawAspect="Content" ObjectID="_1686897663" r:id="rId475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05" w:dyaOrig="450" w14:anchorId="525A8579">
                <v:shape id="_x0000_i3441" type="#_x0000_t75" style="width:110.25pt;height:22.5pt" o:ole="">
                  <v:imagedata r:id="rId4757" o:title=""/>
                </v:shape>
                <o:OLEObject Type="Embed" ProgID="Equation.DSMT4" ShapeID="_x0000_i3441" DrawAspect="Content" ObjectID="_1686897664" r:id="rId475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D571EA5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3F7284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028AAE0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1DB383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18: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parabol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75BF47EC">
                <v:shape id="_x0000_i3442" type="#_x0000_t75" style="width:21pt;height:19.5pt" o:ole="">
                  <v:imagedata r:id="rId4759" o:title=""/>
                </v:shape>
                <o:OLEObject Type="Embed" ProgID="Equation.DSMT4" ShapeID="_x0000_i3442" DrawAspect="Content" ObjectID="_1686897665" r:id="rId476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trình: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60" w14:anchorId="46372830">
                <v:shape id="_x0000_i3443" type="#_x0000_t75" style="width:66pt;height:18pt" o:ole="">
                  <v:imagedata r:id="rId4761" o:title=""/>
                </v:shape>
                <o:OLEObject Type="Embed" ProgID="Equation.DSMT4" ShapeID="_x0000_i3443" DrawAspect="Content" ObjectID="_1686897666" r:id="rId476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Thực hiện liên tiếp hai phép tịnh tiến theo các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390" w14:anchorId="4D0D923A">
                <v:shape id="_x0000_i3444" type="#_x0000_t75" style="width:52.5pt;height:19.5pt" o:ole="">
                  <v:imagedata r:id="rId4763" o:title=""/>
                </v:shape>
                <o:OLEObject Type="Embed" ProgID="Equation.DSMT4" ShapeID="_x0000_i3444" DrawAspect="Content" ObjectID="_1686897667" r:id="rId476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1CAF9E47">
                <v:shape id="_x0000_i3445" type="#_x0000_t75" style="width:46.5pt;height:19.5pt" o:ole="">
                  <v:imagedata r:id="rId4765" o:title=""/>
                </v:shape>
                <o:OLEObject Type="Embed" ProgID="Equation.DSMT4" ShapeID="_x0000_i3445" DrawAspect="Content" ObjectID="_1686897668" r:id="rId476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parabol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1857D027">
                <v:shape id="_x0000_i3446" type="#_x0000_t75" style="width:21pt;height:19.5pt" o:ole="">
                  <v:imagedata r:id="rId4767" o:title=""/>
                </v:shape>
                <o:OLEObject Type="Embed" ProgID="Equation.DSMT4" ShapeID="_x0000_i3446" DrawAspect="Content" ObjectID="_1686897669" r:id="rId476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thành parabol có phương trình là</w:t>
            </w:r>
          </w:p>
          <w:p w14:paraId="787C8FD7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60" w14:anchorId="7BD93125">
                <v:shape id="_x0000_i3447" type="#_x0000_t75" style="width:73.5pt;height:18pt" o:ole="">
                  <v:imagedata r:id="rId4769" o:title=""/>
                </v:shape>
                <o:OLEObject Type="Embed" ProgID="Equation.DSMT4" ShapeID="_x0000_i3447" DrawAspect="Content" ObjectID="_1686897670" r:id="rId4770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60" w14:anchorId="563F557F">
                <v:shape id="_x0000_i3448" type="#_x0000_t75" style="width:78pt;height:18pt" o:ole="">
                  <v:imagedata r:id="rId4771" o:title=""/>
                </v:shape>
                <o:OLEObject Type="Embed" ProgID="Equation.DSMT4" ShapeID="_x0000_i3448" DrawAspect="Content" ObjectID="_1686897671" r:id="rId4772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DA710A2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60" w14:anchorId="56BFC91E">
                <v:shape id="_x0000_i3449" type="#_x0000_t75" style="width:73.5pt;height:18pt" o:ole="">
                  <v:imagedata r:id="rId4773" o:title=""/>
                </v:shape>
                <o:OLEObject Type="Embed" ProgID="Equation.DSMT4" ShapeID="_x0000_i3449" DrawAspect="Content" ObjectID="_1686897672" r:id="rId477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60" w14:anchorId="169377E4">
                <v:shape id="_x0000_i3450" type="#_x0000_t75" style="width:73.5pt;height:18pt" o:ole="">
                  <v:imagedata r:id="rId4775" o:title=""/>
                </v:shape>
                <o:OLEObject Type="Embed" ProgID="Equation.DSMT4" ShapeID="_x0000_i3450" DrawAspect="Content" ObjectID="_1686897673" r:id="rId4776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D35F57C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177FB2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3E0C5C" w14:paraId="1B854EB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4203C7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19: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Arial" w:hAnsi="Chu Van An" w:cs="Chu Van An"/>
                <w:position w:val="-10"/>
                <w:szCs w:val="24"/>
              </w:rPr>
              <w:object w:dxaOrig="465" w:dyaOrig="330" w14:anchorId="326B2033">
                <v:shape id="_x0000_i3451" type="#_x0000_t75" style="width:23.25pt;height:16.5pt" o:ole="">
                  <v:imagedata r:id="rId4713" o:title=""/>
                </v:shape>
                <o:OLEObject Type="Embed" ProgID="Equation.DSMT4" ShapeID="_x0000_i3451" DrawAspect="Content" ObjectID="_1686897674" r:id="rId477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40" w:dyaOrig="435" w14:anchorId="52BF0B1C">
                <v:shape id="_x0000_i3452" type="#_x0000_t75" style="width:132pt;height:21.75pt" o:ole="">
                  <v:imagedata r:id="rId4778" o:title=""/>
                </v:shape>
                <o:OLEObject Type="Embed" ProgID="Equation.DSMT4" ShapeID="_x0000_i3452" DrawAspect="Content" ObjectID="_1686897675" r:id="rId477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480" w:dyaOrig="405" w14:anchorId="061A0F10">
                <v:shape id="_x0000_i3453" type="#_x0000_t75" style="width:24pt;height:20.25pt" o:ole="">
                  <v:imagedata r:id="rId4780" o:title=""/>
                </v:shape>
                <o:OLEObject Type="Embed" ProgID="Equation.DSMT4" ShapeID="_x0000_i3453" DrawAspect="Content" ObjectID="_1686897676" r:id="rId478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420" w:dyaOrig="405" w14:anchorId="30C07CC8">
                <v:shape id="_x0000_i3454" type="#_x0000_t75" style="width:21pt;height:20.25pt" o:ole="">
                  <v:imagedata r:id="rId4782" o:title=""/>
                </v:shape>
                <o:OLEObject Type="Embed" ProgID="Equation.DSMT4" ShapeID="_x0000_i3454" DrawAspect="Content" ObjectID="_1686897677" r:id="rId478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hai phép, phép tịnh tiến theo véc tơ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660" w:dyaOrig="420" w14:anchorId="637FBF53">
                <v:shape id="_x0000_i3455" type="#_x0000_t75" style="width:33pt;height:21pt" o:ole="">
                  <v:imagedata r:id="rId4784" o:title=""/>
                </v:shape>
                <o:OLEObject Type="Embed" ProgID="Equation.DSMT4" ShapeID="_x0000_i3455" DrawAspect="Content" ObjectID="_1686897678" r:id="rId478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36DBB59C">
                <v:shape id="_x0000_i3456" type="#_x0000_t75" style="width:12pt;height:13.5pt" o:ole="">
                  <v:imagedata r:id="rId4786" o:title=""/>
                </v:shape>
                <o:OLEObject Type="Embed" ProgID="Equation.DSMT4" ShapeID="_x0000_i3456" DrawAspect="Content" ObjectID="_1686897679" r:id="rId478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Arial" w:hAnsi="Chu Van An" w:cs="Chu Van An"/>
                <w:position w:val="-6"/>
                <w:szCs w:val="24"/>
              </w:rPr>
              <w:object w:dxaOrig="375" w:dyaOrig="330" w14:anchorId="25D2EF13">
                <v:shape id="_x0000_i3457" type="#_x0000_t75" style="width:18.75pt;height:16.5pt" o:ole="">
                  <v:imagedata r:id="rId4788" o:title=""/>
                </v:shape>
                <o:OLEObject Type="Embed" ProgID="Equation.DSMT4" ShapeID="_x0000_i3457" DrawAspect="Content" ObjectID="_1686897680" r:id="rId478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897B19B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35" w14:anchorId="282A77BB">
                <v:shape id="_x0000_i3458" type="#_x0000_t75" style="width:135pt;height:21.75pt" o:ole="">
                  <v:imagedata r:id="rId4790" o:title=""/>
                </v:shape>
                <o:OLEObject Type="Embed" ProgID="Equation.DSMT4" ShapeID="_x0000_i3458" DrawAspect="Content" ObjectID="_1686897681" r:id="rId479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E85364A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004013E2">
                <v:shape id="_x0000_i3459" type="#_x0000_t75" style="width:135pt;height:22.5pt" o:ole="">
                  <v:imagedata r:id="rId4792" o:title=""/>
                </v:shape>
                <o:OLEObject Type="Embed" ProgID="Equation.DSMT4" ShapeID="_x0000_i3459" DrawAspect="Content" ObjectID="_1686897682" r:id="rId479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7808A74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15" w:dyaOrig="450" w14:anchorId="35477B80">
                <v:shape id="_x0000_i3460" type="#_x0000_t75" style="width:135.75pt;height:22.5pt" o:ole="">
                  <v:imagedata r:id="rId4794" o:title=""/>
                </v:shape>
                <o:OLEObject Type="Embed" ProgID="Equation.DSMT4" ShapeID="_x0000_i3460" DrawAspect="Content" ObjectID="_1686897683" r:id="rId479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94C4840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15" w:dyaOrig="450" w14:anchorId="1259B266">
                <v:shape id="_x0000_i3461" type="#_x0000_t75" style="width:135.75pt;height:22.5pt" o:ole="">
                  <v:imagedata r:id="rId4796" o:title=""/>
                </v:shape>
                <o:OLEObject Type="Embed" ProgID="Equation.DSMT4" ShapeID="_x0000_i3461" DrawAspect="Content" ObjectID="_1686897684" r:id="rId479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E7C9D5C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ADB1A8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E6455E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290C9B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20: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61DAD34">
                <v:shape id="_x0000_i3462" type="#_x0000_t75" style="width:23.25pt;height:16.5pt" o:ole="">
                  <v:imagedata r:id="rId4798" o:title=""/>
                </v:shape>
                <o:OLEObject Type="Embed" ProgID="Equation.DSMT4" ShapeID="_x0000_i3462" DrawAspect="Content" ObjectID="_1686897685" r:id="rId4799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, xét điểm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75" w:dyaOrig="420" w14:anchorId="0B8A5592">
                <v:shape id="_x0000_i3463" type="#_x0000_t75" style="width:48.75pt;height:21pt" o:ole="">
                  <v:imagedata r:id="rId4800" o:title=""/>
                </v:shape>
                <o:OLEObject Type="Embed" ProgID="Equation.DSMT4" ShapeID="_x0000_i3463" DrawAspect="Content" ObjectID="_1686897686" r:id="rId4801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435" w14:anchorId="550185EC">
                <v:shape id="_x0000_i3464" type="#_x0000_t75" style="width:45pt;height:21.75pt" o:ole="">
                  <v:imagedata r:id="rId4802" o:title=""/>
                </v:shape>
                <o:OLEObject Type="Embed" ProgID="Equation.DSMT4" ShapeID="_x0000_i3464" DrawAspect="Content" ObjectID="_1686897687" r:id="rId4803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40" w:dyaOrig="285" w14:anchorId="367B9E4E">
                <v:shape id="_x0000_i3465" type="#_x0000_t75" style="width:12pt;height:14.25pt" o:ole="">
                  <v:imagedata r:id="rId4804" o:title=""/>
                </v:shape>
                <o:OLEObject Type="Embed" ProgID="Equation.DSMT4" ShapeID="_x0000_i3465" DrawAspect="Content" ObjectID="_1686897688" r:id="rId4805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là phép đối xứng qua đường phân giác của góc phần tư thứ nhất,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85" w14:anchorId="3F74DB92">
                <v:shape id="_x0000_i3466" type="#_x0000_t75" style="width:10.5pt;height:14.25pt" o:ole="">
                  <v:imagedata r:id="rId4806" o:title=""/>
                </v:shape>
                <o:OLEObject Type="Embed" ProgID="Equation.DSMT4" ShapeID="_x0000_i3466" DrawAspect="Content" ObjectID="_1686897689" r:id="rId4807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là phép tịnh tiến theo vectơ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210" w:dyaOrig="360" w14:anchorId="01184397">
                <v:shape id="_x0000_i3467" type="#_x0000_t75" style="width:10.5pt;height:18pt" o:ole="">
                  <v:imagedata r:id="rId4808" o:title=""/>
                </v:shape>
                <o:OLEObject Type="Embed" ProgID="Equation.DSMT4" ShapeID="_x0000_i3467" DrawAspect="Content" ObjectID="_1686897690" r:id="rId4809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3E0C5C">
              <w:rPr>
                <w:rFonts w:ascii="Chu Van An" w:hAnsi="Chu Van An" w:cs="Chu Van An"/>
                <w:szCs w:val="24"/>
              </w:rPr>
              <w:t xml:space="preserve">Xét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45" w:dyaOrig="420" w14:anchorId="1AE59947">
                <v:shape id="_x0000_i3468" type="#_x0000_t75" style="width:62.25pt;height:21pt" o:ole="">
                  <v:imagedata r:id="rId4810" o:title=""/>
                </v:shape>
                <o:OLEObject Type="Embed" ProgID="Equation.DSMT4" ShapeID="_x0000_i3468" DrawAspect="Content" ObjectID="_1686897691" r:id="rId481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90" w:dyaOrig="420" w14:anchorId="7535ECB7">
                <v:shape id="_x0000_i3469" type="#_x0000_t75" style="width:64.5pt;height:21pt" o:ole="">
                  <v:imagedata r:id="rId4812" o:title=""/>
                </v:shape>
                <o:OLEObject Type="Embed" ProgID="Equation.DSMT4" ShapeID="_x0000_i3469" DrawAspect="Content" ObjectID="_1686897692" r:id="rId481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Điểm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2"/>
                <w:szCs w:val="24"/>
              </w:rPr>
              <w:object w:dxaOrig="375" w:dyaOrig="375" w14:anchorId="30C72F77">
                <v:shape id="_x0000_i3470" type="#_x0000_t75" style="width:18.75pt;height:18.75pt" o:ole="">
                  <v:imagedata r:id="rId4814" o:title=""/>
                </v:shape>
                <o:OLEObject Type="Embed" ProgID="Equation.DSMT4" ShapeID="_x0000_i3470" DrawAspect="Content" ObjectID="_1686897693" r:id="rId4815"/>
              </w:object>
            </w:r>
            <w:r w:rsidRPr="003E0C5C">
              <w:rPr>
                <w:rFonts w:ascii="Chu Van An" w:hAnsi="Chu Van An" w:cs="Chu Van An"/>
                <w:szCs w:val="24"/>
              </w:rPr>
              <w:t>có tọa độ là</w:t>
            </w:r>
          </w:p>
          <w:p w14:paraId="15D57F83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40" w:dyaOrig="420" w14:anchorId="6474B794">
                <v:shape id="_x0000_i3471" type="#_x0000_t75" style="width:27pt;height:21pt" o:ole="">
                  <v:imagedata r:id="rId4816" o:title=""/>
                </v:shape>
                <o:OLEObject Type="Embed" ProgID="Equation.DSMT4" ShapeID="_x0000_i3471" DrawAspect="Content" ObjectID="_1686897694" r:id="rId4817"/>
              </w:object>
            </w:r>
            <w:r w:rsidRPr="003E0C5C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20" w:dyaOrig="420" w14:anchorId="6CB39050">
                <v:shape id="_x0000_i3472" type="#_x0000_t75" style="width:36pt;height:21pt" o:ole="">
                  <v:imagedata r:id="rId4818" o:title=""/>
                </v:shape>
                <o:OLEObject Type="Embed" ProgID="Equation.DSMT4" ShapeID="_x0000_i3472" DrawAspect="Content" ObjectID="_1686897695" r:id="rId4819"/>
              </w:object>
            </w:r>
            <w:r w:rsidRPr="003E0C5C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70" w:dyaOrig="420" w14:anchorId="3FB44E50">
                <v:shape id="_x0000_i3473" type="#_x0000_t75" style="width:43.5pt;height:21pt" o:ole="">
                  <v:imagedata r:id="rId4820" o:title=""/>
                </v:shape>
                <o:OLEObject Type="Embed" ProgID="Equation.DSMT4" ShapeID="_x0000_i3473" DrawAspect="Content" ObjectID="_1686897696" r:id="rId4821"/>
              </w:object>
            </w:r>
            <w:r w:rsidRPr="003E0C5C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90" w:dyaOrig="420" w14:anchorId="032D39A5">
                <v:shape id="_x0000_i3474" type="#_x0000_t75" style="width:34.5pt;height:21pt" o:ole="">
                  <v:imagedata r:id="rId4822" o:title=""/>
                </v:shape>
                <o:OLEObject Type="Embed" ProgID="Equation.DSMT4" ShapeID="_x0000_i3474" DrawAspect="Content" ObjectID="_1686897697" r:id="rId482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A8978F7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F2744C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237DD8E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409E5D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21: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7909159A">
                <v:shape id="_x0000_i3475" type="#_x0000_t75" style="width:23.25pt;height:16.5pt" o:ole="">
                  <v:imagedata r:id="rId4713" o:title=""/>
                </v:shape>
                <o:OLEObject Type="Embed" ProgID="Equation.DSMT4" ShapeID="_x0000_i3475" DrawAspect="Content" ObjectID="_1686897698" r:id="rId482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70" w:dyaOrig="270" w14:anchorId="6C8EAAA8">
                <v:shape id="_x0000_i3476" type="#_x0000_t75" style="width:13.5pt;height:13.5pt" o:ole="">
                  <v:imagedata r:id="rId4715" o:title=""/>
                </v:shape>
                <o:OLEObject Type="Embed" ProgID="Equation.DSMT4" ShapeID="_x0000_i3476" DrawAspect="Content" ObjectID="_1686897699" r:id="rId482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70" w:dyaOrig="405" w14:anchorId="3835ED96">
                <v:shape id="_x0000_i3477" type="#_x0000_t75" style="width:58.5pt;height:20.25pt" o:ole="">
                  <v:imagedata r:id="rId4717" o:title=""/>
                </v:shape>
                <o:OLEObject Type="Embed" ProgID="Equation.DSMT4" ShapeID="_x0000_i3477" DrawAspect="Content" ObjectID="_1686897700" r:id="rId482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20" w:dyaOrig="405" w14:anchorId="07E86564">
                <v:shape id="_x0000_i3478" type="#_x0000_t75" style="width:51pt;height:20.25pt" o:ole="">
                  <v:imagedata r:id="rId4719" o:title=""/>
                </v:shape>
                <o:OLEObject Type="Embed" ProgID="Equation.DSMT4" ShapeID="_x0000_i3478" DrawAspect="Content" ObjectID="_1686897701" r:id="rId482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Theme="minorEastAsia" w:hAnsi="Chu Van An" w:cs="Chu Van An"/>
                <w:position w:val="-32"/>
                <w:szCs w:val="24"/>
              </w:rPr>
              <w:object w:dxaOrig="1395" w:dyaOrig="765" w14:anchorId="79867542">
                <v:shape id="_x0000_i3479" type="#_x0000_t75" style="width:69.75pt;height:38.25pt" o:ole="">
                  <v:imagedata r:id="rId4828" o:title=""/>
                </v:shape>
                <o:OLEObject Type="Embed" ProgID="Equation.DSMT4" ShapeID="_x0000_i3479" DrawAspect="Content" ObjectID="_1686897702" r:id="rId482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364D4D34">
                <v:shape id="_x0000_i3480" type="#_x0000_t75" style="width:24pt;height:20.25pt" o:ole="">
                  <v:imagedata r:id="rId4830" o:title=""/>
                </v:shape>
                <o:OLEObject Type="Embed" ProgID="Equation.DSMT4" ShapeID="_x0000_i3480" DrawAspect="Content" ObjectID="_1686897703" r:id="rId483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640" w:dyaOrig="435" w14:anchorId="4E9790D7">
                <v:shape id="_x0000_i3481" type="#_x0000_t75" style="width:132pt;height:21.75pt" o:ole="">
                  <v:imagedata r:id="rId4832" o:title=""/>
                </v:shape>
                <o:OLEObject Type="Embed" ProgID="Equation.DSMT4" ShapeID="_x0000_i3481" DrawAspect="Content" ObjectID="_1686897704" r:id="rId483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70" w:dyaOrig="270" w14:anchorId="279C76DA">
                <v:shape id="_x0000_i3482" type="#_x0000_t75" style="width:13.5pt;height:13.5pt" o:ole="">
                  <v:imagedata r:id="rId4727" o:title=""/>
                </v:shape>
                <o:OLEObject Type="Embed" ProgID="Equation.DSMT4" ShapeID="_x0000_i3482" DrawAspect="Content" ObjectID="_1686897705" r:id="rId483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C084402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35" w14:anchorId="38884E81">
                <v:shape id="_x0000_i3483" type="#_x0000_t75" style="width:134.25pt;height:21.75pt" o:ole="">
                  <v:imagedata r:id="rId4835" o:title=""/>
                </v:shape>
                <o:OLEObject Type="Embed" ProgID="Equation.DSMT4" ShapeID="_x0000_i3483" DrawAspect="Content" ObjectID="_1686897706" r:id="rId483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425BB9F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60388560">
                <v:shape id="_x0000_i3484" type="#_x0000_t75" style="width:135pt;height:22.5pt" o:ole="">
                  <v:imagedata r:id="rId4837" o:title=""/>
                </v:shape>
                <o:OLEObject Type="Embed" ProgID="Equation.DSMT4" ShapeID="_x0000_i3484" DrawAspect="Content" ObjectID="_1686897707" r:id="rId483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69B93C2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73619DE5">
                <v:shape id="_x0000_i3485" type="#_x0000_t75" style="width:135pt;height:22.5pt" o:ole="">
                  <v:imagedata r:id="rId4839" o:title=""/>
                </v:shape>
                <o:OLEObject Type="Embed" ProgID="Equation.DSMT4" ShapeID="_x0000_i3485" DrawAspect="Content" ObjectID="_1686897708" r:id="rId484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98060E0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700" w:dyaOrig="450" w14:anchorId="02F35B39">
                <v:shape id="_x0000_i3486" type="#_x0000_t75" style="width:135pt;height:22.5pt" o:ole="">
                  <v:imagedata r:id="rId4841" o:title=""/>
                </v:shape>
                <o:OLEObject Type="Embed" ProgID="Equation.DSMT4" ShapeID="_x0000_i3486" DrawAspect="Content" ObjectID="_1686897709" r:id="rId484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D1164B1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50A2AF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07E1AD4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F6309E" w14:textId="77777777" w:rsidR="00522C6A" w:rsidRPr="003E0C5C" w:rsidRDefault="00522C6A" w:rsidP="003F0FBB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>Câu 22:</w: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Trong mặt phẳng với hệ tọa độ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  <w:lang w:bidi="vi-VN"/>
              </w:rPr>
              <w:object w:dxaOrig="465" w:dyaOrig="330" w14:anchorId="4CFF4517">
                <v:shape id="_x0000_i3487" type="#_x0000_t75" style="width:23.25pt;height:16.5pt" o:ole="">
                  <v:imagedata r:id="rId4843" o:title=""/>
                </v:shape>
                <o:OLEObject Type="Embed" ProgID="Equation.DSMT4" ShapeID="_x0000_i3487" DrawAspect="Content" ObjectID="_1686897710" r:id="rId4844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, phép dời hình </w:t>
            </w:r>
            <w:r w:rsidRPr="003E0C5C">
              <w:rPr>
                <w:rFonts w:ascii="Chu Van An" w:hAnsi="Chu Van An" w:cs="Chu Van An"/>
                <w:position w:val="-30"/>
                <w:sz w:val="24"/>
                <w:szCs w:val="24"/>
                <w:lang w:bidi="vi-VN"/>
              </w:rPr>
              <w:object w:dxaOrig="1065" w:dyaOrig="720" w14:anchorId="780A63B6">
                <v:shape id="_x0000_i3488" type="#_x0000_t75" style="width:53.25pt;height:36pt" o:ole="">
                  <v:imagedata r:id="rId4845" o:title=""/>
                </v:shape>
                <o:OLEObject Type="Embed" ProgID="Equation.DSMT4" ShapeID="_x0000_i3488" DrawAspect="Content" ObjectID="_1686897711" r:id="rId4846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 biến parabol </w:t>
            </w:r>
            <w:r w:rsidRPr="003E0C5C">
              <w:rPr>
                <w:rFonts w:ascii="Chu Van An" w:hAnsi="Chu Van An" w:cs="Chu Van An"/>
                <w:position w:val="-14"/>
                <w:sz w:val="24"/>
                <w:szCs w:val="24"/>
                <w:lang w:bidi="vi-VN"/>
              </w:rPr>
              <w:object w:dxaOrig="420" w:dyaOrig="405" w14:anchorId="41A04496">
                <v:shape id="_x0000_i3489" type="#_x0000_t75" style="width:21pt;height:20.25pt" o:ole="">
                  <v:imagedata r:id="rId4847" o:title=""/>
                </v:shape>
                <o:OLEObject Type="Embed" ProgID="Equation.DSMT4" ShapeID="_x0000_i3489" DrawAspect="Content" ObjectID="_1686897712" r:id="rId4848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: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  <w:lang w:bidi="vi-VN"/>
              </w:rPr>
              <w:object w:dxaOrig="960" w:dyaOrig="360" w14:anchorId="3C7417EB">
                <v:shape id="_x0000_i3490" type="#_x0000_t75" style="width:48pt;height:18pt" o:ole="">
                  <v:imagedata r:id="rId4849" o:title=""/>
                </v:shape>
                <o:OLEObject Type="Embed" ProgID="Equation.DSMT4" ShapeID="_x0000_i3490" DrawAspect="Content" ObjectID="_1686897713" r:id="rId4850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 thành parabol </w:t>
            </w:r>
            <w:r w:rsidRPr="003E0C5C">
              <w:rPr>
                <w:rFonts w:ascii="Chu Van An" w:hAnsi="Chu Van An" w:cs="Chu Van An"/>
                <w:position w:val="-14"/>
                <w:sz w:val="24"/>
                <w:szCs w:val="24"/>
                <w:lang w:bidi="vi-VN"/>
              </w:rPr>
              <w:object w:dxaOrig="480" w:dyaOrig="405" w14:anchorId="4CC65BA7">
                <v:shape id="_x0000_i3491" type="#_x0000_t75" style="width:24pt;height:20.25pt" o:ole="">
                  <v:imagedata r:id="rId4851" o:title=""/>
                </v:shape>
                <o:OLEObject Type="Embed" ProgID="Equation.DSMT4" ShapeID="_x0000_i3491" DrawAspect="Content" ObjectID="_1686897714" r:id="rId4852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 w:bidi="vi-VN"/>
              </w:rPr>
              <w:t xml:space="preserve"> có phương trình là</w:t>
            </w:r>
          </w:p>
          <w:p w14:paraId="58B3E10F" w14:textId="77777777" w:rsidR="00522C6A" w:rsidRPr="003E0C5C" w:rsidRDefault="00522C6A" w:rsidP="003F0FBB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60" w14:anchorId="70B6E1DE">
                <v:shape id="_x0000_i3492" type="#_x0000_t75" style="width:79.5pt;height:18pt" o:ole="">
                  <v:imagedata r:id="rId4853" o:title=""/>
                </v:shape>
                <o:OLEObject Type="Embed" ProgID="Equation.DSMT4" ShapeID="_x0000_i3492" DrawAspect="Content" ObjectID="_1686897715" r:id="rId4854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60" w14:anchorId="3303F770">
                <v:shape id="_x0000_i3493" type="#_x0000_t75" style="width:79.5pt;height:18pt" o:ole="">
                  <v:imagedata r:id="rId4855" o:title=""/>
                </v:shape>
                <o:OLEObject Type="Embed" ProgID="Equation.DSMT4" ShapeID="_x0000_i3493" DrawAspect="Content" ObjectID="_1686897716" r:id="rId4856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7CDD71E" w14:textId="77777777" w:rsidR="00522C6A" w:rsidRPr="003E0C5C" w:rsidRDefault="00522C6A" w:rsidP="003F0FBB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30" w:dyaOrig="360" w14:anchorId="3A384BD8">
                <v:shape id="_x0000_i3494" type="#_x0000_t75" style="width:76.5pt;height:18pt" o:ole="">
                  <v:imagedata r:id="rId4857" o:title=""/>
                </v:shape>
                <o:OLEObject Type="Embed" ProgID="Equation.DSMT4" ShapeID="_x0000_i3494" DrawAspect="Content" ObjectID="_1686897717" r:id="rId4858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3E0C5C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90" w:dyaOrig="360" w14:anchorId="1CC2743D">
                <v:shape id="_x0000_i3495" type="#_x0000_t75" style="width:79.5pt;height:18pt" o:ole="">
                  <v:imagedata r:id="rId4859" o:title=""/>
                </v:shape>
                <o:OLEObject Type="Embed" ProgID="Equation.DSMT4" ShapeID="_x0000_i3495" DrawAspect="Content" ObjectID="_1686897718" r:id="rId4860"/>
              </w:object>
            </w:r>
            <w:r w:rsidRPr="003E0C5C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EC24521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E2FBC5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683283E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C1483E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lastRenderedPageBreak/>
              <w:t>Câu 23: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6AF208AC">
                <v:shape id="_x0000_i3496" type="#_x0000_t75" style="width:23.25pt;height:15.75pt" o:ole="">
                  <v:imagedata r:id="rId440" o:title=""/>
                </v:shape>
                <o:OLEObject Type="Embed" ProgID="Equation.DSMT4" ShapeID="_x0000_i3496" DrawAspect="Content" ObjectID="_1686897719" r:id="rId486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55" w:dyaOrig="405" w14:anchorId="62439762">
                <v:shape id="_x0000_i3497" type="#_x0000_t75" style="width:42.75pt;height:20.25pt" o:ole="">
                  <v:imagedata r:id="rId4862" o:title=""/>
                </v:shape>
                <o:OLEObject Type="Embed" ProgID="Equation.DSMT4" ShapeID="_x0000_i3497" DrawAspect="Content" ObjectID="_1686897720" r:id="rId486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45" w:dyaOrig="420" w14:anchorId="56136FD4">
                <v:shape id="_x0000_i3498" type="#_x0000_t75" style="width:47.25pt;height:21pt" o:ole="">
                  <v:imagedata r:id="rId4864" o:title=""/>
                </v:shape>
                <o:OLEObject Type="Embed" ProgID="Equation.DSMT4" ShapeID="_x0000_i3498" DrawAspect="Content" ObjectID="_1686897721" r:id="rId486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Tọa độ ảnh của điểm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42B60111">
                <v:shape id="_x0000_i3499" type="#_x0000_t75" style="width:12pt;height:12.75pt" o:ole="">
                  <v:imagedata r:id="rId4866" o:title=""/>
                </v:shape>
                <o:OLEObject Type="Embed" ProgID="Equation.DSMT4" ShapeID="_x0000_i3499" DrawAspect="Content" ObjectID="_1686897722" r:id="rId486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40" w:dyaOrig="375" w14:anchorId="5B53B5FA">
                <v:shape id="_x0000_i3500" type="#_x0000_t75" style="width:12pt;height:18.75pt" o:ole="">
                  <v:imagedata r:id="rId4868" o:title=""/>
                </v:shape>
                <o:OLEObject Type="Embed" ProgID="Equation.DSMT4" ShapeID="_x0000_i3500" DrawAspect="Content" ObjectID="_1686897723" r:id="rId486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765" w:dyaOrig="480" w14:anchorId="357918A1">
                <v:shape id="_x0000_i3501" type="#_x0000_t75" style="width:38.25pt;height:24pt" o:ole="">
                  <v:imagedata r:id="rId4870" o:title=""/>
                </v:shape>
                <o:OLEObject Type="Embed" ProgID="Equation.DSMT4" ShapeID="_x0000_i3501" DrawAspect="Content" ObjectID="_1686897724" r:id="rId487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là?</w:t>
            </w:r>
          </w:p>
          <w:p w14:paraId="4CFD6F5B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525" w:dyaOrig="405" w14:anchorId="01B2A60B">
                <v:shape id="_x0000_i3502" type="#_x0000_t75" style="width:26.25pt;height:20.25pt" o:ole="">
                  <v:imagedata r:id="rId4872" o:title=""/>
                </v:shape>
                <o:OLEObject Type="Embed" ProgID="Equation.DSMT4" ShapeID="_x0000_i3502" DrawAspect="Content" ObjectID="_1686897725" r:id="rId487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675" w:dyaOrig="405" w14:anchorId="3D98A766">
                <v:shape id="_x0000_i3503" type="#_x0000_t75" style="width:33.75pt;height:20.25pt" o:ole="">
                  <v:imagedata r:id="rId4874" o:title=""/>
                </v:shape>
                <o:OLEObject Type="Embed" ProgID="Equation.DSMT4" ShapeID="_x0000_i3503" DrawAspect="Content" ObjectID="_1686897726" r:id="rId487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825" w:dyaOrig="405" w14:anchorId="245ABEC3">
                <v:shape id="_x0000_i3504" type="#_x0000_t75" style="width:41.25pt;height:20.25pt" o:ole="">
                  <v:imagedata r:id="rId4876" o:title=""/>
                </v:shape>
                <o:OLEObject Type="Embed" ProgID="Equation.DSMT4" ShapeID="_x0000_i3504" DrawAspect="Content" ObjectID="_1686897727" r:id="rId487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660" w:dyaOrig="375" w14:anchorId="48550CFD">
                <v:shape id="_x0000_i3505" type="#_x0000_t75" style="width:33pt;height:18.75pt" o:ole="">
                  <v:imagedata r:id="rId4878" o:title=""/>
                </v:shape>
                <o:OLEObject Type="Embed" ProgID="Equation.DSMT4" ShapeID="_x0000_i3505" DrawAspect="Content" ObjectID="_1686897728" r:id="rId487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1A5C136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F21593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0BDEF3E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FA9359" w14:textId="77777777" w:rsidR="00522C6A" w:rsidRPr="003E0C5C" w:rsidRDefault="00522C6A" w:rsidP="003F0FBB">
            <w:pPr>
              <w:ind w:left="-135" w:firstLine="135"/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24: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Cho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1E03110">
                <v:shape id="_x0000_i3506" type="#_x0000_t75" style="width:11.25pt;height:14.25pt" o:ole="">
                  <v:imagedata r:id="rId4880" o:title=""/>
                </v:shape>
                <o:OLEObject Type="Embed" ProgID="Equation.DSMT4" ShapeID="_x0000_i3506" DrawAspect="Content" ObjectID="_1686897729" r:id="rId488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có phương trình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15" w14:anchorId="10C6DC8D">
                <v:shape id="_x0000_i3507" type="#_x0000_t75" style="width:62.25pt;height:15.75pt" o:ole="">
                  <v:imagedata r:id="rId4882" o:title=""/>
                </v:shape>
                <o:OLEObject Type="Embed" ProgID="Equation.DSMT4" ShapeID="_x0000_i3507" DrawAspect="Content" ObjectID="_1686897730" r:id="rId4883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Phép hợp thành của phép đối xứng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807C75F">
                <v:shape id="_x0000_i3508" type="#_x0000_t75" style="width:12pt;height:14.25pt" o:ole="">
                  <v:imagedata r:id="rId4884" o:title=""/>
                </v:shape>
                <o:OLEObject Type="Embed" ProgID="Equation.DSMT4" ShapeID="_x0000_i3508" DrawAspect="Content" ObjectID="_1686897731" r:id="rId4885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và phép tịnh tiến theo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1D785032">
                <v:shape id="_x0000_i3509" type="#_x0000_t75" style="width:47.25pt;height:20.25pt" o:ole="">
                  <v:imagedata r:id="rId4886" o:title=""/>
                </v:shape>
                <o:OLEObject Type="Embed" ProgID="Equation.DSMT4" ShapeID="_x0000_i3509" DrawAspect="Content" ObjectID="_1686897732" r:id="rId4887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biến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2BA948FC">
                <v:shape id="_x0000_i3510" type="#_x0000_t75" style="width:11.25pt;height:14.25pt" o:ole="">
                  <v:imagedata r:id="rId4888" o:title=""/>
                </v:shape>
                <o:OLEObject Type="Embed" ProgID="Equation.DSMT4" ShapeID="_x0000_i3510" DrawAspect="Content" ObjectID="_1686897733" r:id="rId4889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 thành đường thẳng nào sau đây?</w:t>
            </w:r>
          </w:p>
          <w:p w14:paraId="4BF3AF26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75" w:dyaOrig="315" w14:anchorId="1861B594">
                <v:shape id="_x0000_i3511" type="#_x0000_t75" style="width:63.75pt;height:15.75pt" o:ole="">
                  <v:imagedata r:id="rId4890" o:title=""/>
                </v:shape>
                <o:OLEObject Type="Embed" ProgID="Equation.DSMT4" ShapeID="_x0000_i3511" DrawAspect="Content" ObjectID="_1686897734" r:id="rId4891"/>
              </w:objec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15" w14:anchorId="777FB3EC">
                <v:shape id="_x0000_i3512" type="#_x0000_t75" style="width:75pt;height:15.75pt" o:ole="">
                  <v:imagedata r:id="rId4892" o:title=""/>
                </v:shape>
                <o:OLEObject Type="Embed" ProgID="Equation.DSMT4" ShapeID="_x0000_i3512" DrawAspect="Content" ObjectID="_1686897735" r:id="rId4893"/>
              </w:object>
            </w:r>
          </w:p>
          <w:p w14:paraId="5E931B58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15" w14:anchorId="792657AC">
                <v:shape id="_x0000_i3513" type="#_x0000_t75" style="width:71.25pt;height:15.75pt" o:ole="">
                  <v:imagedata r:id="rId4894" o:title=""/>
                </v:shape>
                <o:OLEObject Type="Embed" ProgID="Equation.DSMT4" ShapeID="_x0000_i3513" DrawAspect="Content" ObjectID="_1686897736" r:id="rId4895"/>
              </w:objec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75" w:dyaOrig="315" w14:anchorId="4EFE53E6">
                <v:shape id="_x0000_i3514" type="#_x0000_t75" style="width:63.75pt;height:15.75pt" o:ole="">
                  <v:imagedata r:id="rId4896" o:title=""/>
                </v:shape>
                <o:OLEObject Type="Embed" ProgID="Equation.DSMT4" ShapeID="_x0000_i3514" DrawAspect="Content" ObjectID="_1686897737" r:id="rId4897"/>
              </w:object>
            </w:r>
          </w:p>
          <w:p w14:paraId="4C8CF74E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F83A3C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4A71AC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3FB22C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25:</w:t>
            </w:r>
            <w:r w:rsidRPr="003E0C5C">
              <w:rPr>
                <w:rFonts w:ascii="Chu Van An" w:hAnsi="Chu Van An" w:cs="Chu Van An"/>
                <w:szCs w:val="24"/>
              </w:rPr>
              <w:t xml:space="preserve">Tìm ảnh của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0DE5867C">
                <v:shape id="_x0000_i3515" type="#_x0000_t75" style="width:51pt;height:20.25pt" o:ole="">
                  <v:imagedata r:id="rId4898" o:title=""/>
                </v:shape>
                <o:OLEObject Type="Embed" ProgID="Equation.DSMT4" ShapeID="_x0000_i3515" DrawAspect="Content" ObjectID="_1686897738" r:id="rId489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964F40D">
                <v:shape id="_x0000_i3516" type="#_x0000_t75" style="width:12pt;height:14.25pt" o:ole="">
                  <v:imagedata r:id="rId4900" o:title=""/>
                </v:shape>
                <o:OLEObject Type="Embed" ProgID="Equation.DSMT4" ShapeID="_x0000_i3516" DrawAspect="Content" ObjectID="_1686897739" r:id="rId490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70F3689E">
                <v:shape id="_x0000_i3517" type="#_x0000_t75" style="width:27pt;height:13.5pt" o:ole="">
                  <v:imagedata r:id="rId4902" o:title=""/>
                </v:shape>
                <o:OLEObject Type="Embed" ProgID="Equation.DSMT4" ShapeID="_x0000_i3517" DrawAspect="Content" ObjectID="_1686897740" r:id="rId490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95" w:dyaOrig="420" w14:anchorId="450163B1">
                <v:shape id="_x0000_i3518" type="#_x0000_t75" style="width:54.75pt;height:21pt" o:ole="">
                  <v:imagedata r:id="rId4904" o:title=""/>
                </v:shape>
                <o:OLEObject Type="Embed" ProgID="Equation.DSMT4" ShapeID="_x0000_i3518" DrawAspect="Content" ObjectID="_1686897741" r:id="rId490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DA2FFE0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35" w:dyaOrig="405" w14:anchorId="615A6586">
                <v:shape id="_x0000_i3519" type="#_x0000_t75" style="width:51.75pt;height:20.25pt" o:ole="">
                  <v:imagedata r:id="rId4906" o:title=""/>
                </v:shape>
                <o:OLEObject Type="Embed" ProgID="Equation.DSMT4" ShapeID="_x0000_i3519" DrawAspect="Content" ObjectID="_1686897742" r:id="rId4907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405" w14:anchorId="63F5B8EB">
                <v:shape id="_x0000_i3520" type="#_x0000_t75" style="width:61.5pt;height:20.25pt" o:ole="">
                  <v:imagedata r:id="rId4908" o:title=""/>
                </v:shape>
                <o:OLEObject Type="Embed" ProgID="Equation.DSMT4" ShapeID="_x0000_i3520" DrawAspect="Content" ObjectID="_1686897743" r:id="rId4909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13F0F91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405" w14:anchorId="64C3F725">
                <v:shape id="_x0000_i3521" type="#_x0000_t75" style="width:61.5pt;height:20.25pt" o:ole="">
                  <v:imagedata r:id="rId4910" o:title=""/>
                </v:shape>
                <o:OLEObject Type="Embed" ProgID="Equation.DSMT4" ShapeID="_x0000_i3521" DrawAspect="Content" ObjectID="_1686897744" r:id="rId4911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95" w:dyaOrig="405" w14:anchorId="4CED363C">
                <v:shape id="_x0000_i3522" type="#_x0000_t75" style="width:54.75pt;height:20.25pt" o:ole="">
                  <v:imagedata r:id="rId4912" o:title=""/>
                </v:shape>
                <o:OLEObject Type="Embed" ProgID="Equation.DSMT4" ShapeID="_x0000_i3522" DrawAspect="Content" ObjectID="_1686897745" r:id="rId4913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B44FA53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443B64" w14:textId="77777777" w:rsidR="00522C6A" w:rsidRPr="003E0C5C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29BA5D7F" w14:textId="77777777" w:rsidR="00522C6A" w:rsidRPr="003E0C5C" w:rsidRDefault="00522C6A" w:rsidP="00522C6A">
      <w:pPr>
        <w:spacing w:line="240" w:lineRule="auto"/>
        <w:ind w:left="284"/>
        <w:rPr>
          <w:b/>
          <w:bCs/>
          <w:color w:val="0000CC"/>
        </w:rPr>
      </w:pPr>
      <w:r w:rsidRPr="003E0C5C">
        <w:rPr>
          <w:b/>
          <w:bCs/>
          <w:color w:val="FF0000"/>
        </w:rPr>
        <w:t xml:space="preserve">  </w:t>
      </w:r>
      <w:r w:rsidRPr="003E0C5C">
        <w:rPr>
          <w:b/>
          <w:color w:val="FF00FF"/>
        </w:rPr>
        <w:t xml:space="preserve">  </w:t>
      </w:r>
      <w:r w:rsidRPr="003E0C5C">
        <w:rPr>
          <w:noProof/>
        </w:rPr>
        <mc:AlternateContent>
          <mc:Choice Requires="wpg">
            <w:drawing>
              <wp:inline distT="0" distB="0" distL="0" distR="0" wp14:anchorId="7F279E70" wp14:editId="2DF61CC2">
                <wp:extent cx="6663330" cy="4133850"/>
                <wp:effectExtent l="0" t="19050" r="4445" b="0"/>
                <wp:docPr id="65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3330" cy="4133850"/>
                          <a:chOff x="0" y="0"/>
                          <a:chExt cx="6663330" cy="3574107"/>
                        </a:xfrm>
                      </wpg:grpSpPr>
                      <wps:wsp>
                        <wps:cNvPr id="65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49"/>
                            <a:ext cx="6663330" cy="331335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DD1CE0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BA9A18E" w14:textId="77777777" w:rsidR="00522C6A" w:rsidRPr="004E4A10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45A798CE" w14:textId="77777777" w:rsidR="00522C6A" w:rsidRPr="007E6533" w:rsidRDefault="00522C6A" w:rsidP="00522C6A">
                              <w:pPr>
                                <w:tabs>
                                  <w:tab w:val="left" w:pos="1080"/>
                                </w:tabs>
                                <w:ind w:right="305" w:firstLine="284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>
                                <w:rPr>
                                  <w:b/>
                                  <w:bCs/>
                                  <w:iCs/>
                                  <w:color w:val="0000CC"/>
                                  <w:lang w:val="vi-VN"/>
                                </w:rPr>
                                <w:t xml:space="preserve"> </w:t>
                              </w:r>
                              <w:r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</w:rPr>
                                <w:t>Loại 1</w:t>
                              </w: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>: Tìm ảnh của điểm M.</w:t>
                              </w: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</w:r>
                            </w:p>
                            <w:p w14:paraId="499DF6F8" w14:textId="77777777" w:rsidR="00522C6A" w:rsidRPr="007E6533" w:rsidRDefault="00522C6A" w:rsidP="00522C6A">
                              <w:pPr>
                                <w:tabs>
                                  <w:tab w:val="left" w:pos="1080"/>
                                </w:tabs>
                                <w:ind w:left="360" w:right="305" w:firstLine="360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  <w:t xml:space="preserve">Cách 1: </w:t>
                              </w:r>
                              <w:r w:rsidRPr="007E6533">
                                <w:rPr>
                                  <w:bCs/>
                                  <w:iCs/>
                                </w:rPr>
                                <w:t>Dựa vào hình vẽ trực quan (trong hệ trục toạ độ)</w:t>
                              </w:r>
                            </w:p>
                            <w:p w14:paraId="4C1863A8" w14:textId="77777777" w:rsidR="00522C6A" w:rsidRPr="007E6533" w:rsidRDefault="00522C6A" w:rsidP="00522C6A">
                              <w:pPr>
                                <w:tabs>
                                  <w:tab w:val="left" w:pos="1080"/>
                                </w:tabs>
                                <w:ind w:left="360" w:right="305" w:firstLine="360"/>
                              </w:pP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ab/>
                                <w:t xml:space="preserve">Cách 2: </w:t>
                              </w:r>
                              <w:r w:rsidRPr="007E6533">
                                <w:rPr>
                                  <w:bCs/>
                                  <w:iCs/>
                                </w:rPr>
                                <w:t>Dựa vào biểu thức toạ độ (ưu tiên dùng)</w:t>
                              </w:r>
                              <w:r w:rsidRPr="007E6533">
                                <w:t xml:space="preserve"> </w:t>
                              </w:r>
                            </w:p>
                            <w:p w14:paraId="5EB3FC85" w14:textId="77777777" w:rsidR="00522C6A" w:rsidRPr="007E6533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after="0" w:line="240" w:lineRule="auto"/>
                                <w:ind w:left="993" w:hanging="567"/>
                              </w:pPr>
                              <w:r w:rsidRPr="007E6533">
                                <w:t xml:space="preserve"> Phép quay: Trong mặt phẳng </w:t>
                              </w:r>
                              <w:r w:rsidRPr="007E6533">
                                <w:rPr>
                                  <w:position w:val="-12"/>
                                </w:rPr>
                                <w:object w:dxaOrig="499" w:dyaOrig="340" w14:anchorId="1A5F63F3">
                                  <v:shape id="_x0000_i3523" type="#_x0000_t75" style="width:24.75pt;height:17.25pt" o:ole="">
                                    <v:imagedata r:id="rId4914" o:title=""/>
                                  </v:shape>
                                  <o:OLEObject Type="Embed" ProgID="Equation.DSMT4" ShapeID="_x0000_i3523" DrawAspect="Content" ObjectID="_1686899911" r:id="rId4915"/>
                                </w:object>
                              </w:r>
                              <w:r w:rsidRPr="007E6533">
                                <w:t xml:space="preserve">, cho </w:t>
                              </w:r>
                              <w:r w:rsidRPr="007E6533">
                                <w:rPr>
                                  <w:position w:val="-16"/>
                                </w:rPr>
                                <w:object w:dxaOrig="2780" w:dyaOrig="440" w14:anchorId="588A32B9">
                                  <v:shape id="_x0000_i3524" type="#_x0000_t75" style="width:138.75pt;height:21.75pt" o:ole="">
                                    <v:imagedata r:id="rId4916" o:title=""/>
                                  </v:shape>
                                  <o:OLEObject Type="Embed" ProgID="Equation.DSMT4" ShapeID="_x0000_i3524" DrawAspect="Content" ObjectID="_1686899912" r:id="rId4917"/>
                                </w:object>
                              </w:r>
                              <w:r w:rsidRPr="007E6533">
                                <w:t xml:space="preserve"> và </w:t>
                              </w:r>
                              <w:r w:rsidRPr="007E6533">
                                <w:rPr>
                                  <w:position w:val="-20"/>
                                </w:rPr>
                                <w:object w:dxaOrig="1600" w:dyaOrig="480" w14:anchorId="48C8CE0E">
                                  <v:shape id="_x0000_i3525" type="#_x0000_t75" style="width:80.25pt;height:24.75pt" o:ole="">
                                    <v:imagedata r:id="rId4918" o:title=""/>
                                  </v:shape>
                                  <o:OLEObject Type="Embed" ProgID="Equation.DSMT4" ShapeID="_x0000_i3525" DrawAspect="Content" ObjectID="_1686899913" r:id="rId4919"/>
                                </w:object>
                              </w:r>
                              <w:r w:rsidRPr="007E6533">
                                <w:t xml:space="preserve">. </w:t>
                              </w:r>
                            </w:p>
                            <w:p w14:paraId="39EB6803" w14:textId="77777777" w:rsidR="00522C6A" w:rsidRPr="00C5447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left="993" w:hanging="567"/>
                              </w:pPr>
                              <w:r w:rsidRPr="00C54474">
                                <w:t xml:space="preserve">Khi đó ta có: </w:t>
                              </w:r>
                              <w:r w:rsidRPr="007E6533">
                                <w:object w:dxaOrig="3500" w:dyaOrig="880" w14:anchorId="5A95C9AC">
                                  <v:shape id="_x0000_i3526" type="#_x0000_t75" style="width:175.5pt;height:43.5pt" o:ole="">
                                    <v:imagedata r:id="rId4920" o:title=""/>
                                  </v:shape>
                                  <o:OLEObject Type="Embed" ProgID="Equation.DSMT4" ShapeID="_x0000_i3526" DrawAspect="Content" ObjectID="_1686899914" r:id="rId4921"/>
                                </w:object>
                              </w:r>
                            </w:p>
                            <w:p w14:paraId="170211EF" w14:textId="77777777" w:rsidR="00522C6A" w:rsidRPr="007E6533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993" w:right="305" w:hanging="567"/>
                              </w:pPr>
                              <w:r w:rsidRPr="007E6533">
                                <w:t xml:space="preserve">Phép tịnh tiến: </w:t>
                              </w:r>
                              <w:r w:rsidRPr="007E6533">
                                <w:rPr>
                                  <w:position w:val="-32"/>
                                </w:rPr>
                                <w:object w:dxaOrig="5140" w:dyaOrig="760" w14:anchorId="3F66BC7A">
                                  <v:shape id="_x0000_i3527" type="#_x0000_t75" style="width:256.5pt;height:38.25pt" o:ole="">
                                    <v:imagedata r:id="rId4922" o:title=""/>
                                  </v:shape>
                                  <o:OLEObject Type="Embed" ProgID="Equation.DSMT4" ShapeID="_x0000_i3527" DrawAspect="Content" ObjectID="_1686899915" r:id="rId4923"/>
                                </w:object>
                              </w:r>
                              <w:r w:rsidRPr="007E6533">
                                <w:t xml:space="preserve">với </w:t>
                              </w:r>
                              <w:r w:rsidRPr="007E6533">
                                <w:rPr>
                                  <w:position w:val="-16"/>
                                </w:rPr>
                                <w:object w:dxaOrig="740" w:dyaOrig="460" w14:anchorId="63596ADC">
                                  <v:shape id="_x0000_i3528" type="#_x0000_t75" style="width:36.75pt;height:23.25pt" o:ole="">
                                    <v:imagedata r:id="rId4924" o:title=""/>
                                  </v:shape>
                                  <o:OLEObject Type="Embed" ProgID="Equation.DSMT4" ShapeID="_x0000_i3528" DrawAspect="Content" ObjectID="_1686899916" r:id="rId4925"/>
                                </w:object>
                              </w:r>
                              <w:r w:rsidRPr="007E6533">
                                <w:t xml:space="preserve"> </w:t>
                              </w:r>
                            </w:p>
                            <w:p w14:paraId="4576C54E" w14:textId="77777777" w:rsidR="00522C6A" w:rsidRPr="007E6533" w:rsidRDefault="00522C6A" w:rsidP="00522C6A">
                              <w:pPr>
                                <w:tabs>
                                  <w:tab w:val="left" w:pos="1080"/>
                                </w:tabs>
                                <w:ind w:right="305" w:firstLine="284"/>
                                <w:rPr>
                                  <w:b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  <w:lang w:val="vi-VN"/>
                                </w:rPr>
                                <w:t xml:space="preserve"> </w:t>
                              </w:r>
                              <w:r w:rsidRPr="00482020">
                                <w:rPr>
                                  <w:b/>
                                  <w:bCs/>
                                  <w:iCs/>
                                  <w:color w:val="0000CC"/>
                                </w:rPr>
                                <w:t xml:space="preserve">Loại 2: </w:t>
                              </w:r>
                              <w:r w:rsidRPr="007E6533">
                                <w:rPr>
                                  <w:b/>
                                  <w:bCs/>
                                  <w:iCs/>
                                </w:rPr>
                                <w:t>Tìm tạo ảnh của điểm M.</w:t>
                              </w:r>
                            </w:p>
                            <w:p w14:paraId="787C261D" w14:textId="77777777" w:rsidR="00522C6A" w:rsidRPr="00C5447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709" w:right="305" w:hanging="283"/>
                                <w:rPr>
                                  <w:bCs/>
                                  <w:iCs/>
                                </w:rPr>
                              </w:pPr>
                              <w:r w:rsidRPr="00C54474">
                                <w:rPr>
                                  <w:b/>
                                  <w:bCs/>
                                  <w:iCs/>
                                </w:rPr>
                                <w:t xml:space="preserve">Cách làm: </w:t>
                              </w:r>
                              <w:r w:rsidRPr="00C54474">
                                <w:rPr>
                                  <w:bCs/>
                                  <w:iCs/>
                                </w:rPr>
                                <w:t xml:space="preserve">Dựa vào biểu thức toạ </w:t>
                              </w:r>
                            </w:p>
                            <w:p w14:paraId="4DCF0C23" w14:textId="77777777" w:rsidR="00522C6A" w:rsidRPr="00482020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709" w:right="305" w:hanging="283"/>
                                <w:rPr>
                                  <w:lang w:val="fr-FR"/>
                                </w:rPr>
                              </w:pPr>
                              <w:r w:rsidRPr="00C54474">
                                <w:rPr>
                                  <w:b/>
                                  <w:lang w:val="fr-FR"/>
                                </w:rPr>
                                <w:t>Chú ý:</w:t>
                              </w:r>
                              <w:r w:rsidRPr="00C54474">
                                <w:rPr>
                                  <w:lang w:val="fr-FR"/>
                                </w:rPr>
                                <w:t xml:space="preserve"> Với phép quay ta có </w:t>
                              </w:r>
                              <w:r w:rsidRPr="007E6533">
                                <w:rPr>
                                  <w:position w:val="-20"/>
                                </w:rPr>
                                <w:object w:dxaOrig="3379" w:dyaOrig="480" w14:anchorId="78657241">
                                  <v:shape id="_x0000_i3529" type="#_x0000_t75" style="width:168.75pt;height:24.75pt" o:ole="">
                                    <v:imagedata r:id="rId4926" o:title=""/>
                                  </v:shape>
                                  <o:OLEObject Type="Embed" ProgID="Equation.DSMT4" ShapeID="_x0000_i3529" DrawAspect="Content" ObjectID="_1686899917" r:id="rId4927"/>
                                </w:objec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52" name="Group 652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653" name="Group 653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654" name="Group 654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655" name="Rectangle: Single Corner Snipped 655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56" name="Group 656"/>
                              <wpg:cNvGrpSpPr/>
                              <wpg:grpSpPr>
                                <a:xfrm>
                                  <a:off x="1502180" y="0"/>
                                  <a:ext cx="4877657" cy="485775"/>
                                  <a:chOff x="1502180" y="0"/>
                                  <a:chExt cx="4877657" cy="485775"/>
                                </a:xfrm>
                              </wpg:grpSpPr>
                              <wpg:grpSp>
                                <wpg:cNvPr id="657" name="Group 657"/>
                                <wpg:cNvGrpSpPr/>
                                <wpg:grpSpPr>
                                  <a:xfrm>
                                    <a:off x="1611714" y="104387"/>
                                    <a:ext cx="4768123" cy="369570"/>
                                    <a:chOff x="1611714" y="104387"/>
                                    <a:chExt cx="4768123" cy="369570"/>
                                  </a:xfrm>
                                </wpg:grpSpPr>
                                <wps:wsp>
                                  <wps:cNvPr id="658" name="Arrow: Chevron 658"/>
                                  <wps:cNvSpPr/>
                                  <wps:spPr>
                                    <a:xfrm>
                                      <a:off x="1761391" y="105082"/>
                                      <a:ext cx="4618446" cy="284099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971A916" w14:textId="77777777" w:rsidR="00522C6A" w:rsidRPr="005119AB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5119AB">
                                          <w:rPr>
                                            <w:b/>
                                            <w:color w:val="0000CC"/>
                                          </w:rPr>
                                          <w:t>Xác định tính chất dời hình khi biết quan hệ tọa độ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9" name="Group 65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0" name="Freeform: Shape 66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6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C1E5201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62" name="Group 66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63" name="Freeform: Shape 66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64" name="Flowchart: Terminator 66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65" name="Flowchart: Direct Access Storage 66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666" name="Group 666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667" name="Flowchart: Preparation 66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68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2F1E9DF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279E70" id="_x0000_s1381" style="width:524.65pt;height:325.5pt;mso-position-horizontal-relative:char;mso-position-vertical-relative:line" coordsize="66633,35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">
                <v:shape id="Rectangle: Diagonal Corners Rounded 1" o:spid="_x0000_s1382" style="position:absolute;top:2607;width:66633;height:331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037,0;6549159,0;6663330,238229;6663330,3281982;6648293,3313358;114171,3313358;0,3075129;0,31376;15037,0" o:connectangles="0,0,0,0,0,0,0,0,0" textboxrect="0,0,6435090,1533525"/>
                  <v:textbox>
                    <w:txbxContent>
                      <w:p w14:paraId="66DD1CE0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BA9A18E" w14:textId="77777777" w:rsidR="00522C6A" w:rsidRPr="004E4A10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45A798CE" w14:textId="77777777" w:rsidR="00522C6A" w:rsidRPr="007E6533" w:rsidRDefault="00522C6A" w:rsidP="00522C6A">
                        <w:pPr>
                          <w:tabs>
                            <w:tab w:val="left" w:pos="1080"/>
                          </w:tabs>
                          <w:ind w:right="305" w:firstLine="284"/>
                          <w:rPr>
                            <w:b/>
                            <w:bCs/>
                            <w:iCs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>
                          <w:rPr>
                            <w:b/>
                            <w:bCs/>
                            <w:iCs/>
                            <w:color w:val="0000CC"/>
                            <w:lang w:val="vi-VN"/>
                          </w:rPr>
                          <w:t xml:space="preserve"> </w:t>
                        </w:r>
                        <w:r w:rsidRPr="00482020">
                          <w:rPr>
                            <w:b/>
                            <w:bCs/>
                            <w:iCs/>
                            <w:color w:val="0000CC"/>
                          </w:rPr>
                          <w:t>Loại 1</w:t>
                        </w:r>
                        <w:r w:rsidRPr="007E6533">
                          <w:rPr>
                            <w:b/>
                            <w:bCs/>
                            <w:iCs/>
                          </w:rPr>
                          <w:t>: Tìm ảnh của điểm M.</w:t>
                        </w: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</w:r>
                      </w:p>
                      <w:p w14:paraId="499DF6F8" w14:textId="77777777" w:rsidR="00522C6A" w:rsidRPr="007E6533" w:rsidRDefault="00522C6A" w:rsidP="00522C6A">
                        <w:pPr>
                          <w:tabs>
                            <w:tab w:val="left" w:pos="1080"/>
                          </w:tabs>
                          <w:ind w:left="360" w:right="305" w:firstLine="360"/>
                          <w:rPr>
                            <w:b/>
                            <w:bCs/>
                            <w:iCs/>
                          </w:rPr>
                        </w:pP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  <w:t xml:space="preserve">Cách 1: </w:t>
                        </w:r>
                        <w:r w:rsidRPr="007E6533">
                          <w:rPr>
                            <w:bCs/>
                            <w:iCs/>
                          </w:rPr>
                          <w:t>Dựa vào hình vẽ trực quan (trong hệ trục toạ độ)</w:t>
                        </w:r>
                      </w:p>
                      <w:p w14:paraId="4C1863A8" w14:textId="77777777" w:rsidR="00522C6A" w:rsidRPr="007E6533" w:rsidRDefault="00522C6A" w:rsidP="00522C6A">
                        <w:pPr>
                          <w:tabs>
                            <w:tab w:val="left" w:pos="1080"/>
                          </w:tabs>
                          <w:ind w:left="360" w:right="305" w:firstLine="360"/>
                        </w:pPr>
                        <w:r w:rsidRPr="007E6533">
                          <w:rPr>
                            <w:b/>
                            <w:bCs/>
                            <w:iCs/>
                          </w:rPr>
                          <w:tab/>
                          <w:t xml:space="preserve">Cách 2: </w:t>
                        </w:r>
                        <w:r w:rsidRPr="007E6533">
                          <w:rPr>
                            <w:bCs/>
                            <w:iCs/>
                          </w:rPr>
                          <w:t>Dựa vào biểu thức toạ độ (ưu tiên dùng)</w:t>
                        </w:r>
                        <w:r w:rsidRPr="007E6533">
                          <w:t xml:space="preserve"> </w:t>
                        </w:r>
                      </w:p>
                      <w:p w14:paraId="5EB3FC85" w14:textId="77777777" w:rsidR="00522C6A" w:rsidRPr="007E6533" w:rsidRDefault="00522C6A" w:rsidP="00C93898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spacing w:after="0" w:line="240" w:lineRule="auto"/>
                          <w:ind w:left="993" w:hanging="567"/>
                        </w:pPr>
                        <w:r w:rsidRPr="007E6533">
                          <w:t xml:space="preserve"> Phép quay: Trong mặt phẳng </w:t>
                        </w:r>
                        <w:r w:rsidRPr="007E6533">
                          <w:rPr>
                            <w:position w:val="-12"/>
                          </w:rPr>
                          <w:object w:dxaOrig="499" w:dyaOrig="340" w14:anchorId="1A5F63F3">
                            <v:shape id="_x0000_i70353" type="#_x0000_t75" style="width:24.75pt;height:17.25pt" o:ole="">
                              <v:imagedata r:id="rId4928" o:title=""/>
                            </v:shape>
                            <o:OLEObject Type="Embed" ProgID="Equation.DSMT4" ShapeID="_x0000_i70353" DrawAspect="Content" ObjectID="_1686900281" r:id="rId4929"/>
                          </w:object>
                        </w:r>
                        <w:r w:rsidRPr="007E6533">
                          <w:t xml:space="preserve">, cho </w:t>
                        </w:r>
                        <w:r w:rsidRPr="007E6533">
                          <w:rPr>
                            <w:position w:val="-16"/>
                          </w:rPr>
                          <w:object w:dxaOrig="2780" w:dyaOrig="440" w14:anchorId="588A32B9">
                            <v:shape id="_x0000_i70354" type="#_x0000_t75" style="width:138.75pt;height:21.75pt" o:ole="">
                              <v:imagedata r:id="rId4930" o:title=""/>
                            </v:shape>
                            <o:OLEObject Type="Embed" ProgID="Equation.DSMT4" ShapeID="_x0000_i70354" DrawAspect="Content" ObjectID="_1686900282" r:id="rId4931"/>
                          </w:object>
                        </w:r>
                        <w:r w:rsidRPr="007E6533">
                          <w:t xml:space="preserve"> và </w:t>
                        </w:r>
                        <w:r w:rsidRPr="007E6533">
                          <w:rPr>
                            <w:position w:val="-20"/>
                          </w:rPr>
                          <w:object w:dxaOrig="1600" w:dyaOrig="480" w14:anchorId="48C8CE0E">
                            <v:shape id="_x0000_i70355" type="#_x0000_t75" style="width:80.25pt;height:24.75pt" o:ole="">
                              <v:imagedata r:id="rId4932" o:title=""/>
                            </v:shape>
                            <o:OLEObject Type="Embed" ProgID="Equation.DSMT4" ShapeID="_x0000_i70355" DrawAspect="Content" ObjectID="_1686900283" r:id="rId4933"/>
                          </w:object>
                        </w:r>
                        <w:r w:rsidRPr="007E6533">
                          <w:t xml:space="preserve">. </w:t>
                        </w:r>
                      </w:p>
                      <w:p w14:paraId="39EB6803" w14:textId="77777777" w:rsidR="00522C6A" w:rsidRPr="00C54474" w:rsidRDefault="00522C6A" w:rsidP="00C93898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left="993" w:hanging="567"/>
                        </w:pPr>
                        <w:r w:rsidRPr="00C54474">
                          <w:t xml:space="preserve">Khi đó ta có: </w:t>
                        </w:r>
                        <w:r w:rsidRPr="007E6533">
                          <w:object w:dxaOrig="3500" w:dyaOrig="880" w14:anchorId="5A95C9AC">
                            <v:shape id="_x0000_i70356" type="#_x0000_t75" style="width:175.5pt;height:43.5pt" o:ole="">
                              <v:imagedata r:id="rId4934" o:title=""/>
                            </v:shape>
                            <o:OLEObject Type="Embed" ProgID="Equation.DSMT4" ShapeID="_x0000_i70356" DrawAspect="Content" ObjectID="_1686900284" r:id="rId4935"/>
                          </w:object>
                        </w:r>
                      </w:p>
                      <w:p w14:paraId="170211EF" w14:textId="77777777" w:rsidR="00522C6A" w:rsidRPr="007E6533" w:rsidRDefault="00522C6A" w:rsidP="00C93898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993" w:right="305" w:hanging="567"/>
                        </w:pPr>
                        <w:r w:rsidRPr="007E6533">
                          <w:t xml:space="preserve">Phép tịnh tiến: </w:t>
                        </w:r>
                        <w:r w:rsidRPr="007E6533">
                          <w:rPr>
                            <w:position w:val="-32"/>
                          </w:rPr>
                          <w:object w:dxaOrig="5140" w:dyaOrig="760" w14:anchorId="3F66BC7A">
                            <v:shape id="_x0000_i70357" type="#_x0000_t75" style="width:256.5pt;height:38.25pt" o:ole="">
                              <v:imagedata r:id="rId4936" o:title=""/>
                            </v:shape>
                            <o:OLEObject Type="Embed" ProgID="Equation.DSMT4" ShapeID="_x0000_i70357" DrawAspect="Content" ObjectID="_1686900285" r:id="rId4937"/>
                          </w:object>
                        </w:r>
                        <w:r w:rsidRPr="007E6533">
                          <w:t xml:space="preserve">với </w:t>
                        </w:r>
                        <w:r w:rsidRPr="007E6533">
                          <w:rPr>
                            <w:position w:val="-16"/>
                          </w:rPr>
                          <w:object w:dxaOrig="740" w:dyaOrig="460" w14:anchorId="63596ADC">
                            <v:shape id="_x0000_i70358" type="#_x0000_t75" style="width:36.75pt;height:23.25pt" o:ole="">
                              <v:imagedata r:id="rId4938" o:title=""/>
                            </v:shape>
                            <o:OLEObject Type="Embed" ProgID="Equation.DSMT4" ShapeID="_x0000_i70358" DrawAspect="Content" ObjectID="_1686900286" r:id="rId4939"/>
                          </w:object>
                        </w:r>
                        <w:r w:rsidRPr="007E6533">
                          <w:t xml:space="preserve"> </w:t>
                        </w:r>
                      </w:p>
                      <w:p w14:paraId="4576C54E" w14:textId="77777777" w:rsidR="00522C6A" w:rsidRPr="007E6533" w:rsidRDefault="00522C6A" w:rsidP="00522C6A">
                        <w:pPr>
                          <w:tabs>
                            <w:tab w:val="left" w:pos="1080"/>
                          </w:tabs>
                          <w:ind w:right="305" w:firstLine="284"/>
                          <w:rPr>
                            <w:b/>
                            <w:bCs/>
                            <w:iCs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Pr="00482020">
                          <w:rPr>
                            <w:b/>
                            <w:bCs/>
                            <w:iCs/>
                            <w:color w:val="0000CC"/>
                            <w:lang w:val="vi-VN"/>
                          </w:rPr>
                          <w:t xml:space="preserve"> </w:t>
                        </w:r>
                        <w:r w:rsidRPr="00482020">
                          <w:rPr>
                            <w:b/>
                            <w:bCs/>
                            <w:iCs/>
                            <w:color w:val="0000CC"/>
                          </w:rPr>
                          <w:t xml:space="preserve">Loại 2: </w:t>
                        </w:r>
                        <w:r w:rsidRPr="007E6533">
                          <w:rPr>
                            <w:b/>
                            <w:bCs/>
                            <w:iCs/>
                          </w:rPr>
                          <w:t>Tìm tạo ảnh của điểm M.</w:t>
                        </w:r>
                      </w:p>
                      <w:p w14:paraId="787C261D" w14:textId="77777777" w:rsidR="00522C6A" w:rsidRPr="00C54474" w:rsidRDefault="00522C6A" w:rsidP="00C93898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709" w:right="305" w:hanging="283"/>
                          <w:rPr>
                            <w:bCs/>
                            <w:iCs/>
                          </w:rPr>
                        </w:pPr>
                        <w:r w:rsidRPr="00C54474">
                          <w:rPr>
                            <w:b/>
                            <w:bCs/>
                            <w:iCs/>
                          </w:rPr>
                          <w:t xml:space="preserve">Cách làm: </w:t>
                        </w:r>
                        <w:r w:rsidRPr="00C54474">
                          <w:rPr>
                            <w:bCs/>
                            <w:iCs/>
                          </w:rPr>
                          <w:t xml:space="preserve">Dựa vào biểu thức toạ </w:t>
                        </w:r>
                      </w:p>
                      <w:p w14:paraId="4DCF0C23" w14:textId="77777777" w:rsidR="00522C6A" w:rsidRPr="00482020" w:rsidRDefault="00522C6A" w:rsidP="00C93898">
                        <w:pPr>
                          <w:pStyle w:val="ListParagraph"/>
                          <w:numPr>
                            <w:ilvl w:val="0"/>
                            <w:numId w:val="25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709" w:right="305" w:hanging="283"/>
                          <w:rPr>
                            <w:lang w:val="fr-FR"/>
                          </w:rPr>
                        </w:pPr>
                        <w:r w:rsidRPr="00C54474">
                          <w:rPr>
                            <w:b/>
                            <w:lang w:val="fr-FR"/>
                          </w:rPr>
                          <w:t>Chú ý:</w:t>
                        </w:r>
                        <w:r w:rsidRPr="00C54474">
                          <w:rPr>
                            <w:lang w:val="fr-FR"/>
                          </w:rPr>
                          <w:t xml:space="preserve"> Với phép quay ta có </w:t>
                        </w:r>
                        <w:r w:rsidRPr="007E6533">
                          <w:rPr>
                            <w:position w:val="-20"/>
                          </w:rPr>
                          <w:object w:dxaOrig="3379" w:dyaOrig="480" w14:anchorId="78657241">
                            <v:shape id="_x0000_i70359" type="#_x0000_t75" style="width:168.75pt;height:24.75pt" o:ole="">
                              <v:imagedata r:id="rId4940" o:title=""/>
                            </v:shape>
                            <o:OLEObject Type="Embed" ProgID="Equation.DSMT4" ShapeID="_x0000_i70359" DrawAspect="Content" ObjectID="_1686900287" r:id="rId4941"/>
                          </w:object>
                        </w:r>
                      </w:p>
                    </w:txbxContent>
                  </v:textbox>
                </v:shape>
                <v:group id="Group 652" o:spid="_x0000_s1383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0PI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AmK7idCUdAbq4AAAD//wMAUEsBAi0AFAAGAAgAAAAhANvh9svuAAAAhQEAABMAAAAAAAAA&#10;AAAAAAAAAAAAAFtDb250ZW50X1R5cGVzXS54bWxQSwECLQAUAAYACAAAACEAWvQsW78AAAAVAQAA&#10;CwAAAAAAAAAAAAAAAAAfAQAAX3JlbHMvLnJlbHNQSwECLQAUAAYACAAAACEAB0NDyMYAAADcAAAA&#10;DwAAAAAAAAAAAAAAAAAHAgAAZHJzL2Rvd25yZXYueG1sUEsFBgAAAAADAAMAtwAAAPoCAAAAAA==&#10;">
                  <v:group id="Group 653" o:spid="_x0000_s1384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ZT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mS7ieCUdAri8AAAD//wMAUEsBAi0AFAAGAAgAAAAhANvh9svuAAAAhQEAABMAAAAAAAAA&#10;AAAAAAAAAAAAAFtDb250ZW50X1R5cGVzXS54bWxQSwECLQAUAAYACAAAACEAWvQsW78AAAAVAQAA&#10;CwAAAAAAAAAAAAAAAAAfAQAAX3JlbHMvLnJlbHNQSwECLQAUAAYACAAAACEAaA/mU8YAAADcAAAA&#10;DwAAAAAAAAAAAAAAAAAHAgAAZHJzL2Rvd25yZXYueG1sUEsFBgAAAAADAAMAtwAAAPoCAAAAAA==&#10;">
                    <v:group id="Group 654" o:spid="_x0000_s1385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4n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isn+H3TDgC8vADAAD//wMAUEsBAi0AFAAGAAgAAAAhANvh9svuAAAAhQEAABMAAAAAAAAA&#10;AAAAAAAAAAAAAFtDb250ZW50X1R5cGVzXS54bWxQSwECLQAUAAYACAAAACEAWvQsW78AAAAVAQAA&#10;CwAAAAAAAAAAAAAAAAAfAQAAX3JlbHMvLnJlbHNQSwECLQAUAAYACAAAACEA5+Z+J8YAAADcAAAA&#10;DwAAAAAAAAAAAAAAAAAHAgAAZHJzL2Rvd25yZXYueG1sUEsFBgAAAAADAAMAtwAAAPoCAAAAAA==&#10;">
                      <v:shape id="Rectangle: Single Corner Snipped 655" o:spid="_x0000_s1386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" path="m,l6099614,r223777,223777l6323391,447554,,447554,,xe" fillcolor="#efddf6 [663]" stroked="f" strokeweight="1.25pt">
                        <v:fill r:id="rId7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656" o:spid="_x0000_s1387" style="position:absolute;left:15021;width:48777;height:4857" coordorigin="15021" coordsize="487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EXL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yTSB15lwBOTyCQAA//8DAFBLAQItABQABgAIAAAAIQDb4fbL7gAAAIUBAAATAAAAAAAAAAAA&#10;AAAAAAAAAABbQ29udGVudF9UeXBlc10ueG1sUEsBAi0AFAAGAAgAAAAhAFr0LFu/AAAAFQEAAAsA&#10;AAAAAAAAAAAAAAAAHwEAAF9yZWxzLy5yZWxzUEsBAi0AFAAGAAgAAAAhAHh4RcvEAAAA3AAAAA8A&#10;AAAAAAAAAAAAAAAABwIAAGRycy9kb3ducmV2LnhtbFBLBQYAAAAAAwADALcAAAD4AgAAAAA=&#10;">
                        <v:group id="Group 657" o:spid="_x0000_s1388" style="position:absolute;left:16117;top:1043;width:47681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OBQ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">
                          <v:shape id="Arrow: Chevron 658" o:spid="_x0000_s1389" type="#_x0000_t55" style="position:absolute;left:17613;top:1050;width:46185;height:28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" adj="2131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971A916" w14:textId="77777777" w:rsidR="00522C6A" w:rsidRPr="005119AB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0000CC"/>
                                      <w:kern w:val="24"/>
                                    </w:rPr>
                                  </w:pPr>
                                  <w:r w:rsidRPr="005119AB">
                                    <w:rPr>
                                      <w:b/>
                                      <w:color w:val="0000CC"/>
                                    </w:rPr>
                                    <w:t>Xác định tính chất dời hình khi biết quan hệ tọa độ</w:t>
                                  </w:r>
                                </w:p>
                              </w:txbxContent>
                            </v:textbox>
                          </v:shape>
                          <v:group id="Group 659" o:spid="_x0000_s139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          <v:shape id="Freeform: Shape 660" o:spid="_x0000_s139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9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" filled="f" stroked="f">
                              <v:textbox>
                                <w:txbxContent>
                                  <w:p w14:paraId="3C1E5201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62" o:spid="_x0000_s139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        <v:shape id="Freeform: Shape 663" o:spid="_x0000_s139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64" o:spid="_x0000_s139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65" o:spid="_x0000_s139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666" o:spid="_x0000_s1397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  <v:shape id="Flowchart: Preparation 667" o:spid="_x0000_s139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99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22F1E9DF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DA18AE7" w14:textId="77777777" w:rsidR="00522C6A" w:rsidRPr="003E0C5C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minh họa</w:t>
      </w:r>
      <w:r w:rsidRPr="003E0C5C">
        <w:rPr>
          <w:b/>
          <w:bCs/>
          <w:color w:val="FF0000"/>
        </w:rPr>
        <w:t>:</w:t>
      </w:r>
    </w:p>
    <w:p w14:paraId="695AC1D7" w14:textId="77777777" w:rsidR="00522C6A" w:rsidRPr="003E0C5C" w:rsidRDefault="00522C6A" w:rsidP="00522C6A">
      <w:pPr>
        <w:spacing w:after="0" w:line="240" w:lineRule="auto"/>
        <w:ind w:left="426"/>
        <w:rPr>
          <w:b/>
          <w:bCs/>
          <w:color w:val="000000" w:themeColor="text1"/>
          <w:lang w:val="fr-FR"/>
        </w:rPr>
      </w:pPr>
      <w:r w:rsidRPr="003E0C5C">
        <w:rPr>
          <w:b/>
          <w:bCs/>
          <w:color w:val="0000CC"/>
          <w:lang w:val="fr-FR"/>
        </w:rPr>
        <w:t xml:space="preserve">Câu </w:t>
      </w:r>
      <w:r w:rsidRPr="003E0C5C">
        <w:rPr>
          <w:b/>
          <w:bCs/>
          <w:color w:val="0000CC"/>
          <w:lang w:val="vi-VN"/>
        </w:rPr>
        <w:t>1</w:t>
      </w:r>
      <w:r w:rsidRPr="003E0C5C">
        <w:rPr>
          <w:b/>
          <w:bCs/>
          <w:color w:val="0000CC"/>
          <w:lang w:val="fr-FR"/>
        </w:rPr>
        <w:t>:</w:t>
      </w:r>
      <w:r w:rsidRPr="003E0C5C">
        <w:rPr>
          <w:color w:val="0000CC"/>
          <w:lang w:val="fr-FR"/>
        </w:rPr>
        <w:t xml:space="preserve"> </w:t>
      </w:r>
      <w:r w:rsidRPr="003E0C5C">
        <w:rPr>
          <w:color w:val="000000" w:themeColor="text1"/>
          <w:lang w:val="fr-FR"/>
        </w:rPr>
        <w:t>Trong mặt phẳng với hệ trục tọa độ</w:t>
      </w:r>
      <w:r w:rsidRPr="003E0C5C">
        <w:rPr>
          <w:position w:val="-12"/>
        </w:rPr>
        <w:object w:dxaOrig="660" w:dyaOrig="340" w14:anchorId="434675F0">
          <v:shape id="_x0000_i3530" type="#_x0000_t75" style="width:33pt;height:17.25pt" o:ole="">
            <v:imagedata r:id="rId4942" o:title=""/>
          </v:shape>
          <o:OLEObject Type="Embed" ProgID="Equation.DSMT4" ShapeID="_x0000_i3530" DrawAspect="Content" ObjectID="_1686897746" r:id="rId4943"/>
        </w:object>
      </w:r>
      <w:r w:rsidRPr="003E0C5C">
        <w:rPr>
          <w:color w:val="000000" w:themeColor="text1"/>
          <w:lang w:val="fr-FR"/>
        </w:rPr>
        <w:t xml:space="preserve"> phép tịnh tiến theo </w:t>
      </w:r>
      <w:r w:rsidRPr="003E0C5C">
        <w:rPr>
          <w:position w:val="-16"/>
        </w:rPr>
        <w:object w:dxaOrig="720" w:dyaOrig="460" w14:anchorId="01273F60">
          <v:shape id="_x0000_i3531" type="#_x0000_t75" style="width:36pt;height:23.25pt" o:ole="">
            <v:imagedata r:id="rId4944" o:title=""/>
          </v:shape>
          <o:OLEObject Type="Embed" ProgID="Equation.DSMT4" ShapeID="_x0000_i3531" DrawAspect="Content" ObjectID="_1686897747" r:id="rId4945"/>
        </w:object>
      </w:r>
      <w:r w:rsidRPr="003E0C5C">
        <w:rPr>
          <w:color w:val="000000" w:themeColor="text1"/>
          <w:lang w:val="fr-FR"/>
        </w:rPr>
        <w:t xml:space="preserve"> biến điểm </w:t>
      </w:r>
      <w:r w:rsidRPr="003E0C5C">
        <w:rPr>
          <w:position w:val="-16"/>
        </w:rPr>
        <w:object w:dxaOrig="960" w:dyaOrig="440" w14:anchorId="59B6E86A">
          <v:shape id="_x0000_i3532" type="#_x0000_t75" style="width:47.25pt;height:21.75pt" o:ole="">
            <v:imagedata r:id="rId4946" o:title=""/>
          </v:shape>
          <o:OLEObject Type="Embed" ProgID="Equation.DSMT4" ShapeID="_x0000_i3532" DrawAspect="Content" ObjectID="_1686897748" r:id="rId4947"/>
        </w:object>
      </w:r>
      <w:r w:rsidRPr="003E0C5C">
        <w:rPr>
          <w:color w:val="000000" w:themeColor="text1"/>
          <w:lang w:val="fr-FR"/>
        </w:rPr>
        <w:t xml:space="preserve"> thành điểm </w:t>
      </w:r>
      <w:r w:rsidRPr="003E0C5C">
        <w:rPr>
          <w:position w:val="-6"/>
        </w:rPr>
        <w:object w:dxaOrig="380" w:dyaOrig="279" w14:anchorId="58FF2098">
          <v:shape id="_x0000_i3533" type="#_x0000_t75" style="width:19.5pt;height:13.5pt" o:ole="">
            <v:imagedata r:id="rId4948" o:title=""/>
          </v:shape>
          <o:OLEObject Type="Embed" ProgID="Equation.DSMT4" ShapeID="_x0000_i3533" DrawAspect="Content" ObjectID="_1686897749" r:id="rId4949"/>
        </w:object>
      </w:r>
      <w:r w:rsidRPr="003E0C5C">
        <w:rPr>
          <w:color w:val="000000" w:themeColor="text1"/>
          <w:lang w:val="fr-FR"/>
        </w:rPr>
        <w:t xml:space="preserve"> có tọa độ là: </w:t>
      </w:r>
    </w:p>
    <w:p w14:paraId="59CB541C" w14:textId="77777777" w:rsidR="00522C6A" w:rsidRPr="003E0C5C" w:rsidRDefault="00522C6A" w:rsidP="00522C6A">
      <w:pPr>
        <w:ind w:left="426"/>
        <w:jc w:val="center"/>
        <w:rPr>
          <w:b/>
          <w:color w:val="0000CC"/>
          <w:lang w:val="fr-FR"/>
        </w:rPr>
      </w:pPr>
      <w:r w:rsidRPr="003E0C5C">
        <w:rPr>
          <w:b/>
          <w:color w:val="0000CC"/>
          <w:lang w:val="fr-FR"/>
        </w:rPr>
        <w:lastRenderedPageBreak/>
        <w:t>Lời giải</w:t>
      </w:r>
    </w:p>
    <w:p w14:paraId="68668B70" w14:textId="77777777" w:rsidR="00522C6A" w:rsidRPr="003E0C5C" w:rsidRDefault="00522C6A" w:rsidP="00522C6A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ind w:left="426"/>
        <w:jc w:val="both"/>
        <w:rPr>
          <w:color w:val="000000" w:themeColor="text1"/>
          <w:lang w:val="fr-FR"/>
        </w:rPr>
      </w:pPr>
      <w:r w:rsidRPr="003E0C5C">
        <w:rPr>
          <w:color w:val="000000" w:themeColor="text1"/>
          <w:lang w:val="fr-FR"/>
        </w:rPr>
        <w:t xml:space="preserve">Biểu thức tọa độ của phép tịnh tiến là </w:t>
      </w:r>
      <w:r w:rsidRPr="003E0C5C">
        <w:rPr>
          <w:position w:val="-32"/>
        </w:rPr>
        <w:object w:dxaOrig="1100" w:dyaOrig="760" w14:anchorId="4E9256B6">
          <v:shape id="_x0000_i3534" type="#_x0000_t75" style="width:54.75pt;height:38.25pt" o:ole="">
            <v:imagedata r:id="rId4950" o:title=""/>
          </v:shape>
          <o:OLEObject Type="Embed" ProgID="Equation.DSMT4" ShapeID="_x0000_i3534" DrawAspect="Content" ObjectID="_1686897750" r:id="rId4951"/>
        </w:object>
      </w:r>
      <w:r w:rsidRPr="003E0C5C">
        <w:rPr>
          <w:color w:val="000000" w:themeColor="text1"/>
          <w:lang w:val="fr-FR"/>
        </w:rPr>
        <w:t xml:space="preserve"> nên </w:t>
      </w:r>
      <w:r w:rsidRPr="003E0C5C">
        <w:rPr>
          <w:position w:val="-32"/>
        </w:rPr>
        <w:object w:dxaOrig="880" w:dyaOrig="760" w14:anchorId="5F1568BF">
          <v:shape id="_x0000_i3535" type="#_x0000_t75" style="width:43.5pt;height:38.25pt" o:ole="">
            <v:imagedata r:id="rId4952" o:title=""/>
          </v:shape>
          <o:OLEObject Type="Embed" ProgID="Equation.DSMT4" ShapeID="_x0000_i3535" DrawAspect="Content" ObjectID="_1686897751" r:id="rId4953"/>
        </w:object>
      </w:r>
      <w:r w:rsidRPr="003E0C5C">
        <w:rPr>
          <w:color w:val="000000" w:themeColor="text1"/>
          <w:lang w:val="fr-FR"/>
        </w:rPr>
        <w:t xml:space="preserve"> </w:t>
      </w:r>
    </w:p>
    <w:p w14:paraId="41003CA7" w14:textId="77777777" w:rsidR="00522C6A" w:rsidRPr="003E0C5C" w:rsidRDefault="00522C6A" w:rsidP="00522C6A">
      <w:pPr>
        <w:spacing w:after="0" w:line="240" w:lineRule="auto"/>
        <w:ind w:left="426"/>
        <w:rPr>
          <w:color w:val="000000" w:themeColor="text1"/>
          <w:lang w:val="fr-FR"/>
        </w:rPr>
      </w:pPr>
      <w:r w:rsidRPr="003E0C5C">
        <w:rPr>
          <w:b/>
          <w:bCs/>
          <w:color w:val="0000CC"/>
          <w:lang w:val="fr-FR"/>
        </w:rPr>
        <w:t>Câu 2:</w:t>
      </w:r>
      <w:r w:rsidRPr="003E0C5C">
        <w:rPr>
          <w:color w:val="0000CC"/>
          <w:lang w:val="fr-FR"/>
        </w:rPr>
        <w:t xml:space="preserve"> </w:t>
      </w:r>
      <w:r w:rsidRPr="003E0C5C">
        <w:rPr>
          <w:color w:val="000000" w:themeColor="text1"/>
          <w:lang w:val="fr-FR"/>
        </w:rPr>
        <w:t xml:space="preserve">Trong mp </w:t>
      </w:r>
      <w:r w:rsidRPr="003E0C5C">
        <w:rPr>
          <w:position w:val="-16"/>
        </w:rPr>
        <w:object w:dxaOrig="680" w:dyaOrig="440" w14:anchorId="53603F0D">
          <v:shape id="_x0000_i3536" type="#_x0000_t75" style="width:33.75pt;height:21.75pt" o:ole="">
            <v:imagedata r:id="rId4954" o:title=""/>
          </v:shape>
          <o:OLEObject Type="Embed" ProgID="Equation.DSMT4" ShapeID="_x0000_i3536" DrawAspect="Content" ObjectID="_1686897752" r:id="rId4955"/>
        </w:object>
      </w:r>
      <w:r w:rsidRPr="003E0C5C">
        <w:rPr>
          <w:color w:val="000000" w:themeColor="text1"/>
          <w:lang w:val="fr-FR"/>
        </w:rPr>
        <w:t xml:space="preserve"> cho phép dời hình:</w:t>
      </w:r>
    </w:p>
    <w:p w14:paraId="41239AE6" w14:textId="77777777" w:rsidR="00522C6A" w:rsidRPr="003E0C5C" w:rsidRDefault="00522C6A" w:rsidP="00522C6A">
      <w:pPr>
        <w:pStyle w:val="NoSpacing"/>
        <w:ind w:left="426"/>
        <w:rPr>
          <w:color w:val="000000" w:themeColor="text1"/>
          <w:lang w:val="fr-FR"/>
        </w:rPr>
      </w:pPr>
      <w:r w:rsidRPr="003E0C5C">
        <w:rPr>
          <w:position w:val="-12"/>
        </w:rPr>
        <w:object w:dxaOrig="8760" w:dyaOrig="400" w14:anchorId="2E5FC37E">
          <v:shape id="_x0000_i3537" type="#_x0000_t75" style="width:437.25pt;height:20.25pt" o:ole="">
            <v:imagedata r:id="rId4956" o:title=""/>
          </v:shape>
          <o:OLEObject Type="Embed" ProgID="Equation.DSMT4" ShapeID="_x0000_i3537" DrawAspect="Content" ObjectID="_1686897753" r:id="rId4957"/>
        </w:object>
      </w:r>
      <w:r w:rsidRPr="003E0C5C">
        <w:rPr>
          <w:color w:val="000000" w:themeColor="text1"/>
          <w:lang w:val="fr-FR"/>
        </w:rPr>
        <w:t xml:space="preserve"> </w:t>
      </w:r>
    </w:p>
    <w:p w14:paraId="0DFA474B" w14:textId="77777777" w:rsidR="00522C6A" w:rsidRPr="003E0C5C" w:rsidRDefault="00522C6A" w:rsidP="00522C6A">
      <w:pPr>
        <w:pStyle w:val="NoSpacing"/>
        <w:ind w:left="426"/>
        <w:rPr>
          <w:color w:val="000000" w:themeColor="text1"/>
          <w:lang w:val="fr-FR"/>
        </w:rPr>
      </w:pPr>
      <w:r w:rsidRPr="003E0C5C">
        <w:rPr>
          <w:color w:val="000000" w:themeColor="text1"/>
          <w:lang w:val="fr-FR"/>
        </w:rPr>
        <w:t xml:space="preserve">Tìm tọa độ ảnh </w:t>
      </w:r>
      <w:r w:rsidRPr="003E0C5C">
        <w:rPr>
          <w:position w:val="-10"/>
        </w:rPr>
        <w:object w:dxaOrig="920" w:dyaOrig="320" w14:anchorId="2ADB9696">
          <v:shape id="_x0000_i3538" type="#_x0000_t75" style="width:45.75pt;height:15.75pt" o:ole="">
            <v:imagedata r:id="rId4958" o:title=""/>
          </v:shape>
          <o:OLEObject Type="Embed" ProgID="Equation.DSMT4" ShapeID="_x0000_i3538" DrawAspect="Content" ObjectID="_1686897754" r:id="rId4959"/>
        </w:object>
      </w:r>
      <w:r w:rsidRPr="003E0C5C">
        <w:rPr>
          <w:color w:val="000000" w:themeColor="text1"/>
          <w:lang w:val="fr-FR"/>
        </w:rPr>
        <w:t xml:space="preserve"> qua </w:t>
      </w:r>
      <w:r w:rsidRPr="003E0C5C">
        <w:rPr>
          <w:position w:val="-12"/>
        </w:rPr>
        <w:object w:dxaOrig="260" w:dyaOrig="380" w14:anchorId="452CBBDA">
          <v:shape id="_x0000_i3539" type="#_x0000_t75" style="width:12.75pt;height:19.5pt" o:ole="">
            <v:imagedata r:id="rId4960" o:title=""/>
          </v:shape>
          <o:OLEObject Type="Embed" ProgID="Equation.DSMT4" ShapeID="_x0000_i3539" DrawAspect="Content" ObjectID="_1686897755" r:id="rId4961"/>
        </w:object>
      </w:r>
      <w:r w:rsidRPr="003E0C5C">
        <w:rPr>
          <w:color w:val="000000" w:themeColor="text1"/>
          <w:lang w:val="fr-FR"/>
        </w:rPr>
        <w:t xml:space="preserve"> rồi </w:t>
      </w:r>
      <w:r w:rsidRPr="003E0C5C">
        <w:rPr>
          <w:position w:val="-12"/>
        </w:rPr>
        <w:object w:dxaOrig="260" w:dyaOrig="380" w14:anchorId="602F7F59">
          <v:shape id="_x0000_i3540" type="#_x0000_t75" style="width:12.75pt;height:19.5pt" o:ole="">
            <v:imagedata r:id="rId4962" o:title=""/>
          </v:shape>
          <o:OLEObject Type="Embed" ProgID="Equation.DSMT4" ShapeID="_x0000_i3540" DrawAspect="Content" ObjectID="_1686897756" r:id="rId4963"/>
        </w:object>
      </w:r>
    </w:p>
    <w:p w14:paraId="558DC4A3" w14:textId="77777777" w:rsidR="00522C6A" w:rsidRPr="003E0C5C" w:rsidRDefault="00522C6A" w:rsidP="00522C6A">
      <w:pPr>
        <w:ind w:left="426"/>
        <w:jc w:val="center"/>
        <w:rPr>
          <w:b/>
          <w:color w:val="0000CC"/>
        </w:rPr>
      </w:pPr>
      <w:r w:rsidRPr="003E0C5C">
        <w:rPr>
          <w:b/>
          <w:color w:val="0000CC"/>
        </w:rPr>
        <w:t>Lời giải</w:t>
      </w:r>
    </w:p>
    <w:p w14:paraId="3ABD8A7D" w14:textId="77777777" w:rsidR="00522C6A" w:rsidRPr="003E0C5C" w:rsidRDefault="00522C6A" w:rsidP="00522C6A">
      <w:pPr>
        <w:pStyle w:val="NoSpacing"/>
        <w:ind w:left="426"/>
        <w:rPr>
          <w:color w:val="000000" w:themeColor="text1"/>
        </w:rPr>
      </w:pPr>
    </w:p>
    <w:p w14:paraId="1476BF1F" w14:textId="77777777" w:rsidR="00522C6A" w:rsidRPr="003E0C5C" w:rsidRDefault="00522C6A" w:rsidP="00522C6A">
      <w:pPr>
        <w:pStyle w:val="NoSpacing"/>
        <w:ind w:left="426"/>
        <w:jc w:val="center"/>
        <w:rPr>
          <w:color w:val="000000" w:themeColor="text1"/>
          <w:lang w:val="fr-FR"/>
        </w:rPr>
      </w:pPr>
      <w:r w:rsidRPr="003E0C5C">
        <w:rPr>
          <w:position w:val="-12"/>
        </w:rPr>
        <w:object w:dxaOrig="4500" w:dyaOrig="400" w14:anchorId="19355B6A">
          <v:shape id="_x0000_i3541" type="#_x0000_t75" style="width:225pt;height:20.25pt" o:ole="">
            <v:imagedata r:id="rId4964" o:title=""/>
          </v:shape>
          <o:OLEObject Type="Embed" ProgID="Equation.DSMT4" ShapeID="_x0000_i3541" DrawAspect="Content" ObjectID="_1686897757" r:id="rId4965"/>
        </w:object>
      </w:r>
    </w:p>
    <w:p w14:paraId="2A8EB658" w14:textId="77777777" w:rsidR="00522C6A" w:rsidRPr="003E0C5C" w:rsidRDefault="00522C6A" w:rsidP="00522C6A">
      <w:pPr>
        <w:pStyle w:val="NoSpacing"/>
        <w:ind w:left="426"/>
        <w:rPr>
          <w:color w:val="000000" w:themeColor="text1"/>
          <w:lang w:val="fr-FR"/>
        </w:rPr>
      </w:pPr>
    </w:p>
    <w:p w14:paraId="3FF61CA5" w14:textId="77777777" w:rsidR="00522C6A" w:rsidRPr="003E0C5C" w:rsidRDefault="00522C6A" w:rsidP="00522C6A">
      <w:pPr>
        <w:spacing w:after="0" w:line="240" w:lineRule="auto"/>
        <w:ind w:left="426"/>
        <w:rPr>
          <w:color w:val="000000" w:themeColor="text1"/>
          <w:lang w:val="fr-FR"/>
        </w:rPr>
      </w:pPr>
      <w:r w:rsidRPr="003E0C5C">
        <w:rPr>
          <w:b/>
          <w:bCs/>
          <w:color w:val="0000CC"/>
          <w:lang w:val="fr-FR"/>
        </w:rPr>
        <w:t>Câu 3:</w:t>
      </w:r>
      <w:r w:rsidRPr="003E0C5C">
        <w:rPr>
          <w:color w:val="0000CC"/>
          <w:lang w:val="fr-FR"/>
        </w:rPr>
        <w:t xml:space="preserve"> </w:t>
      </w:r>
      <w:r w:rsidRPr="003E0C5C">
        <w:rPr>
          <w:color w:val="000000" w:themeColor="text1"/>
          <w:lang w:val="fr-FR"/>
        </w:rPr>
        <w:t xml:space="preserve">Trong mặt phẳng với hệ tọa độ </w:t>
      </w:r>
      <w:r w:rsidRPr="003E0C5C">
        <w:rPr>
          <w:position w:val="-16"/>
        </w:rPr>
        <w:object w:dxaOrig="680" w:dyaOrig="440" w14:anchorId="2F00C26F">
          <v:shape id="_x0000_i3542" type="#_x0000_t75" style="width:33.75pt;height:21.75pt" o:ole="">
            <v:imagedata r:id="rId4966" o:title=""/>
          </v:shape>
          <o:OLEObject Type="Embed" ProgID="Equation.DSMT4" ShapeID="_x0000_i3542" DrawAspect="Content" ObjectID="_1686897758" r:id="rId4967"/>
        </w:object>
      </w:r>
      <w:r w:rsidRPr="003E0C5C">
        <w:rPr>
          <w:color w:val="000000" w:themeColor="text1"/>
          <w:lang w:val="fr-FR"/>
        </w:rPr>
        <w:t xml:space="preserve">, cho điểm </w:t>
      </w:r>
      <w:r w:rsidRPr="003E0C5C">
        <w:rPr>
          <w:position w:val="-16"/>
        </w:rPr>
        <w:object w:dxaOrig="780" w:dyaOrig="440" w14:anchorId="4B2FD665">
          <v:shape id="_x0000_i3543" type="#_x0000_t75" style="width:39pt;height:21.75pt" o:ole="">
            <v:imagedata r:id="rId4968" o:title=""/>
          </v:shape>
          <o:OLEObject Type="Embed" ProgID="Equation.DSMT4" ShapeID="_x0000_i3543" DrawAspect="Content" ObjectID="_1686897759" r:id="rId4969"/>
        </w:object>
      </w:r>
      <w:r w:rsidRPr="003E0C5C">
        <w:rPr>
          <w:color w:val="000000" w:themeColor="text1"/>
          <w:lang w:val="fr-FR"/>
        </w:rPr>
        <w:t xml:space="preserve">. Tìm tạo ảnh của điểm </w:t>
      </w:r>
      <w:r w:rsidRPr="003E0C5C">
        <w:rPr>
          <w:position w:val="-4"/>
        </w:rPr>
        <w:object w:dxaOrig="220" w:dyaOrig="260" w14:anchorId="0540B1C5">
          <v:shape id="_x0000_i3544" type="#_x0000_t75" style="width:10.5pt;height:12.75pt" o:ole="">
            <v:imagedata r:id="rId4970" o:title=""/>
          </v:shape>
          <o:OLEObject Type="Embed" ProgID="Equation.DSMT4" ShapeID="_x0000_i3544" DrawAspect="Content" ObjectID="_1686897760" r:id="rId4971"/>
        </w:object>
      </w:r>
      <w:r w:rsidRPr="003E0C5C">
        <w:rPr>
          <w:color w:val="000000" w:themeColor="text1"/>
          <w:lang w:val="fr-FR"/>
        </w:rPr>
        <w:t xml:space="preserve"> qua phép dời hình </w:t>
      </w:r>
      <w:r w:rsidRPr="003E0C5C">
        <w:rPr>
          <w:position w:val="-32"/>
        </w:rPr>
        <w:object w:dxaOrig="1100" w:dyaOrig="760" w14:anchorId="1DF07436">
          <v:shape id="_x0000_i3545" type="#_x0000_t75" style="width:54.75pt;height:38.25pt" o:ole="">
            <v:imagedata r:id="rId4972" o:title=""/>
          </v:shape>
          <o:OLEObject Type="Embed" ProgID="Equation.DSMT4" ShapeID="_x0000_i3545" DrawAspect="Content" ObjectID="_1686897761" r:id="rId4973"/>
        </w:object>
      </w:r>
      <w:r w:rsidRPr="003E0C5C">
        <w:rPr>
          <w:color w:val="000000" w:themeColor="text1"/>
          <w:lang w:val="fr-FR"/>
        </w:rPr>
        <w:t xml:space="preserve"> </w:t>
      </w:r>
    </w:p>
    <w:p w14:paraId="5FB5B524" w14:textId="77777777" w:rsidR="00522C6A" w:rsidRPr="003E0C5C" w:rsidRDefault="00522C6A" w:rsidP="00522C6A">
      <w:pPr>
        <w:ind w:left="426"/>
        <w:jc w:val="center"/>
        <w:rPr>
          <w:b/>
          <w:color w:val="0000CC"/>
          <w:lang w:val="fr-FR"/>
        </w:rPr>
      </w:pPr>
      <w:r w:rsidRPr="003E0C5C">
        <w:rPr>
          <w:b/>
          <w:color w:val="0000CC"/>
          <w:lang w:val="fr-FR"/>
        </w:rPr>
        <w:t>Lời giải</w:t>
      </w:r>
    </w:p>
    <w:p w14:paraId="58F2FFB1" w14:textId="77777777" w:rsidR="00522C6A" w:rsidRPr="003E0C5C" w:rsidRDefault="00522C6A" w:rsidP="00522C6A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ind w:left="426"/>
        <w:rPr>
          <w:color w:val="000000" w:themeColor="text1"/>
          <w:lang w:val="fr-FR"/>
        </w:rPr>
      </w:pPr>
      <w:r w:rsidRPr="003E0C5C">
        <w:rPr>
          <w:color w:val="000000" w:themeColor="text1"/>
          <w:lang w:val="fr-FR"/>
        </w:rPr>
        <w:tab/>
        <w:t xml:space="preserve">Theo biểu thức tọa độ : </w:t>
      </w:r>
      <w:r w:rsidRPr="003E0C5C">
        <w:rPr>
          <w:position w:val="-34"/>
        </w:rPr>
        <w:object w:dxaOrig="4819" w:dyaOrig="800" w14:anchorId="2CA70473">
          <v:shape id="_x0000_i3546" type="#_x0000_t75" style="width:240.75pt;height:39.75pt" o:ole="">
            <v:imagedata r:id="rId4974" o:title=""/>
          </v:shape>
          <o:OLEObject Type="Embed" ProgID="Equation.DSMT4" ShapeID="_x0000_i3546" DrawAspect="Content" ObjectID="_1686897762" r:id="rId4975"/>
        </w:object>
      </w:r>
      <w:r w:rsidRPr="003E0C5C">
        <w:rPr>
          <w:color w:val="000000" w:themeColor="text1"/>
          <w:lang w:val="fr-FR"/>
        </w:rPr>
        <w:t xml:space="preserve">  là tạo ảnh của </w:t>
      </w:r>
      <w:r w:rsidRPr="003E0C5C">
        <w:rPr>
          <w:position w:val="-4"/>
        </w:rPr>
        <w:object w:dxaOrig="220" w:dyaOrig="260" w14:anchorId="1E627889">
          <v:shape id="_x0000_i3547" type="#_x0000_t75" style="width:10.5pt;height:12.75pt" o:ole="">
            <v:imagedata r:id="rId4976" o:title=""/>
          </v:shape>
          <o:OLEObject Type="Embed" ProgID="Equation.DSMT4" ShapeID="_x0000_i3547" DrawAspect="Content" ObjectID="_1686897763" r:id="rId4977"/>
        </w:object>
      </w:r>
      <w:r w:rsidRPr="003E0C5C">
        <w:rPr>
          <w:color w:val="000000" w:themeColor="text1"/>
          <w:lang w:val="fr-FR"/>
        </w:rPr>
        <w:t xml:space="preserve">. </w:t>
      </w:r>
    </w:p>
    <w:p w14:paraId="7D480C6D" w14:textId="77777777" w:rsidR="00522C6A" w:rsidRPr="003E0C5C" w:rsidRDefault="00522C6A" w:rsidP="00522C6A">
      <w:pPr>
        <w:spacing w:after="0" w:line="240" w:lineRule="auto"/>
        <w:ind w:left="426"/>
      </w:pPr>
      <w:r w:rsidRPr="003E0C5C">
        <w:rPr>
          <w:b/>
          <w:bCs/>
          <w:color w:val="0000CC"/>
          <w:lang w:val="fr-FR"/>
        </w:rPr>
        <w:t>Câu 4:</w:t>
      </w:r>
      <w:r w:rsidRPr="003E0C5C">
        <w:rPr>
          <w:color w:val="0000CC"/>
          <w:lang w:val="fr-FR"/>
        </w:rPr>
        <w:t xml:space="preserve"> </w:t>
      </w:r>
      <w:r w:rsidRPr="003E0C5C">
        <w:t xml:space="preserve">Trong mặt phẳng </w:t>
      </w:r>
      <w:r w:rsidRPr="003E0C5C">
        <w:rPr>
          <w:position w:val="-12"/>
        </w:rPr>
        <w:object w:dxaOrig="499" w:dyaOrig="340" w14:anchorId="42B6E18F">
          <v:shape id="_x0000_i3548" type="#_x0000_t75" style="width:24.75pt;height:17.25pt" o:ole="">
            <v:imagedata r:id="rId4978" o:title=""/>
          </v:shape>
          <o:OLEObject Type="Embed" ProgID="Equation.DSMT4" ShapeID="_x0000_i3548" DrawAspect="Content" ObjectID="_1686897764" r:id="rId4979"/>
        </w:object>
      </w:r>
      <w:r w:rsidRPr="003E0C5C">
        <w:t>, cho điểm</w:t>
      </w:r>
      <w:r w:rsidRPr="003E0C5C">
        <w:rPr>
          <w:position w:val="-16"/>
        </w:rPr>
        <w:object w:dxaOrig="840" w:dyaOrig="440" w14:anchorId="7CF7F0DB">
          <v:shape id="_x0000_i3549" type="#_x0000_t75" style="width:42pt;height:21.75pt" o:ole="">
            <v:imagedata r:id="rId4980" o:title=""/>
          </v:shape>
          <o:OLEObject Type="Embed" ProgID="Equation.DSMT4" ShapeID="_x0000_i3549" DrawAspect="Content" ObjectID="_1686897765" r:id="rId4981"/>
        </w:object>
      </w:r>
      <w:r w:rsidRPr="003E0C5C">
        <w:t xml:space="preserve">. Tìm toạ độ điểm </w:t>
      </w:r>
      <w:r w:rsidRPr="003E0C5C">
        <w:rPr>
          <w:position w:val="-6"/>
        </w:rPr>
        <w:object w:dxaOrig="279" w:dyaOrig="279" w14:anchorId="4EDFED74">
          <v:shape id="_x0000_i3550" type="#_x0000_t75" style="width:13.5pt;height:13.5pt" o:ole="">
            <v:imagedata r:id="rId4982" o:title=""/>
          </v:shape>
          <o:OLEObject Type="Embed" ProgID="Equation.DSMT4" ShapeID="_x0000_i3550" DrawAspect="Content" ObjectID="_1686897766" r:id="rId4983"/>
        </w:object>
      </w:r>
      <w:r w:rsidRPr="003E0C5C">
        <w:t xml:space="preserve"> sao cho điểm </w:t>
      </w:r>
      <w:r w:rsidRPr="003E0C5C">
        <w:rPr>
          <w:position w:val="-6"/>
        </w:rPr>
        <w:object w:dxaOrig="320" w:dyaOrig="279" w14:anchorId="7FA56A8E">
          <v:shape id="_x0000_i3551" type="#_x0000_t75" style="width:15.75pt;height:13.5pt" o:ole="">
            <v:imagedata r:id="rId4984" o:title=""/>
          </v:shape>
          <o:OLEObject Type="Embed" ProgID="Equation.DSMT4" ShapeID="_x0000_i3551" DrawAspect="Content" ObjectID="_1686897767" r:id="rId4985"/>
        </w:object>
      </w:r>
      <w:r w:rsidRPr="003E0C5C">
        <w:rPr>
          <w:position w:val="-4"/>
        </w:rPr>
        <w:t xml:space="preserve"> </w:t>
      </w:r>
      <w:r w:rsidRPr="003E0C5C">
        <w:t xml:space="preserve">là ảnh của </w:t>
      </w:r>
      <w:r w:rsidRPr="003E0C5C">
        <w:rPr>
          <w:position w:val="-6"/>
        </w:rPr>
        <w:object w:dxaOrig="279" w:dyaOrig="279" w14:anchorId="07F5CD9D">
          <v:shape id="_x0000_i3552" type="#_x0000_t75" style="width:13.5pt;height:13.5pt" o:ole="">
            <v:imagedata r:id="rId4986" o:title=""/>
          </v:shape>
          <o:OLEObject Type="Embed" ProgID="Equation.DSMT4" ShapeID="_x0000_i3552" DrawAspect="Content" ObjectID="_1686897768" r:id="rId4987"/>
        </w:object>
      </w:r>
      <w:r w:rsidRPr="003E0C5C">
        <w:t xml:space="preserve"> qua phép quay tâm </w:t>
      </w:r>
      <w:r w:rsidRPr="003E0C5C">
        <w:rPr>
          <w:position w:val="-16"/>
        </w:rPr>
        <w:object w:dxaOrig="720" w:dyaOrig="440" w14:anchorId="7BDDB59B">
          <v:shape id="_x0000_i3553" type="#_x0000_t75" style="width:36pt;height:21.75pt" o:ole="">
            <v:imagedata r:id="rId4988" o:title=""/>
          </v:shape>
          <o:OLEObject Type="Embed" ProgID="Equation.DSMT4" ShapeID="_x0000_i3553" DrawAspect="Content" ObjectID="_1686897769" r:id="rId4989"/>
        </w:object>
      </w:r>
      <w:r w:rsidRPr="003E0C5C">
        <w:t xml:space="preserve">, góc quay </w:t>
      </w:r>
      <w:r w:rsidRPr="003E0C5C">
        <w:rPr>
          <w:position w:val="-6"/>
        </w:rPr>
        <w:object w:dxaOrig="400" w:dyaOrig="340" w14:anchorId="038CF6A5">
          <v:shape id="_x0000_i3554" type="#_x0000_t75" style="width:20.25pt;height:17.25pt" o:ole="">
            <v:imagedata r:id="rId4990" o:title=""/>
          </v:shape>
          <o:OLEObject Type="Embed" ProgID="Equation.DSMT4" ShapeID="_x0000_i3554" DrawAspect="Content" ObjectID="_1686897770" r:id="rId4991"/>
        </w:object>
      </w:r>
      <w:r w:rsidRPr="003E0C5C">
        <w:t>.</w:t>
      </w:r>
    </w:p>
    <w:p w14:paraId="5011BDB7" w14:textId="77777777" w:rsidR="00522C6A" w:rsidRPr="003E0C5C" w:rsidRDefault="00522C6A" w:rsidP="00522C6A">
      <w:pPr>
        <w:tabs>
          <w:tab w:val="left" w:pos="993"/>
          <w:tab w:val="left" w:pos="3402"/>
          <w:tab w:val="left" w:pos="5670"/>
          <w:tab w:val="left" w:pos="7938"/>
        </w:tabs>
        <w:ind w:left="426" w:right="10"/>
        <w:jc w:val="center"/>
        <w:rPr>
          <w:b/>
          <w:color w:val="000000"/>
          <w:lang w:val="fr-FR"/>
        </w:rPr>
      </w:pPr>
      <w:r w:rsidRPr="003E0C5C">
        <w:rPr>
          <w:b/>
          <w:color w:val="0000CC"/>
          <w:lang w:val="fr-FR"/>
        </w:rPr>
        <w:t>Lời giải</w:t>
      </w:r>
    </w:p>
    <w:p w14:paraId="53A7E2BB" w14:textId="77777777" w:rsidR="00522C6A" w:rsidRPr="003E0C5C" w:rsidRDefault="00522C6A" w:rsidP="00522C6A">
      <w:pPr>
        <w:spacing w:after="0" w:line="240" w:lineRule="auto"/>
        <w:ind w:left="426" w:firstLine="720"/>
        <w:contextualSpacing/>
        <w:jc w:val="both"/>
        <w:rPr>
          <w:lang w:val="fr-FR"/>
        </w:rPr>
      </w:pPr>
      <w:r w:rsidRPr="003E0C5C">
        <w:rPr>
          <w:lang w:val="fr-FR"/>
        </w:rPr>
        <w:t xml:space="preserve">Ta có: </w:t>
      </w:r>
      <w:r w:rsidRPr="003E0C5C">
        <w:rPr>
          <w:position w:val="-40"/>
        </w:rPr>
        <w:object w:dxaOrig="4239" w:dyaOrig="680" w14:anchorId="51DECAD1">
          <v:shape id="_x0000_i3555" type="#_x0000_t75" style="width:212.25pt;height:33.75pt" o:ole="">
            <v:imagedata r:id="rId4992" o:title=""/>
          </v:shape>
          <o:OLEObject Type="Embed" ProgID="Equation.DSMT4" ShapeID="_x0000_i3555" DrawAspect="Content" ObjectID="_1686897771" r:id="rId4993"/>
        </w:object>
      </w:r>
      <w:r w:rsidRPr="003E0C5C">
        <w:rPr>
          <w:lang w:val="fr-FR"/>
        </w:rPr>
        <w:t xml:space="preserve"> nên </w:t>
      </w:r>
      <w:r w:rsidRPr="003E0C5C">
        <w:rPr>
          <w:position w:val="-36"/>
        </w:rPr>
        <w:object w:dxaOrig="3159" w:dyaOrig="840" w14:anchorId="6B179A93">
          <v:shape id="_x0000_i3556" type="#_x0000_t75" style="width:157.5pt;height:42pt" o:ole="">
            <v:imagedata r:id="rId4994" o:title=""/>
          </v:shape>
          <o:OLEObject Type="Embed" ProgID="Equation.DSMT4" ShapeID="_x0000_i3556" DrawAspect="Content" ObjectID="_1686897772" r:id="rId4995"/>
        </w:object>
      </w:r>
      <w:r w:rsidRPr="003E0C5C">
        <w:rPr>
          <w:lang w:val="fr-FR"/>
        </w:rPr>
        <w:t xml:space="preserve">. </w:t>
      </w:r>
    </w:p>
    <w:p w14:paraId="6AB2042F" w14:textId="77777777" w:rsidR="00522C6A" w:rsidRPr="003E0C5C" w:rsidRDefault="00522C6A" w:rsidP="00522C6A">
      <w:pPr>
        <w:spacing w:after="0" w:line="240" w:lineRule="auto"/>
        <w:ind w:left="426" w:firstLine="720"/>
        <w:contextualSpacing/>
        <w:jc w:val="both"/>
        <w:rPr>
          <w:rFonts w:eastAsia="Times New Roman"/>
          <w:lang w:eastAsia="vi-VN"/>
        </w:rPr>
      </w:pPr>
      <w:r w:rsidRPr="003E0C5C">
        <w:rPr>
          <w:lang w:val="fr-FR"/>
        </w:rPr>
        <w:t xml:space="preserve">Vậy </w:t>
      </w:r>
      <w:r w:rsidRPr="003E0C5C">
        <w:rPr>
          <w:position w:val="-16"/>
        </w:rPr>
        <w:object w:dxaOrig="940" w:dyaOrig="440" w14:anchorId="0391F3C4">
          <v:shape id="_x0000_i3557" type="#_x0000_t75" style="width:47.25pt;height:21.75pt" o:ole="">
            <v:imagedata r:id="rId4996" o:title=""/>
          </v:shape>
          <o:OLEObject Type="Embed" ProgID="Equation.DSMT4" ShapeID="_x0000_i3557" DrawAspect="Content" ObjectID="_1686897773" r:id="rId4997"/>
        </w:object>
      </w:r>
    </w:p>
    <w:p w14:paraId="4A5780A0" w14:textId="77777777" w:rsidR="00522C6A" w:rsidRPr="003E0C5C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3E0C5C">
        <w:rPr>
          <w:b/>
          <w:bCs/>
          <w:color w:val="0000CC"/>
          <w:shd w:val="clear" w:color="auto" w:fill="F9FFE5"/>
        </w:rPr>
        <w:sym w:font="Wingdings" w:char="F031"/>
      </w:r>
      <w:r w:rsidRPr="003E0C5C">
        <w:rPr>
          <w:b/>
          <w:bCs/>
          <w:color w:val="FF0000"/>
          <w:shd w:val="clear" w:color="auto" w:fill="F9FFE5"/>
        </w:rPr>
        <w:t>_Bài tập rèn luyện</w:t>
      </w:r>
      <w:r w:rsidRPr="003E0C5C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25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3E0C5C" w14:paraId="1247A20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EE5624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1414B25">
                <v:shape id="_x0000_i3558" type="#_x0000_t75" style="width:23.25pt;height:15.75pt" o:ole="">
                  <v:imagedata r:id="rId4998" o:title=""/>
                </v:shape>
                <o:OLEObject Type="Embed" ProgID="Equation.DSMT4" ShapeID="_x0000_i3558" DrawAspect="Content" ObjectID="_1686897774" r:id="rId499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75" w:dyaOrig="405" w14:anchorId="10EC92FA">
                <v:shape id="_x0000_i3559" type="#_x0000_t75" style="width:48.75pt;height:20.25pt" o:ole="">
                  <v:imagedata r:id="rId5000" o:title=""/>
                </v:shape>
                <o:OLEObject Type="Embed" ProgID="Equation.DSMT4" ShapeID="_x0000_i3559" DrawAspect="Content" ObjectID="_1686897775" r:id="rId500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gọi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5ECF2DB3">
                <v:shape id="_x0000_i3560" type="#_x0000_t75" style="width:14.25pt;height:14.25pt" o:ole="">
                  <v:imagedata r:id="rId5002" o:title=""/>
                </v:shape>
                <o:OLEObject Type="Embed" ProgID="Equation.DSMT4" ShapeID="_x0000_i3560" DrawAspect="Content" ObjectID="_1686897776" r:id="rId500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15" w:dyaOrig="255" w14:anchorId="4D1924A9">
                <v:shape id="_x0000_i3561" type="#_x0000_t75" style="width:15.75pt;height:12.75pt" o:ole="">
                  <v:imagedata r:id="rId5004" o:title=""/>
                </v:shape>
                <o:OLEObject Type="Embed" ProgID="Equation.DSMT4" ShapeID="_x0000_i3561" DrawAspect="Content" ObjectID="_1686897777" r:id="rId500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phép quay tâm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58A0522B">
                <v:shape id="_x0000_i3562" type="#_x0000_t75" style="width:12pt;height:14.25pt" o:ole="">
                  <v:imagedata r:id="rId5006" o:title=""/>
                </v:shape>
                <o:OLEObject Type="Embed" ProgID="Equation.DSMT4" ShapeID="_x0000_i3562" DrawAspect="Content" ObjectID="_1686897778" r:id="rId500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300" w14:anchorId="197D0F3E">
                <v:shape id="_x0000_i3563" type="#_x0000_t75" style="width:27.75pt;height:15pt" o:ole="">
                  <v:imagedata r:id="rId5008" o:title=""/>
                </v:shape>
                <o:OLEObject Type="Embed" ProgID="Equation.DSMT4" ShapeID="_x0000_i3563" DrawAspect="Content" ObjectID="_1686897779" r:id="rId500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vec-tơ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65" w:dyaOrig="420" w14:anchorId="6DBE8C45">
                <v:shape id="_x0000_i3564" type="#_x0000_t75" style="width:53.25pt;height:21pt" o:ole="">
                  <v:imagedata r:id="rId5010" o:title=""/>
                </v:shape>
                <o:OLEObject Type="Embed" ProgID="Equation.DSMT4" ShapeID="_x0000_i3564" DrawAspect="Content" ObjectID="_1686897780" r:id="rId501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Tọa độ điểm </w:t>
            </w:r>
            <w:r w:rsidRPr="003E0C5C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42182F99">
                <v:shape id="_x0000_i3565" type="#_x0000_t75" style="width:14.25pt;height:14.25pt" o:ole="">
                  <v:imagedata r:id="rId5012" o:title=""/>
                </v:shape>
                <o:OLEObject Type="Embed" ProgID="Equation.DSMT4" ShapeID="_x0000_i3565" DrawAspect="Content" ObjectID="_1686897781" r:id="rId501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676B58A6" w14:textId="77777777" w:rsidR="00522C6A" w:rsidRPr="003E0C5C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705" w:dyaOrig="405" w14:anchorId="34E6D63A">
                <v:shape id="_x0000_i3566" type="#_x0000_t75" style="width:35.25pt;height:20.25pt" o:ole="">
                  <v:imagedata r:id="rId5014" o:title=""/>
                </v:shape>
                <o:OLEObject Type="Embed" ProgID="Equation.DSMT4" ShapeID="_x0000_i3566" DrawAspect="Content" ObjectID="_1686897782" r:id="rId501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720" w:dyaOrig="405" w14:anchorId="16B53A27">
                <v:shape id="_x0000_i3567" type="#_x0000_t75" style="width:36pt;height:20.25pt" o:ole="">
                  <v:imagedata r:id="rId5016" o:title=""/>
                </v:shape>
                <o:OLEObject Type="Embed" ProgID="Equation.DSMT4" ShapeID="_x0000_i3567" DrawAspect="Content" ObjectID="_1686897783" r:id="rId501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705" w:dyaOrig="405" w14:anchorId="41849DCB">
                <v:shape id="_x0000_i3568" type="#_x0000_t75" style="width:35.25pt;height:20.25pt" o:ole="">
                  <v:imagedata r:id="rId5018" o:title=""/>
                </v:shape>
                <o:OLEObject Type="Embed" ProgID="Equation.DSMT4" ShapeID="_x0000_i3568" DrawAspect="Content" ObjectID="_1686897784" r:id="rId501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0"/>
                <w:szCs w:val="24"/>
              </w:rPr>
              <w:object w:dxaOrig="555" w:dyaOrig="315" w14:anchorId="17A6545B">
                <v:shape id="_x0000_i3569" type="#_x0000_t75" style="width:27.75pt;height:15.75pt" o:ole="">
                  <v:imagedata r:id="rId5020" o:title=""/>
                </v:shape>
                <o:OLEObject Type="Embed" ProgID="Equation.DSMT4" ShapeID="_x0000_i3569" DrawAspect="Content" ObjectID="_1686897785" r:id="rId502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C34D3A4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A7ED4E" w14:textId="77777777" w:rsidR="00522C6A" w:rsidRPr="003E0C5C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3E0C5C" w14:paraId="15904553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20A8F5" w14:textId="77777777" w:rsidR="00522C6A" w:rsidRPr="003E0C5C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2: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62FEF834">
                <v:shape id="_x0000_i3570" type="#_x0000_t75" style="width:23.25pt;height:16.5pt" o:ole="">
                  <v:imagedata r:id="rId5022" o:title=""/>
                </v:shape>
                <o:OLEObject Type="Embed" ProgID="Equation.DSMT4" ShapeID="_x0000_i3570" DrawAspect="Content" ObjectID="_1686897786" r:id="rId502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vectơ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20" w14:anchorId="6A84D83A">
                <v:shape id="_x0000_i3571" type="#_x0000_t75" style="width:43.5pt;height:21pt" o:ole="">
                  <v:imagedata r:id="rId5024" o:title=""/>
                </v:shape>
                <o:OLEObject Type="Embed" ProgID="Equation.DSMT4" ShapeID="_x0000_i3571" DrawAspect="Content" ObjectID="_1686897787" r:id="rId502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đường thẳng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30" w14:anchorId="05681426">
                <v:shape id="_x0000_i3572" type="#_x0000_t75" style="width:66pt;height:16.5pt" o:ole="">
                  <v:imagedata r:id="rId5026" o:title=""/>
                </v:shape>
                <o:OLEObject Type="Embed" ProgID="Equation.DSMT4" ShapeID="_x0000_i3572" DrawAspect="Content" ObjectID="_1686897788" r:id="rId502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Ảnh của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04D99893">
                <v:shape id="_x0000_i3573" type="#_x0000_t75" style="width:11.25pt;height:13.5pt" o:ole="">
                  <v:imagedata r:id="rId5028" o:title=""/>
                </v:shape>
                <o:OLEObject Type="Embed" ProgID="Equation.DSMT4" ShapeID="_x0000_i3573" DrawAspect="Content" ObjectID="_1686897789" r:id="rId502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có được bằng cách thực hiện liên tiếp phép quay </w:t>
            </w:r>
            <w:r w:rsidRPr="003E0C5C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480" w14:anchorId="2ABEFDAB">
                <v:shape id="_x0000_i3574" type="#_x0000_t75" style="width:33.75pt;height:24pt" o:ole="">
                  <v:imagedata r:id="rId5030" o:title=""/>
                </v:shape>
                <o:OLEObject Type="Embed" ProgID="Equation.DSMT4" ShapeID="_x0000_i3574" DrawAspect="Content" ObjectID="_1686897790" r:id="rId503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345" w14:anchorId="7C1660C9">
                <v:shape id="_x0000_i3575" type="#_x0000_t75" style="width:9.75pt;height:17.25pt" o:ole="">
                  <v:imagedata r:id="rId5032" o:title=""/>
                </v:shape>
                <o:OLEObject Type="Embed" ProgID="Equation.DSMT4" ShapeID="_x0000_i3575" DrawAspect="Content" ObjectID="_1686897791" r:id="rId503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018BECCB">
                <v:shape id="_x0000_i3576" type="#_x0000_t75" style="width:13.5pt;height:13.5pt" o:ole="">
                  <v:imagedata r:id="rId5034" o:title=""/>
                </v:shape>
                <o:OLEObject Type="Embed" ProgID="Equation.DSMT4" ShapeID="_x0000_i3576" DrawAspect="Content" ObjectID="_1686897792" r:id="rId503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3CFEAFD9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eastAsia="Times New Rom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30" w14:anchorId="7007DF44">
                <v:shape id="_x0000_i3577" type="#_x0000_t75" style="width:66.75pt;height:16.5pt" o:ole="">
                  <v:imagedata r:id="rId5036" o:title=""/>
                </v:shape>
                <o:OLEObject Type="Embed" ProgID="Equation.DSMT4" ShapeID="_x0000_i3577" DrawAspect="Content" ObjectID="_1686897793" r:id="rId503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790D2465">
                <v:shape id="_x0000_i3578" type="#_x0000_t75" style="width:68.25pt;height:16.5pt" o:ole="">
                  <v:imagedata r:id="rId5038" o:title=""/>
                </v:shape>
                <o:OLEObject Type="Embed" ProgID="Equation.DSMT4" ShapeID="_x0000_i3578" DrawAspect="Content" ObjectID="_1686897794" r:id="rId503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1ACE071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083A2344">
                <v:shape id="_x0000_i3579" type="#_x0000_t75" style="width:68.25pt;height:16.5pt" o:ole="">
                  <v:imagedata r:id="rId5040" o:title=""/>
                </v:shape>
                <o:OLEObject Type="Embed" ProgID="Equation.DSMT4" ShapeID="_x0000_i3579" DrawAspect="Content" ObjectID="_1686897795" r:id="rId504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3967A2D3">
                <v:shape id="_x0000_i3580" type="#_x0000_t75" style="width:68.25pt;height:16.5pt" o:ole="">
                  <v:imagedata r:id="rId5042" o:title=""/>
                </v:shape>
                <o:OLEObject Type="Embed" ProgID="Equation.DSMT4" ShapeID="_x0000_i3580" DrawAspect="Content" ObjectID="_1686897796" r:id="rId504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302B02E7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1B2611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3E0C5C" w14:paraId="4CFB4FD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C05166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hAnsi="Chu Van An" w:cs="Chu Van An"/>
                <w:i/>
                <w:szCs w:val="24"/>
              </w:rPr>
              <w:t>F</w: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1200" w:dyaOrig="405" w14:anchorId="57DE3831">
                <v:shape id="_x0000_i3581" type="#_x0000_t75" style="width:60pt;height:20.25pt" o:ole="">
                  <v:imagedata r:id="rId5044" o:title=""/>
                </v:shape>
                <o:OLEObject Type="Embed" ProgID="Equation.DSMT4" ShapeID="_x0000_i3581" DrawAspect="Content" ObjectID="_1686897797" r:id="rId504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1080" w:dyaOrig="405" w14:anchorId="031E8AD8">
                <v:shape id="_x0000_i3582" type="#_x0000_t75" style="width:54pt;height:20.25pt" o:ole="">
                  <v:imagedata r:id="rId5046" o:title=""/>
                </v:shape>
                <o:OLEObject Type="Embed" ProgID="Equation.DSMT4" ShapeID="_x0000_i3582" DrawAspect="Content" ObjectID="_1686897798" r:id="rId5047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Arial" w:hAnsi="Chu Van An" w:cs="Chu Van An"/>
                <w:position w:val="-32"/>
                <w:szCs w:val="24"/>
              </w:rPr>
              <w:object w:dxaOrig="1605" w:dyaOrig="765" w14:anchorId="45C1282E">
                <v:shape id="_x0000_i3583" type="#_x0000_t75" style="width:80.25pt;height:38.25pt" o:ole="">
                  <v:imagedata r:id="rId5048" o:title=""/>
                </v:shape>
                <o:OLEObject Type="Embed" ProgID="Equation.DSMT4" ShapeID="_x0000_i3583" DrawAspect="Content" ObjectID="_1686897799" r:id="rId5049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elip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495" w:dyaOrig="405" w14:anchorId="1E2F50E5">
                <v:shape id="_x0000_i3584" type="#_x0000_t75" style="width:24.75pt;height:20.25pt" o:ole="">
                  <v:imagedata r:id="rId5050" o:title=""/>
                </v:shape>
                <o:OLEObject Type="Embed" ProgID="Equation.DSMT4" ShapeID="_x0000_i3584" DrawAspect="Content" ObjectID="_1686897800" r:id="rId505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elip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1635" w:dyaOrig="660" w14:anchorId="183F260E">
                <v:shape id="_x0000_i3585" type="#_x0000_t75" style="width:81.75pt;height:33pt" o:ole="">
                  <v:imagedata r:id="rId5052" o:title=""/>
                </v:shape>
                <o:OLEObject Type="Embed" ProgID="Equation.DSMT4" ShapeID="_x0000_i3585" DrawAspect="Content" ObjectID="_1686897801" r:id="rId505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i/>
                <w:szCs w:val="24"/>
              </w:rPr>
              <w:t>F</w: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EFFA480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49A397CA">
                <v:shape id="_x0000_i3586" type="#_x0000_t75" style="width:134.25pt;height:36pt" o:ole="">
                  <v:imagedata r:id="rId5054" o:title=""/>
                </v:shape>
                <o:OLEObject Type="Embed" ProgID="Equation.DSMT4" ShapeID="_x0000_i3586" DrawAspect="Content" ObjectID="_1686897802" r:id="rId505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5056924C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2402FCC5">
                <v:shape id="_x0000_i3587" type="#_x0000_t75" style="width:134.25pt;height:36pt" o:ole="">
                  <v:imagedata r:id="rId5056" o:title=""/>
                </v:shape>
                <o:OLEObject Type="Embed" ProgID="Equation.DSMT4" ShapeID="_x0000_i3587" DrawAspect="Content" ObjectID="_1686897803" r:id="rId505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437589C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b/>
                <w:color w:val="800080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21A7E9FC">
                <v:shape id="_x0000_i3588" type="#_x0000_t75" style="width:134.25pt;height:36pt" o:ole="">
                  <v:imagedata r:id="rId5058" o:title=""/>
                </v:shape>
                <o:OLEObject Type="Embed" ProgID="Equation.DSMT4" ShapeID="_x0000_i3588" DrawAspect="Content" ObjectID="_1686897804" r:id="rId505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A4F1AD5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24"/>
                <w:szCs w:val="24"/>
              </w:rPr>
              <w:object w:dxaOrig="2685" w:dyaOrig="720" w14:anchorId="41C828E9">
                <v:shape id="_x0000_i3589" type="#_x0000_t75" style="width:134.25pt;height:36pt" o:ole="">
                  <v:imagedata r:id="rId5060" o:title=""/>
                </v:shape>
                <o:OLEObject Type="Embed" ProgID="Equation.DSMT4" ShapeID="_x0000_i3589" DrawAspect="Content" ObjectID="_1686897805" r:id="rId506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47C54621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20376D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79033DD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323BF9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4:</w: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Cho phép dời hình </w:t>
            </w:r>
            <w:r w:rsidRPr="003E0C5C">
              <w:rPr>
                <w:rFonts w:ascii="Chu Van An" w:hAnsi="Chu Van An" w:cs="Chu Van An"/>
                <w:i/>
                <w:szCs w:val="24"/>
                <w:lang w:val="nl-NL"/>
              </w:rPr>
              <w:t>F</w: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05" w14:anchorId="36D64D9C">
                <v:shape id="_x0000_i3590" type="#_x0000_t75" style="width:60pt;height:20.25pt" o:ole="">
                  <v:imagedata r:id="rId5062" o:title=""/>
                </v:shape>
                <o:OLEObject Type="Embed" ProgID="Equation.DSMT4" ShapeID="_x0000_i3590" DrawAspect="Content" ObjectID="_1686897806" r:id="rId5063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566C20C7">
                <v:shape id="_x0000_i3591" type="#_x0000_t75" style="width:54pt;height:20.25pt" o:ole="">
                  <v:imagedata r:id="rId5064" o:title=""/>
                </v:shape>
                <o:OLEObject Type="Embed" ProgID="Equation.DSMT4" ShapeID="_x0000_i3591" DrawAspect="Content" ObjectID="_1686897807" r:id="rId5065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65" w:dyaOrig="765" w14:anchorId="0D325A99">
                <v:shape id="_x0000_i3592" type="#_x0000_t75" style="width:68.25pt;height:38.25pt" o:ole="">
                  <v:imagedata r:id="rId5066" o:title=""/>
                </v:shape>
                <o:OLEObject Type="Embed" ProgID="Equation.DSMT4" ShapeID="_x0000_i3592" DrawAspect="Content" ObjectID="_1686897808" r:id="rId5067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. Viết phương trình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5FCA4D10">
                <v:shape id="_x0000_i3593" type="#_x0000_t75" style="width:24.75pt;height:20.25pt" o:ole="">
                  <v:imagedata r:id="rId5068" o:title=""/>
                </v:shape>
                <o:OLEObject Type="Embed" ProgID="Equation.DSMT4" ShapeID="_x0000_i3593" DrawAspect="Content" ObjectID="_1686897809" r:id="rId5069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là ảnh của đường tròn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6EFB4277">
                <v:shape id="_x0000_i3594" type="#_x0000_t75" style="width:129pt;height:21.75pt" o:ole="">
                  <v:imagedata r:id="rId5070" o:title=""/>
                </v:shape>
                <o:OLEObject Type="Embed" ProgID="Equation.DSMT4" ShapeID="_x0000_i3594" DrawAspect="Content" ObjectID="_1686897810" r:id="rId5071"/>
              </w:objec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 xml:space="preserve"> qua phép dời hình </w:t>
            </w:r>
            <w:r w:rsidRPr="003E0C5C">
              <w:rPr>
                <w:rFonts w:ascii="Chu Van An" w:hAnsi="Chu Van An" w:cs="Chu Van An"/>
                <w:i/>
                <w:szCs w:val="24"/>
                <w:lang w:val="nl-NL"/>
              </w:rPr>
              <w:t>F</w:t>
            </w:r>
            <w:r w:rsidRPr="003E0C5C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0233B5FF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55" w:dyaOrig="435" w14:anchorId="3831BF66">
                <v:shape id="_x0000_i3595" type="#_x0000_t75" style="width:132.75pt;height:21.75pt" o:ole="">
                  <v:imagedata r:id="rId5072" o:title=""/>
                </v:shape>
                <o:OLEObject Type="Embed" ProgID="Equation.DSMT4" ShapeID="_x0000_i3595" DrawAspect="Content" ObjectID="_1686897811" r:id="rId507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4D9B8C1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678882BF">
                <v:shape id="_x0000_i3596" type="#_x0000_t75" style="width:132pt;height:21.75pt" o:ole="">
                  <v:imagedata r:id="rId5074" o:title=""/>
                </v:shape>
                <o:OLEObject Type="Embed" ProgID="Equation.DSMT4" ShapeID="_x0000_i3596" DrawAspect="Content" ObjectID="_1686897812" r:id="rId5075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F9171AB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7B0CB94B">
                <v:shape id="_x0000_i3597" type="#_x0000_t75" style="width:132pt;height:21.75pt" o:ole="">
                  <v:imagedata r:id="rId5076" o:title=""/>
                </v:shape>
                <o:OLEObject Type="Embed" ProgID="Equation.DSMT4" ShapeID="_x0000_i3597" DrawAspect="Content" ObjectID="_1686897813" r:id="rId507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9C2AEC0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55" w:dyaOrig="435" w14:anchorId="322D5F45">
                <v:shape id="_x0000_i3598" type="#_x0000_t75" style="width:132.75pt;height:21.75pt" o:ole="">
                  <v:imagedata r:id="rId5078" o:title=""/>
                </v:shape>
                <o:OLEObject Type="Embed" ProgID="Equation.DSMT4" ShapeID="_x0000_i3598" DrawAspect="Content" ObjectID="_1686897814" r:id="rId507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0CB6B885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D185B4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4EF136D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68D0E1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5:</w:t>
            </w:r>
            <w:r w:rsidRPr="003E0C5C">
              <w:rPr>
                <w:rFonts w:ascii="Chu Van An" w:hAnsi="Chu Van An" w:cs="Chu Van An"/>
                <w:szCs w:val="24"/>
              </w:rPr>
              <w:t xml:space="preserve">Xét phép biến hình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15" w:dyaOrig="330" w14:anchorId="11AC98A2">
                <v:shape id="_x0000_i3599" type="#_x0000_t75" style="width:120.75pt;height:16.5pt" o:ole="">
                  <v:imagedata r:id="rId5080" o:title=""/>
                </v:shape>
                <o:OLEObject Type="Embed" ProgID="Equation.DSMT4" ShapeID="_x0000_i3599" DrawAspect="Content" ObjectID="_1686897815" r:id="rId508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trong đó </w:t>
            </w:r>
            <w:r w:rsidRPr="003E0C5C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320" w:dyaOrig="720" w14:anchorId="25684C08">
                <v:shape id="_x0000_i3600" type="#_x0000_t75" style="width:66pt;height:36pt" o:ole="">
                  <v:imagedata r:id="rId5082" o:title=""/>
                </v:shape>
                <o:OLEObject Type="Embed" ProgID="Equation.DSMT4" ShapeID="_x0000_i3600" DrawAspect="Content" ObjectID="_1686897816" r:id="rId508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thì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15" w14:anchorId="2D3985D5">
                <v:shape id="_x0000_i3601" type="#_x0000_t75" style="width:12pt;height:15.75pt" o:ole="">
                  <v:imagedata r:id="rId5084" o:title=""/>
                </v:shape>
                <o:OLEObject Type="Embed" ProgID="Equation.DSMT4" ShapeID="_x0000_i3601" DrawAspect="Content" ObjectID="_1686897817" r:id="rId508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C2204CE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szCs w:val="24"/>
              </w:rPr>
              <w:t>phép tịnh tiến.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phép đồng dạng.</w:t>
            </w:r>
          </w:p>
          <w:p w14:paraId="301F2E1A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phép quay.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</w:rPr>
              <w:t>phép dời hình.</w:t>
            </w:r>
          </w:p>
          <w:p w14:paraId="37385810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9735A2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4961E36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D15EF3" w14:textId="77777777" w:rsidR="00522C6A" w:rsidRPr="003E0C5C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>Câu 6: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12CFF554">
                <v:shape id="_x0000_i3602" type="#_x0000_t75" style="width:23.25pt;height:15.75pt" o:ole="">
                  <v:imagedata r:id="rId1952" o:title=""/>
                </v:shape>
                <o:OLEObject Type="Embed" ProgID="Equation.DSMT4" ShapeID="_x0000_i3602" DrawAspect="Content" ObjectID="_1686897818" r:id="rId508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4F034CCA">
                <v:shape id="_x0000_i3603" type="#_x0000_t75" style="width:45pt;height:20.25pt" o:ole="">
                  <v:imagedata r:id="rId5087" o:title=""/>
                </v:shape>
                <o:OLEObject Type="Embed" ProgID="Equation.DSMT4" ShapeID="_x0000_i3603" DrawAspect="Content" ObjectID="_1686897819" r:id="rId508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Phép dời hình bằng cách thực hiện liên tiếp phép tịnh tiến theo vecto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20" w14:anchorId="4CA5C0D7">
                <v:shape id="_x0000_i3604" type="#_x0000_t75" style="width:51.75pt;height:21pt" o:ole="">
                  <v:imagedata r:id="rId5089" o:title=""/>
                </v:shape>
                <o:OLEObject Type="Embed" ProgID="Equation.DSMT4" ShapeID="_x0000_i3604" DrawAspect="Content" ObjectID="_1686897820" r:id="rId509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DE3E1AF">
                <v:shape id="_x0000_i3605" type="#_x0000_t75" style="width:12pt;height:14.25pt" o:ole="">
                  <v:imagedata r:id="rId3511" o:title=""/>
                </v:shape>
                <o:OLEObject Type="Embed" ProgID="Equation.DSMT4" ShapeID="_x0000_i3605" DrawAspect="Content" ObjectID="_1686897821" r:id="rId5091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7A55A76D">
                <v:shape id="_x0000_i3606" type="#_x0000_t75" style="width:20.25pt;height:13.5pt" o:ole="">
                  <v:imagedata r:id="rId5092" o:title=""/>
                </v:shape>
                <o:OLEObject Type="Embed" ProgID="Equation.DSMT4" ShapeID="_x0000_i3606" DrawAspect="Content" ObjectID="_1686897822" r:id="rId5093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304EAEC">
                <v:shape id="_x0000_i3607" type="#_x0000_t75" style="width:12pt;height:12.75pt" o:ole="">
                  <v:imagedata r:id="rId5094" o:title=""/>
                </v:shape>
                <o:OLEObject Type="Embed" ProgID="Equation.DSMT4" ShapeID="_x0000_i3607" DrawAspect="Content" ObjectID="_1686897823" r:id="rId5095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điểm có tọa độ nào trong các tọa độ sau:</w:t>
            </w:r>
          </w:p>
          <w:p w14:paraId="79345462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70" w:dyaOrig="405" w14:anchorId="2EB52FFC">
                <v:shape id="_x0000_i3608" type="#_x0000_t75" style="width:28.5pt;height:20.25pt" o:ole="">
                  <v:imagedata r:id="rId5096" o:title=""/>
                </v:shape>
                <o:OLEObject Type="Embed" ProgID="Equation.DSMT4" ShapeID="_x0000_i3608" DrawAspect="Content" ObjectID="_1686897824" r:id="rId5097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75" w:dyaOrig="405" w14:anchorId="77FE9EA0">
                <v:shape id="_x0000_i3609" type="#_x0000_t75" style="width:33.75pt;height:20.25pt" o:ole="">
                  <v:imagedata r:id="rId5098" o:title=""/>
                </v:shape>
                <o:OLEObject Type="Embed" ProgID="Equation.DSMT4" ShapeID="_x0000_i3609" DrawAspect="Content" ObjectID="_1686897825" r:id="rId5099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525" w:dyaOrig="405" w14:anchorId="7E185649">
                <v:shape id="_x0000_i3610" type="#_x0000_t75" style="width:26.25pt;height:20.25pt" o:ole="">
                  <v:imagedata r:id="rId5100" o:title=""/>
                </v:shape>
                <o:OLEObject Type="Embed" ProgID="Equation.DSMT4" ShapeID="_x0000_i3610" DrawAspect="Content" ObjectID="_1686897826" r:id="rId5101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25" w:dyaOrig="405" w14:anchorId="06B31999">
                <v:shape id="_x0000_i3611" type="#_x0000_t75" style="width:41.25pt;height:20.25pt" o:ole="">
                  <v:imagedata r:id="rId5102" o:title=""/>
                </v:shape>
                <o:OLEObject Type="Embed" ProgID="Equation.DSMT4" ShapeID="_x0000_i3611" DrawAspect="Content" ObjectID="_1686897827" r:id="rId5103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7963813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F21024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2B29E5A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5D0A2E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7: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1FE9A56D">
                <v:shape id="_x0000_i3612" type="#_x0000_t75" style="width:24pt;height:16.5pt" o:ole="">
                  <v:imagedata r:id="rId4557" o:title=""/>
                </v:shape>
                <o:OLEObject Type="Embed" ProgID="Equation.DSMT4" ShapeID="_x0000_i3612" DrawAspect="Content" ObjectID="_1686897828" r:id="rId510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cho 2 điểm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800" w:dyaOrig="330" w14:anchorId="617C0BD4">
                <v:shape id="_x0000_i3613" type="#_x0000_t75" style="width:90pt;height:16.5pt" o:ole="">
                  <v:imagedata r:id="rId5105" o:title=""/>
                </v:shape>
                <o:OLEObject Type="Embed" ProgID="Equation.DSMT4" ShapeID="_x0000_i3613" DrawAspect="Content" ObjectID="_1686897829" r:id="rId510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EDEBDEC">
                <v:shape id="_x0000_i3614" type="#_x0000_t75" style="width:12pt;height:14.25pt" o:ole="">
                  <v:imagedata r:id="rId5107" o:title=""/>
                </v:shape>
                <o:OLEObject Type="Embed" ProgID="Equation.DSMT4" ShapeID="_x0000_i3614" DrawAspect="Content" ObjectID="_1686897830" r:id="rId510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7228F4E0">
                <v:shape id="_x0000_i3615" type="#_x0000_t75" style="width:13.5pt;height:13.5pt" o:ole="">
                  <v:imagedata r:id="rId5109" o:title=""/>
                </v:shape>
                <o:OLEObject Type="Embed" ProgID="Equation.DSMT4" ShapeID="_x0000_i3615" DrawAspect="Content" ObjectID="_1686897831" r:id="rId511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lần lượt là ảnh của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847362E">
                <v:shape id="_x0000_i3616" type="#_x0000_t75" style="width:12pt;height:13.5pt" o:ole="">
                  <v:imagedata r:id="rId5111" o:title=""/>
                </v:shape>
                <o:OLEObject Type="Embed" ProgID="Equation.DSMT4" ShapeID="_x0000_i3616" DrawAspect="Content" ObjectID="_1686897832" r:id="rId511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và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EF63F7A">
                <v:shape id="_x0000_i3617" type="#_x0000_t75" style="width:12pt;height:13.5pt" o:ole="">
                  <v:imagedata r:id="rId5113" o:title=""/>
                </v:shape>
                <o:OLEObject Type="Embed" ProgID="Equation.DSMT4" ShapeID="_x0000_i3617" DrawAspect="Content" ObjectID="_1686897833" r:id="rId511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20" w:dyaOrig="765" w14:anchorId="57EE1112">
                <v:shape id="_x0000_i3618" type="#_x0000_t75" style="width:66pt;height:38.25pt" o:ole="">
                  <v:imagedata r:id="rId5115" o:title=""/>
                </v:shape>
                <o:OLEObject Type="Embed" ProgID="Equation.DSMT4" ShapeID="_x0000_i3618" DrawAspect="Content" ObjectID="_1686897834" r:id="rId5116"/>
              </w:object>
            </w:r>
            <w:r w:rsidRPr="003E0C5C">
              <w:rPr>
                <w:rFonts w:ascii="Chu Van An" w:hAnsi="Chu Van An" w:cs="Chu Van An"/>
                <w:szCs w:val="24"/>
              </w:rPr>
              <w:t>. Tìm khẳng định đúng trong các khẳng định sau</w:t>
            </w:r>
          </w:p>
          <w:p w14:paraId="4B5C6FE9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6311D300">
                <v:shape id="_x0000_i3619" type="#_x0000_t75" style="width:36pt;height:14.25pt" o:ole="">
                  <v:imagedata r:id="rId5117" o:title=""/>
                </v:shape>
                <o:OLEObject Type="Embed" ProgID="Equation.DSMT4" ShapeID="_x0000_i3619" DrawAspect="Content" ObjectID="_1686897835" r:id="rId5118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hình thang.</w:t>
            </w:r>
          </w:p>
          <w:p w14:paraId="343E1862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3DD8A3AE">
                <v:shape id="_x0000_i3620" type="#_x0000_t75" style="width:36pt;height:14.25pt" o:ole="">
                  <v:imagedata r:id="rId5117" o:title=""/>
                </v:shape>
                <o:OLEObject Type="Embed" ProgID="Equation.DSMT4" ShapeID="_x0000_i3620" DrawAspect="Content" ObjectID="_1686897836" r:id="rId5119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hình bình hành.</w:t>
            </w:r>
          </w:p>
          <w:p w14:paraId="4D3A402B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3B0C2DA4">
                <v:shape id="_x0000_i3621" type="#_x0000_t75" style="width:36pt;height:14.25pt" o:ole="">
                  <v:imagedata r:id="rId5117" o:title=""/>
                </v:shape>
                <o:OLEObject Type="Embed" ProgID="Equation.DSMT4" ShapeID="_x0000_i3621" DrawAspect="Content" ObjectID="_1686897837" r:id="rId5120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là hình chữ nhật.</w:t>
            </w:r>
          </w:p>
          <w:p w14:paraId="30845375" w14:textId="1922EAFC" w:rsidR="00522C6A" w:rsidRPr="00522C6A" w:rsidRDefault="00522C6A" w:rsidP="003F0FBB">
            <w:pPr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Bốn điểm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20" w:dyaOrig="330" w14:anchorId="5D3FC7D7">
                <v:shape id="_x0000_i3622" type="#_x0000_t75" style="width:51pt;height:16.5pt" o:ole="">
                  <v:imagedata r:id="rId5121" o:title=""/>
                </v:shape>
                <o:OLEObject Type="Embed" ProgID="Equation.DSMT4" ShapeID="_x0000_i3622" DrawAspect="Content" ObjectID="_1686897838" r:id="rId5122"/>
              </w:object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 xml:space="preserve"> thẳng hàng.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82775C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2A1512D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5D1536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8: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70" w:dyaOrig="270" w14:anchorId="72E26615">
                <v:shape id="_x0000_i3623" type="#_x0000_t75" style="width:13.5pt;height:13.5pt" o:ole="">
                  <v:imagedata r:id="rId5123" o:title=""/>
                </v:shape>
                <o:OLEObject Type="Embed" ProgID="Equation.DSMT4" ShapeID="_x0000_i3623" DrawAspect="Content" ObjectID="_1686897839" r:id="rId512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có quy tắc đặt ảnh tương ứng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200" w:dyaOrig="405" w14:anchorId="727331CE">
                <v:shape id="_x0000_i3624" type="#_x0000_t75" style="width:60pt;height:20.25pt" o:ole="">
                  <v:imagedata r:id="rId5125" o:title=""/>
                </v:shape>
                <o:OLEObject Type="Embed" ProgID="Equation.DSMT4" ShapeID="_x0000_i3624" DrawAspect="Content" ObjectID="_1686897840" r:id="rId512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80" w:dyaOrig="405" w14:anchorId="484AA78B">
                <v:shape id="_x0000_i3625" type="#_x0000_t75" style="width:54pt;height:20.25pt" o:ole="">
                  <v:imagedata r:id="rId5127" o:title=""/>
                </v:shape>
                <o:OLEObject Type="Embed" ProgID="Equation.DSMT4" ShapeID="_x0000_i3625" DrawAspect="Content" ObjectID="_1686897841" r:id="rId512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Theme="minorEastAsia" w:hAnsi="Chu Van An" w:cs="Chu Van An"/>
                <w:position w:val="-32"/>
                <w:szCs w:val="24"/>
              </w:rPr>
              <w:object w:dxaOrig="1605" w:dyaOrig="765" w14:anchorId="730A5523">
                <v:shape id="_x0000_i3626" type="#_x0000_t75" style="width:80.25pt;height:38.25pt" o:ole="">
                  <v:imagedata r:id="rId5129" o:title=""/>
                </v:shape>
                <o:OLEObject Type="Embed" ProgID="Equation.DSMT4" ShapeID="_x0000_i3626" DrawAspect="Content" ObjectID="_1686897842" r:id="rId513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95" w:dyaOrig="405" w14:anchorId="6E711127">
                <v:shape id="_x0000_i3627" type="#_x0000_t75" style="width:24.75pt;height:20.25pt" o:ole="">
                  <v:imagedata r:id="rId5131" o:title=""/>
                </v:shape>
                <o:OLEObject Type="Embed" ProgID="Equation.DSMT4" ShapeID="_x0000_i3627" DrawAspect="Content" ObjectID="_1686897843" r:id="rId513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3E0C5C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820" w:dyaOrig="405" w14:anchorId="02AC05AD">
                <v:shape id="_x0000_i3628" type="#_x0000_t75" style="width:141pt;height:20.25pt" o:ole="">
                  <v:imagedata r:id="rId5133" o:title=""/>
                </v:shape>
                <o:OLEObject Type="Embed" ProgID="Equation.DSMT4" ShapeID="_x0000_i3628" DrawAspect="Content" ObjectID="_1686897844" r:id="rId513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70" w:dyaOrig="270" w14:anchorId="1C625EBE">
                <v:shape id="_x0000_i3629" type="#_x0000_t75" style="width:13.5pt;height:13.5pt" o:ole="">
                  <v:imagedata r:id="rId5135" o:title=""/>
                </v:shape>
                <o:OLEObject Type="Embed" ProgID="Equation.DSMT4" ShapeID="_x0000_i3629" DrawAspect="Content" ObjectID="_1686897845" r:id="rId513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6B0379A7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55" w:dyaOrig="435" w14:anchorId="04D96EE7">
                <v:shape id="_x0000_i3630" type="#_x0000_t75" style="width:132.75pt;height:21.75pt" o:ole="">
                  <v:imagedata r:id="rId5137" o:title=""/>
                </v:shape>
                <o:OLEObject Type="Embed" ProgID="Equation.DSMT4" ShapeID="_x0000_i3630" DrawAspect="Content" ObjectID="_1686897846" r:id="rId513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F5EEEFB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175" w:dyaOrig="435" w14:anchorId="2480502A">
                <v:shape id="_x0000_i3631" type="#_x0000_t75" style="width:108.75pt;height:21.75pt" o:ole="">
                  <v:imagedata r:id="rId5139" o:title=""/>
                </v:shape>
                <o:OLEObject Type="Embed" ProgID="Equation.DSMT4" ShapeID="_x0000_i3631" DrawAspect="Content" ObjectID="_1686897847" r:id="rId514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78030D8A" w14:textId="77777777" w:rsidR="00522C6A" w:rsidRPr="003E0C5C" w:rsidRDefault="00522C6A" w:rsidP="003F0FBB">
            <w:pPr>
              <w:pStyle w:val="ListParagraph"/>
              <w:ind w:left="0"/>
              <w:mirrorIndents/>
              <w:rPr>
                <w:rFonts w:eastAsia="Times New Roman"/>
                <w:b/>
                <w:color w:val="0000FF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b/>
                <w:color w:val="800080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175" w:dyaOrig="435" w14:anchorId="6990103B">
                <v:shape id="_x0000_i3632" type="#_x0000_t75" style="width:108.75pt;height:21.75pt" o:ole="">
                  <v:imagedata r:id="rId5141" o:title=""/>
                </v:shape>
                <o:OLEObject Type="Embed" ProgID="Equation.DSMT4" ShapeID="_x0000_i3632" DrawAspect="Content" ObjectID="_1686897848" r:id="rId514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1FA7915" w14:textId="6B9D7BCC" w:rsidR="00522C6A" w:rsidRPr="00522C6A" w:rsidRDefault="00522C6A" w:rsidP="00522C6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eastAsia="Times New Roman"/>
                <w:b/>
                <w:color w:val="0000FF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eastAsia="Times New Roman"/>
                <w:b/>
                <w:color w:val="0000FF"/>
              </w:rPr>
              <w:t xml:space="preserve">  </w:t>
            </w:r>
            <w:r w:rsidRPr="003E0C5C">
              <w:rPr>
                <w:rFonts w:ascii="Chu Van An" w:eastAsia="Arial" w:hAnsi="Chu Van An" w:cs="Chu Van An"/>
                <w:position w:val="-14"/>
                <w:szCs w:val="24"/>
              </w:rPr>
              <w:object w:dxaOrig="2655" w:dyaOrig="435" w14:anchorId="56CB9162">
                <v:shape id="_x0000_i3633" type="#_x0000_t75" style="width:132.75pt;height:21.75pt" o:ole="">
                  <v:imagedata r:id="rId5143" o:title=""/>
                </v:shape>
                <o:OLEObject Type="Embed" ProgID="Equation.DSMT4" ShapeID="_x0000_i3633" DrawAspect="Content" ObjectID="_1686897849" r:id="rId514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03CE7B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13A8CB3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806088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9:</w:t>
            </w:r>
            <w:r w:rsidRPr="003E0C5C">
              <w:rPr>
                <w:rFonts w:ascii="Chu Van An" w:hAnsi="Chu Van An" w:cs="Chu Van An"/>
                <w:szCs w:val="24"/>
              </w:rPr>
              <w:t xml:space="preserve">Cho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5A95304C">
                <v:shape id="_x0000_i3634" type="#_x0000_t75" style="width:13.5pt;height:13.5pt" o:ole="">
                  <v:imagedata r:id="rId5145" o:title=""/>
                </v:shape>
                <o:OLEObject Type="Embed" ProgID="Equation.DSMT4" ShapeID="_x0000_i3634" DrawAspect="Content" ObjectID="_1686897850" r:id="rId514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quy tắc đặt ảnh tương ứng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405" w14:anchorId="286AA954">
                <v:shape id="_x0000_i3635" type="#_x0000_t75" style="width:60pt;height:20.25pt" o:ole="">
                  <v:imagedata r:id="rId5147" o:title=""/>
                </v:shape>
                <o:OLEObject Type="Embed" ProgID="Equation.DSMT4" ShapeID="_x0000_i3635" DrawAspect="Content" ObjectID="_1686897851" r:id="rId5148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có ảnh là điểm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1EEECD90">
                <v:shape id="_x0000_i3636" type="#_x0000_t75" style="width:54pt;height:20.25pt" o:ole="">
                  <v:imagedata r:id="rId5149" o:title=""/>
                </v:shape>
                <o:OLEObject Type="Embed" ProgID="Equation.DSMT4" ShapeID="_x0000_i3636" DrawAspect="Content" ObjectID="_1686897852" r:id="rId515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theo công thức </w:t>
            </w:r>
            <w:r w:rsidRPr="003E0C5C">
              <w:rPr>
                <w:rFonts w:ascii="Chu Van An" w:eastAsia="Times New Roman" w:hAnsi="Chu Van An" w:cs="Chu Van An"/>
                <w:position w:val="-32"/>
                <w:szCs w:val="24"/>
              </w:rPr>
              <w:object w:dxaOrig="1365" w:dyaOrig="765" w14:anchorId="4A50E32E">
                <v:shape id="_x0000_i3637" type="#_x0000_t75" style="width:68.25pt;height:38.25pt" o:ole="">
                  <v:imagedata r:id="rId5151" o:title=""/>
                </v:shape>
                <o:OLEObject Type="Embed" ProgID="Equation.DSMT4" ShapeID="_x0000_i3637" DrawAspect="Content" ObjectID="_1686897853" r:id="rId515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3E0C5C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1C283BB2">
                <v:shape id="_x0000_i3638" type="#_x0000_t75" style="width:13.5pt;height:13.5pt" o:ole="">
                  <v:imagedata r:id="rId5153" o:title=""/>
                </v:shape>
                <o:OLEObject Type="Embed" ProgID="Equation.DSMT4" ShapeID="_x0000_i3638" DrawAspect="Content" ObjectID="_1686897854" r:id="rId5154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là ảnh của đường thẳng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10" w:dyaOrig="330" w14:anchorId="4E86E94A">
                <v:shape id="_x0000_i3639" type="#_x0000_t75" style="width:85.5pt;height:16.5pt" o:ole="">
                  <v:imagedata r:id="rId5155" o:title=""/>
                </v:shape>
                <o:OLEObject Type="Embed" ProgID="Equation.DSMT4" ShapeID="_x0000_i3639" DrawAspect="Content" ObjectID="_1686897855" r:id="rId5156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 qua phép dời hình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28B09C9E">
                <v:shape id="_x0000_i3640" type="#_x0000_t75" style="width:13.5pt;height:13.5pt" o:ole="">
                  <v:imagedata r:id="rId5157" o:title=""/>
                </v:shape>
                <o:OLEObject Type="Embed" ProgID="Equation.DSMT4" ShapeID="_x0000_i3640" DrawAspect="Content" ObjectID="_1686897856" r:id="rId515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2903EB25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85" w:dyaOrig="330" w14:anchorId="1A751FFC">
                <v:shape id="_x0000_i3641" type="#_x0000_t75" style="width:89.25pt;height:16.5pt" o:ole="">
                  <v:imagedata r:id="rId5159" o:title=""/>
                </v:shape>
                <o:OLEObject Type="Embed" ProgID="Equation.DSMT4" ShapeID="_x0000_i3641" DrawAspect="Content" ObjectID="_1686897857" r:id="rId516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85" w:dyaOrig="330" w14:anchorId="1A58BE12">
                <v:shape id="_x0000_i3642" type="#_x0000_t75" style="width:89.25pt;height:16.5pt" o:ole="">
                  <v:imagedata r:id="rId5161" o:title=""/>
                </v:shape>
                <o:OLEObject Type="Embed" ProgID="Equation.DSMT4" ShapeID="_x0000_i3642" DrawAspect="Content" ObjectID="_1686897858" r:id="rId5162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660A497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70" w:dyaOrig="330" w14:anchorId="598082DE">
                <v:shape id="_x0000_i3643" type="#_x0000_t75" style="width:88.5pt;height:16.5pt" o:ole="">
                  <v:imagedata r:id="rId5163" o:title=""/>
                </v:shape>
                <o:OLEObject Type="Embed" ProgID="Equation.DSMT4" ShapeID="_x0000_i3643" DrawAspect="Content" ObjectID="_1686897859" r:id="rId5164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815" w:dyaOrig="330" w14:anchorId="32295FAF">
                <v:shape id="_x0000_i3644" type="#_x0000_t75" style="width:90.75pt;height:16.5pt" o:ole="">
                  <v:imagedata r:id="rId5165" o:title=""/>
                </v:shape>
                <o:OLEObject Type="Embed" ProgID="Equation.DSMT4" ShapeID="_x0000_i3644" DrawAspect="Content" ObjectID="_1686897860" r:id="rId516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</w:p>
          <w:p w14:paraId="1496E689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16D9A7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34D8150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89A878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10:</w: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0"/>
                <w:szCs w:val="24"/>
              </w:rPr>
              <w:object w:dxaOrig="465" w:dyaOrig="330" w14:anchorId="784878AA">
                <v:shape id="_x0000_i3645" type="#_x0000_t75" style="width:23.25pt;height:16.5pt" o:ole="">
                  <v:imagedata r:id="rId5167" o:title=""/>
                </v:shape>
                <o:OLEObject Type="Embed" ProgID="Equation.DSMT4" ShapeID="_x0000_i3645" DrawAspect="Content" ObjectID="_1686897861" r:id="rId5168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xét điểm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975" w:dyaOrig="420" w14:anchorId="0F4A0586">
                <v:shape id="_x0000_i3646" type="#_x0000_t75" style="width:48.75pt;height:21pt" o:ole="">
                  <v:imagedata r:id="rId5169" o:title=""/>
                </v:shape>
                <o:OLEObject Type="Embed" ProgID="Equation.DSMT4" ShapeID="_x0000_i3646" DrawAspect="Content" ObjectID="_1686897862" r:id="rId5170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900" w:dyaOrig="465" w14:anchorId="25C2B195">
                <v:shape id="_x0000_i3647" type="#_x0000_t75" style="width:45pt;height:23.25pt" o:ole="">
                  <v:imagedata r:id="rId5171" o:title=""/>
                </v:shape>
                <o:OLEObject Type="Embed" ProgID="Equation.DSMT4" ShapeID="_x0000_i3647" DrawAspect="Content" ObjectID="_1686897863" r:id="rId5172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Gọi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39237B0B">
                <v:shape id="_x0000_i3648" type="#_x0000_t75" style="width:12.75pt;height:12.75pt" o:ole="">
                  <v:imagedata r:id="rId5173" o:title=""/>
                </v:shape>
                <o:OLEObject Type="Embed" ProgID="Equation.DSMT4" ShapeID="_x0000_i3648" DrawAspect="Content" ObjectID="_1686897864" r:id="rId5174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là phép đối xứng qua đường phân giác của góc phần tư thứ nhất, </w:t>
            </w:r>
            <w:r w:rsidRPr="003E0C5C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21342DA3">
                <v:shape id="_x0000_i3649" type="#_x0000_t75" style="width:9.75pt;height:12.75pt" o:ole="">
                  <v:imagedata r:id="rId5175" o:title=""/>
                </v:shape>
                <o:OLEObject Type="Embed" ProgID="Equation.DSMT4" ShapeID="_x0000_i3649" DrawAspect="Content" ObjectID="_1686897865" r:id="rId5176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là phép tịnh tiến theo vectơ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6"/>
                <w:szCs w:val="24"/>
              </w:rPr>
              <w:object w:dxaOrig="195" w:dyaOrig="390" w14:anchorId="69C79B7B">
                <v:shape id="_x0000_i3650" type="#_x0000_t75" style="width:9.75pt;height:19.5pt" o:ole="">
                  <v:imagedata r:id="rId5177" o:title=""/>
                </v:shape>
                <o:OLEObject Type="Embed" ProgID="Equation.DSMT4" ShapeID="_x0000_i3650" DrawAspect="Content" ObjectID="_1686897866" r:id="rId5178"/>
              </w:object>
            </w:r>
            <w:r w:rsidRPr="003E0C5C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3E0C5C">
              <w:rPr>
                <w:rFonts w:ascii="Chu Van An" w:hAnsi="Chu Van An" w:cs="Chu Van An"/>
                <w:szCs w:val="24"/>
              </w:rPr>
              <w:t xml:space="preserve">Xét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60" w:dyaOrig="405" w14:anchorId="29A4B2A6">
                <v:shape id="_x0000_i3651" type="#_x0000_t75" style="width:63pt;height:20.25pt" o:ole="">
                  <v:imagedata r:id="rId5179" o:title=""/>
                </v:shape>
                <o:OLEObject Type="Embed" ProgID="Equation.DSMT4" ShapeID="_x0000_i3651" DrawAspect="Content" ObjectID="_1686897867" r:id="rId5180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,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305" w:dyaOrig="405" w14:anchorId="2E665289">
                <v:shape id="_x0000_i3652" type="#_x0000_t75" style="width:65.25pt;height:20.25pt" o:ole="">
                  <v:imagedata r:id="rId5181" o:title=""/>
                </v:shape>
                <o:OLEObject Type="Embed" ProgID="Equation.DSMT4" ShapeID="_x0000_i3652" DrawAspect="Content" ObjectID="_1686897868" r:id="rId5182"/>
              </w:object>
            </w:r>
            <w:r w:rsidRPr="003E0C5C">
              <w:rPr>
                <w:rFonts w:ascii="Chu Van An" w:hAnsi="Chu Van An" w:cs="Chu Van An"/>
                <w:szCs w:val="24"/>
              </w:rPr>
              <w:t xml:space="preserve">. Điểm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2"/>
                <w:szCs w:val="24"/>
              </w:rPr>
              <w:object w:dxaOrig="390" w:dyaOrig="390" w14:anchorId="26792F82">
                <v:shape id="_x0000_i3653" type="#_x0000_t75" style="width:19.5pt;height:19.5pt" o:ole="">
                  <v:imagedata r:id="rId5183" o:title=""/>
                </v:shape>
                <o:OLEObject Type="Embed" ProgID="Equation.DSMT4" ShapeID="_x0000_i3653" DrawAspect="Content" ObjectID="_1686897869" r:id="rId5184"/>
              </w:object>
            </w:r>
            <w:r w:rsidRPr="003E0C5C">
              <w:rPr>
                <w:rFonts w:ascii="Chu Van An" w:hAnsi="Chu Van An" w:cs="Chu Van An"/>
                <w:szCs w:val="24"/>
              </w:rPr>
              <w:t>có tọa độ là:</w:t>
            </w:r>
          </w:p>
          <w:p w14:paraId="3510DE1C" w14:textId="77777777" w:rsidR="00522C6A" w:rsidRPr="003E0C5C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3E0C5C">
              <w:rPr>
                <w:rFonts w:ascii="Chu Van An" w:hAnsi="Chu Van An" w:cs="Chu Van An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480" w:dyaOrig="405" w14:anchorId="12204A9F">
                <v:shape id="_x0000_i3654" type="#_x0000_t75" style="width:24pt;height:20.25pt" o:ole="">
                  <v:imagedata r:id="rId5185" o:title=""/>
                </v:shape>
                <o:OLEObject Type="Embed" ProgID="Equation.DSMT4" ShapeID="_x0000_i3654" DrawAspect="Content" ObjectID="_1686897870" r:id="rId5186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color w:val="CC0099"/>
                <w:position w:val="-14"/>
                <w:szCs w:val="24"/>
              </w:rPr>
              <w:object w:dxaOrig="690" w:dyaOrig="405" w14:anchorId="7BDB78AB">
                <v:shape id="_x0000_i3655" type="#_x0000_t75" style="width:34.5pt;height:20.25pt" o:ole="">
                  <v:imagedata r:id="rId5187" o:title=""/>
                </v:shape>
                <o:OLEObject Type="Embed" ProgID="Equation.DSMT4" ShapeID="_x0000_i3655" DrawAspect="Content" ObjectID="_1686897871" r:id="rId5188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50" w:dyaOrig="405" w14:anchorId="2DB14031">
                <v:shape id="_x0000_i3656" type="#_x0000_t75" style="width:37.5pt;height:20.25pt" o:ole="">
                  <v:imagedata r:id="rId5189" o:title=""/>
                </v:shape>
                <o:OLEObject Type="Embed" ProgID="Equation.DSMT4" ShapeID="_x0000_i3656" DrawAspect="Content" ObjectID="_1686897872" r:id="rId5190"/>
              </w:object>
            </w:r>
            <w:r w:rsidRPr="003E0C5C">
              <w:rPr>
                <w:rFonts w:ascii="Chu Van An" w:hAnsi="Chu Van An" w:cs="Chu Van An"/>
                <w:szCs w:val="24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3E0C5C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15" w:dyaOrig="405" w14:anchorId="03F86C40">
                <v:shape id="_x0000_i3657" type="#_x0000_t75" style="width:30.75pt;height:20.25pt" o:ole="">
                  <v:imagedata r:id="rId5191" o:title=""/>
                </v:shape>
                <o:OLEObject Type="Embed" ProgID="Equation.DSMT4" ShapeID="_x0000_i3657" DrawAspect="Content" ObjectID="_1686897873" r:id="rId5192"/>
              </w:object>
            </w:r>
            <w:r w:rsidRPr="003E0C5C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259BD5" w14:textId="77777777" w:rsidR="00522C6A" w:rsidRPr="003E0C5C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3E0C5C" w14:paraId="5056C36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AC1897" w14:textId="77777777" w:rsidR="00522C6A" w:rsidRPr="003E0C5C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>Câu 11:</w:t>
            </w:r>
            <w:r w:rsidRPr="003E0C5C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3E0C5C">
              <w:rPr>
                <w:noProof/>
                <w:position w:val="-10"/>
              </w:rPr>
              <w:drawing>
                <wp:inline distT="0" distB="0" distL="0" distR="0" wp14:anchorId="55BA11DF" wp14:editId="5E4C7838">
                  <wp:extent cx="285750" cy="209550"/>
                  <wp:effectExtent l="0" t="0" r="0" b="0"/>
                  <wp:docPr id="671" name="Picture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3E0C5C">
              <w:rPr>
                <w:noProof/>
                <w:position w:val="-10"/>
              </w:rPr>
              <w:drawing>
                <wp:inline distT="0" distB="0" distL="0" distR="0" wp14:anchorId="36ACDEE0" wp14:editId="20EF0BBF">
                  <wp:extent cx="247650" cy="209550"/>
                  <wp:effectExtent l="0" t="0" r="0" b="0"/>
                  <wp:docPr id="672" name="Picture 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3E0C5C">
              <w:rPr>
                <w:noProof/>
                <w:position w:val="-10"/>
              </w:rPr>
              <w:drawing>
                <wp:inline distT="0" distB="0" distL="0" distR="0" wp14:anchorId="0DA26619" wp14:editId="2A337A0A">
                  <wp:extent cx="1314450" cy="228600"/>
                  <wp:effectExtent l="0" t="0" r="0" b="0"/>
                  <wp:docPr id="673" name="Picture 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. Hỏi phép dời hình có được bằng cách thự hiện liên tiếp phép đối xứng qua trụ </w:t>
            </w:r>
            <w:r w:rsidRPr="003E0C5C">
              <w:rPr>
                <w:noProof/>
                <w:position w:val="-10"/>
              </w:rPr>
              <w:drawing>
                <wp:inline distT="0" distB="0" distL="0" distR="0" wp14:anchorId="13DDAAE0" wp14:editId="39F113AA">
                  <wp:extent cx="228600" cy="209550"/>
                  <wp:effectExtent l="0" t="0" r="0" b="0"/>
                  <wp:docPr id="674" name="Picture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3E0C5C">
              <w:rPr>
                <w:noProof/>
                <w:position w:val="-10"/>
              </w:rPr>
              <w:drawing>
                <wp:inline distT="0" distB="0" distL="0" distR="0" wp14:anchorId="708C34C0" wp14:editId="4DD09B57">
                  <wp:extent cx="571500" cy="247650"/>
                  <wp:effectExtent l="0" t="0" r="0" b="0"/>
                  <wp:docPr id="675" name="Picture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biến </w:t>
            </w:r>
            <w:r w:rsidRPr="003E0C5C">
              <w:rPr>
                <w:noProof/>
                <w:position w:val="-10"/>
              </w:rPr>
              <w:drawing>
                <wp:inline distT="0" distB="0" distL="0" distR="0" wp14:anchorId="56E44088" wp14:editId="0D8C78C7">
                  <wp:extent cx="247650" cy="209550"/>
                  <wp:effectExtent l="0" t="0" r="0" b="0"/>
                  <wp:docPr id="676" name="Picture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</w:rPr>
              <w:t xml:space="preserve"> thành đường tròn nào trong các đường tròn có phương trình sau?</w:t>
            </w:r>
          </w:p>
          <w:p w14:paraId="453851A4" w14:textId="77777777" w:rsidR="00522C6A" w:rsidRPr="003E0C5C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3E0C5C">
              <w:rPr>
                <w:b/>
                <w:noProof/>
                <w:position w:val="-10"/>
              </w:rPr>
              <w:drawing>
                <wp:inline distT="0" distB="0" distL="0" distR="0" wp14:anchorId="610215D3" wp14:editId="280C2DF3">
                  <wp:extent cx="695325" cy="228600"/>
                  <wp:effectExtent l="0" t="0" r="9525" b="0"/>
                  <wp:docPr id="677" name="Picture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b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b/>
                <w:noProof/>
                <w:position w:val="-10"/>
              </w:rPr>
              <w:drawing>
                <wp:inline distT="0" distB="0" distL="0" distR="0" wp14:anchorId="764B8523" wp14:editId="4A3F82F4">
                  <wp:extent cx="1323975" cy="228600"/>
                  <wp:effectExtent l="0" t="0" r="9525" b="0"/>
                  <wp:docPr id="678" name="Picture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0C89979" w14:textId="0279E3C0" w:rsidR="00522C6A" w:rsidRPr="003E0C5C" w:rsidRDefault="00522C6A" w:rsidP="00522C6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b/>
                <w:noProof/>
                <w:position w:val="-10"/>
              </w:rPr>
              <w:drawing>
                <wp:inline distT="0" distB="0" distL="0" distR="0" wp14:anchorId="018FB292" wp14:editId="00C23C0C">
                  <wp:extent cx="1314450" cy="228600"/>
                  <wp:effectExtent l="0" t="0" r="0" b="0"/>
                  <wp:docPr id="679" name="Picture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3E0C5C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3E0C5C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3E0C5C">
              <w:rPr>
                <w:b/>
                <w:noProof/>
                <w:position w:val="-10"/>
              </w:rPr>
              <w:drawing>
                <wp:inline distT="0" distB="0" distL="0" distR="0" wp14:anchorId="368643E5" wp14:editId="57E77B9F">
                  <wp:extent cx="1266825" cy="228600"/>
                  <wp:effectExtent l="0" t="0" r="9525" b="0"/>
                  <wp:docPr id="680" name="Picture 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0C5C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B4ACD3" w14:textId="77777777" w:rsidR="00522C6A" w:rsidRPr="003E0C5C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3E0C5C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2B938C28" w14:textId="77777777" w:rsidR="00522C6A" w:rsidRPr="003E0C5C" w:rsidRDefault="00522C6A" w:rsidP="00522C6A">
      <w:pPr>
        <w:spacing w:after="0" w:line="240" w:lineRule="auto"/>
        <w:ind w:left="720" w:right="305" w:hanging="360"/>
        <w:rPr>
          <w:position w:val="-4"/>
        </w:rPr>
      </w:pPr>
    </w:p>
    <w:p w14:paraId="1EB0BD62" w14:textId="527B3D40" w:rsidR="0069637D" w:rsidRPr="0050462D" w:rsidRDefault="0069637D" w:rsidP="0069637D">
      <w:pPr>
        <w:spacing w:line="240" w:lineRule="auto"/>
        <w:rPr>
          <w:b/>
          <w:bCs/>
          <w:color w:val="FF0000"/>
        </w:rPr>
      </w:pPr>
    </w:p>
    <w:p w14:paraId="2887D305" w14:textId="77777777" w:rsidR="00522C6A" w:rsidRPr="00FC4E6D" w:rsidRDefault="00522C6A" w:rsidP="00522C6A">
      <w:pPr>
        <w:tabs>
          <w:tab w:val="right" w:pos="10800"/>
        </w:tabs>
        <w:spacing w:line="240" w:lineRule="auto"/>
        <w:ind w:left="426" w:hanging="284"/>
      </w:pPr>
      <w:r w:rsidRPr="00FC4E6D">
        <w:rPr>
          <w:noProof/>
          <w:color w:val="0000CC"/>
        </w:rPr>
        <w:lastRenderedPageBreak/>
        <mc:AlternateContent>
          <mc:Choice Requires="wpg">
            <w:drawing>
              <wp:inline distT="0" distB="0" distL="0" distR="0" wp14:anchorId="11D96E5B" wp14:editId="5D6B5C0B">
                <wp:extent cx="6702402" cy="976807"/>
                <wp:effectExtent l="19050" t="0" r="156210" b="0"/>
                <wp:docPr id="68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402" cy="976807"/>
                          <a:chOff x="76688" y="27549"/>
                          <a:chExt cx="6802003" cy="1233673"/>
                        </a:xfrm>
                      </wpg:grpSpPr>
                      <wpg:grpSp>
                        <wpg:cNvPr id="682" name="Group 682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683" name="Group 683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684" name="Group 684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685" name="Parallelogram 685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86" name="Parallelogram 686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87" name="Parallelogram 687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88" name="Parallelogram 688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689" name="Oval 689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90" name="TextBox 42"/>
                          <wps:cNvSpPr txBox="1"/>
                          <wps:spPr>
                            <a:xfrm>
                              <a:off x="153385" y="12223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1C4C5C6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91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E194BED" w14:textId="77777777" w:rsidR="00522C6A" w:rsidRPr="00EF47DA" w:rsidRDefault="00522C6A" w:rsidP="00522C6A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692" name="Group 692"/>
                        <wpg:cNvGrpSpPr/>
                        <wpg:grpSpPr>
                          <a:xfrm>
                            <a:off x="1671807" y="349901"/>
                            <a:ext cx="5206884" cy="680678"/>
                            <a:chOff x="1671807" y="349901"/>
                            <a:chExt cx="5395398" cy="681670"/>
                          </a:xfrm>
                        </wpg:grpSpPr>
                        <wpg:grpSp>
                          <wpg:cNvPr id="693" name="Group 693"/>
                          <wpg:cNvGrpSpPr/>
                          <wpg:grpSpPr>
                            <a:xfrm>
                              <a:off x="1671807" y="349901"/>
                              <a:ext cx="5395398" cy="681670"/>
                              <a:chOff x="1671807" y="349901"/>
                              <a:chExt cx="5395398" cy="681670"/>
                            </a:xfrm>
                          </wpg:grpSpPr>
                          <wpg:grpSp>
                            <wpg:cNvPr id="694" name="Group 694"/>
                            <wpg:cNvGrpSpPr/>
                            <wpg:grpSpPr>
                              <a:xfrm>
                                <a:off x="1775690" y="428184"/>
                                <a:ext cx="5291515" cy="584763"/>
                                <a:chOff x="1775690" y="428184"/>
                                <a:chExt cx="5291515" cy="584763"/>
                              </a:xfrm>
                            </wpg:grpSpPr>
                            <wpg:grpSp>
                              <wpg:cNvPr id="695" name="Group 695"/>
                              <wpg:cNvGrpSpPr/>
                              <wpg:grpSpPr>
                                <a:xfrm>
                                  <a:off x="1883704" y="428184"/>
                                  <a:ext cx="5183501" cy="584763"/>
                                  <a:chOff x="1883704" y="428148"/>
                                  <a:chExt cx="5183501" cy="585196"/>
                                </a:xfrm>
                              </wpg:grpSpPr>
                              <wps:wsp>
                                <wps:cNvPr id="696" name="Rectangle: Single Corner Snipped 696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697" name="Group 697"/>
                                <wpg:cNvGrpSpPr/>
                                <wpg:grpSpPr>
                                  <a:xfrm>
                                    <a:off x="2905011" y="440577"/>
                                    <a:ext cx="4162194" cy="572767"/>
                                    <a:chOff x="2905011" y="440577"/>
                                    <a:chExt cx="4162194" cy="572767"/>
                                  </a:xfrm>
                                </wpg:grpSpPr>
                                <wpg:grpSp>
                                  <wpg:cNvPr id="698" name="Group 698"/>
                                  <wpg:cNvGrpSpPr/>
                                  <wpg:grpSpPr>
                                    <a:xfrm>
                                      <a:off x="2923087" y="440577"/>
                                      <a:ext cx="4144118" cy="572767"/>
                                      <a:chOff x="2923087" y="440577"/>
                                      <a:chExt cx="4144118" cy="572767"/>
                                    </a:xfrm>
                                  </wpg:grpSpPr>
                                  <wps:wsp>
                                    <wps:cNvPr id="699" name="Arrow: Chevron 699"/>
                                    <wps:cNvSpPr/>
                                    <wps:spPr>
                                      <a:xfrm>
                                        <a:off x="2988670" y="440577"/>
                                        <a:ext cx="4078535" cy="57276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E41240D" w14:textId="77777777" w:rsidR="00522C6A" w:rsidRPr="00E74F92" w:rsidRDefault="00522C6A" w:rsidP="00522C6A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6"/>
                                              <w:szCs w:val="36"/>
                                            </w:rPr>
                                          </w:pPr>
                                          <w:r w:rsidRPr="00E74F92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6"/>
                                              <w:szCs w:val="36"/>
                                            </w:rPr>
                                            <w:t>PHÉP VỊ TỰ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00" name="Freeform: Shape 700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701" name="Flowchart: Terminator 701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702" name="Flowchart: Direct Access Storage 702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703" name="Flowchart: Delay 703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864" name="Oval 2124572864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2865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0E686A6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⑦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1D96E5B" id="_x0000_s1400" style="width:527.75pt;height:76.9pt;mso-position-horizontal-relative:char;mso-position-vertical-relative:line" coordorigin="766,275" coordsize="6802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">
                <v:group id="Group 682" o:spid="_x0000_s1401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2+P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Mh3B/5lwBOT8BQAA//8DAFBLAQItABQABgAIAAAAIQDb4fbL7gAAAIUBAAATAAAAAAAAAAAA&#10;AAAAAAAAAABbQ29udGVudF9UeXBlc10ueG1sUEsBAi0AFAAGAAgAAAAhAFr0LFu/AAAAFQEAAAsA&#10;AAAAAAAAAAAAAAAAHwEAAF9yZWxzLy5yZWxzUEsBAi0AFAAGAAgAAAAhAHkjb4/EAAAA3AAAAA8A&#10;AAAAAAAAAAAAAAAABwIAAGRycy9kb3ducmV2LnhtbFBLBQYAAAAAAwADALcAAAD4AgAAAAA=&#10;">
                  <v:group id="Group 683" o:spid="_x0000_s1402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8oU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fDGF55lwBOT6HwAA//8DAFBLAQItABQABgAIAAAAIQDb4fbL7gAAAIUBAAATAAAAAAAAAAAA&#10;AAAAAAAAAABbQ29udGVudF9UeXBlc10ueG1sUEsBAi0AFAAGAAgAAAAhAFr0LFu/AAAAFQEAAAsA&#10;AAAAAAAAAAAAAAAAHwEAAF9yZWxzLy5yZWxzUEsBAi0AFAAGAAgAAAAhABZvyhTEAAAA3AAAAA8A&#10;AAAAAAAAAAAAAAAABwIAAGRycy9kb3ducmV2LnhtbFBLBQYAAAAAAwADALcAAAD4AgAAAAA=&#10;">
                    <v:group id="Group 684" o:spid="_x0000_s1403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lJg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1itX+D3TDgCMv0BAAD//wMAUEsBAi0AFAAGAAgAAAAhANvh9svuAAAAhQEAABMAAAAAAAAA&#10;AAAAAAAAAAAAAFtDb250ZW50X1R5cGVzXS54bWxQSwECLQAUAAYACAAAACEAWvQsW78AAAAVAQAA&#10;CwAAAAAAAAAAAAAAAAAfAQAAX3JlbHMvLnJlbHNQSwECLQAUAAYACAAAACEAmYZSYMYAAADcAAAA&#10;DwAAAAAAAAAAAAAAAAAHAgAAZHJzL2Rvd25yZXYueG1sUEsFBgAAAAADAAMAtwAAAPoCAAAAAA==&#10;">
                      <v:shape id="Parallelogram 685" o:spid="_x0000_s1404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686" o:spid="_x0000_s1405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687" o:spid="_x0000_s1406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688" o:spid="_x0000_s1407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689" o:spid="_x0000_s1408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409" type="#_x0000_t202" style="position:absolute;left:1533;top:1222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" filled="f" stroked="f">
                    <v:shadow on="t" color="black" opacity="20971f" offset="0,2.2pt"/>
                    <v:textbox>
                      <w:txbxContent>
                        <w:p w14:paraId="61C4C5C6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410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" filled="f" stroked="f">
                    <v:textbox>
                      <w:txbxContent>
                        <w:p w14:paraId="4E194BED" w14:textId="77777777" w:rsidR="00522C6A" w:rsidRPr="00EF47DA" w:rsidRDefault="00522C6A" w:rsidP="00522C6A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692" o:spid="_x0000_s1411" style="position:absolute;left:16718;top:3499;width:52068;height:680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vlS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F/B7JhwBuf4BAAD//wMAUEsBAi0AFAAGAAgAAAAhANvh9svuAAAAhQEAABMAAAAAAAAA&#10;AAAAAAAAAAAAAFtDb250ZW50X1R5cGVzXS54bWxQSwECLQAUAAYACAAAACEAWvQsW78AAAAVAQAA&#10;CwAAAAAAAAAAAAAAAAAfAQAAX3JlbHMvLnJlbHNQSwECLQAUAAYACAAAACEA/Pr5UsYAAADcAAAA&#10;DwAAAAAAAAAAAAAAAAAHAgAAZHJzL2Rvd25yZXYueG1sUEsFBgAAAAADAAMAtwAAAPoCAAAAAA==&#10;">
                  <v:group id="Group 693" o:spid="_x0000_s1412" style="position:absolute;left:16718;top:3499;width:53954;height:681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lzJ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">
                    <v:group id="Group 694" o:spid="_x0000_s1413" style="position:absolute;left:17756;top:4281;width:52916;height:5848" coordorigin="17756,4281" coordsize="52915,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    <v:group id="Group 695" o:spid="_x0000_s1414" style="position:absolute;left:18837;top:4281;width:51835;height:5848" coordorigin="18837,4281" coordsize="51835,5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2Em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">
                        <v:shape id="Rectangle: Single Corner Snipped 696" o:spid="_x0000_s1415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697" o:spid="_x0000_s1416" style="position:absolute;left:29050;top:4405;width:41622;height:5728" coordorigin="29050,4405" coordsize="4162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rK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QvS/g9E46A3D4AAAD//wMAUEsBAi0AFAAGAAgAAAAhANvh9svuAAAAhQEAABMAAAAAAAAA&#10;AAAAAAAAAAAAAFtDb250ZW50X1R5cGVzXS54bWxQSwECLQAUAAYACAAAACEAWvQsW78AAAAVAQAA&#10;CwAAAAAAAAAAAAAAAAAfAQAAX3JlbHMvLnJlbHNQSwECLQAUAAYACAAAACEA7I1aysYAAADcAAAA&#10;DwAAAAAAAAAAAAAAAAAHAgAAZHJzL2Rvd25yZXYueG1sUEsFBgAAAAADAAMAtwAAAPoCAAAAAA==&#10;">
                          <v:group id="Group 698" o:spid="_x0000_s1417" style="position:absolute;left:29230;top:4405;width:41442;height:5728" coordorigin="29230,4405" coordsize="4144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">
                            <v:shape id="Arrow: Chevron 699" o:spid="_x0000_s1418" type="#_x0000_t55" style="position:absolute;left:29886;top:4405;width:40786;height:5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" adj="2120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E41240D" w14:textId="77777777" w:rsidR="00522C6A" w:rsidRPr="00E74F92" w:rsidRDefault="00522C6A" w:rsidP="00522C6A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6"/>
                                        <w:szCs w:val="36"/>
                                      </w:rPr>
                                    </w:pPr>
                                    <w:r w:rsidRPr="00E74F92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6"/>
                                        <w:szCs w:val="36"/>
                                      </w:rPr>
                                      <w:t>PHÉP VỊ TỰ</w:t>
                                    </w:r>
                                  </w:p>
                                </w:txbxContent>
                              </v:textbox>
                            </v:shape>
                            <v:shape id="Freeform: Shape 700" o:spid="_x0000_s1419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701" o:spid="_x0000_s1420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702" o:spid="_x0000_s1421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703" o:spid="_x0000_s1422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2864" o:spid="_x0000_s1423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424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50E686A6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⑦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DB73EB4" w14:textId="77777777" w:rsidR="00522C6A" w:rsidRPr="00FC4E6D" w:rsidRDefault="00522C6A" w:rsidP="00522C6A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AB6FAAB" wp14:editId="58BB68CE">
                <wp:extent cx="3543300" cy="509073"/>
                <wp:effectExtent l="0" t="0" r="152400" b="43815"/>
                <wp:docPr id="2124572866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300" cy="509073"/>
                          <a:chOff x="0" y="0"/>
                          <a:chExt cx="3543300" cy="509073"/>
                        </a:xfrm>
                      </wpg:grpSpPr>
                      <wpg:grpSp>
                        <wpg:cNvPr id="2124572867" name="Group 2124572867"/>
                        <wpg:cNvGrpSpPr/>
                        <wpg:grpSpPr>
                          <a:xfrm>
                            <a:off x="0" y="0"/>
                            <a:ext cx="3543300" cy="509073"/>
                            <a:chOff x="0" y="0"/>
                            <a:chExt cx="3543300" cy="509073"/>
                          </a:xfrm>
                        </wpg:grpSpPr>
                        <wpg:grpSp>
                          <wpg:cNvPr id="2124572868" name="Group 2124572868"/>
                          <wpg:cNvGrpSpPr/>
                          <wpg:grpSpPr>
                            <a:xfrm>
                              <a:off x="0" y="0"/>
                              <a:ext cx="3543300" cy="509073"/>
                              <a:chOff x="0" y="0"/>
                              <a:chExt cx="3543300" cy="509073"/>
                            </a:xfrm>
                          </wpg:grpSpPr>
                          <wpg:grpSp>
                            <wpg:cNvPr id="2124572869" name="Group 2124572869"/>
                            <wpg:cNvGrpSpPr/>
                            <wpg:grpSpPr>
                              <a:xfrm>
                                <a:off x="0" y="18788"/>
                                <a:ext cx="3543300" cy="490285"/>
                                <a:chOff x="0" y="18788"/>
                                <a:chExt cx="3543300" cy="490285"/>
                              </a:xfrm>
                            </wpg:grpSpPr>
                            <wps:wsp>
                              <wps:cNvPr id="2124572870" name="Rectangle: Single Corner Snipped 2124572870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871" name="Group 2124572871"/>
                              <wpg:cNvGrpSpPr/>
                              <wpg:grpSpPr>
                                <a:xfrm>
                                  <a:off x="903804" y="18788"/>
                                  <a:ext cx="2639496" cy="490285"/>
                                  <a:chOff x="903804" y="18788"/>
                                  <a:chExt cx="2639496" cy="490285"/>
                                </a:xfrm>
                              </wpg:grpSpPr>
                              <wpg:grpSp>
                                <wpg:cNvPr id="2124572872" name="Group 2124572872"/>
                                <wpg:cNvGrpSpPr/>
                                <wpg:grpSpPr>
                                  <a:xfrm>
                                    <a:off x="1006166" y="122993"/>
                                    <a:ext cx="2537134" cy="386080"/>
                                    <a:chOff x="1006166" y="122993"/>
                                    <a:chExt cx="2537134" cy="386080"/>
                                  </a:xfrm>
                                </wpg:grpSpPr>
                                <wps:wsp>
                                  <wps:cNvPr id="2124572873" name="Arrow: Chevron 2124572873"/>
                                  <wps:cNvSpPr/>
                                  <wps:spPr>
                                    <a:xfrm>
                                      <a:off x="1163324" y="123386"/>
                                      <a:ext cx="2379976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F957908" w14:textId="77777777" w:rsidR="00522C6A" w:rsidRPr="00531501" w:rsidRDefault="00522C6A" w:rsidP="00522C6A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874" name="Group 2124572874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4572875" name="Freeform: Shape 2124572875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76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00AED1A" w14:textId="77777777" w:rsidR="00522C6A" w:rsidRDefault="00522C6A" w:rsidP="00522C6A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77" name="Group 212457287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878" name="Freeform: Shape 212457287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79" name="Flowchart: Terminator 212457287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80" name="Flowchart: Direct Access Storage 212457288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881" name="Flowchart: Preparation 212457288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2882" name="Group 212457288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2883" name="Freeform: Shape 212457288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8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2014BAA" w14:textId="77777777" w:rsidR="00522C6A" w:rsidRDefault="00522C6A" w:rsidP="00522C6A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AB6FAAB" id="_x0000_s1425" style="width:279pt;height:40.1pt;mso-position-horizontal-relative:char;mso-position-vertical-relative:line" coordsize="35433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">
                <v:group id="Group 2124572867" o:spid="_x0000_s1426" style="position:absolute;width:35433;height:5090" coordsize="35433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">
                  <v:group id="Group 2124572868" o:spid="_x0000_s1427" style="position:absolute;width:35433;height:5090" coordsize="35433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">
                    <v:group id="Group 2124572869" o:spid="_x0000_s1428" style="position:absolute;top:187;width:35433;height:4903" coordorigin=",187" coordsize="35433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7dD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">
                      <v:shape id="Rectangle: Single Corner Snipped 2124572870" o:spid="_x0000_s1429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124572871" o:spid="_x0000_s1430" style="position:absolute;left:9038;top:187;width:26395;height:4903" coordorigin="9038,187" coordsize="26394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C2Y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">
                        <v:group id="Group 2124572872" o:spid="_x0000_s1431" style="position:absolute;left:10061;top:1229;width:25372;height:3861" coordorigin="10061,1229" coordsize="25371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">
                          <v:shape id="Arrow: Chevron 2124572873" o:spid="_x0000_s1432" type="#_x0000_t55" style="position:absolute;left:11633;top:1233;width:23800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" adj="2101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F957908" w14:textId="77777777" w:rsidR="00522C6A" w:rsidRPr="00531501" w:rsidRDefault="00522C6A" w:rsidP="00522C6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2874" o:spid="_x0000_s1433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">
                            <v:shape id="Freeform: Shape 2124572875" o:spid="_x0000_s143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35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" filled="f" stroked="f">
                              <v:textbox style="mso-fit-shape-to-text:t">
                                <w:txbxContent>
                                  <w:p w14:paraId="100AED1A" w14:textId="77777777" w:rsidR="00522C6A" w:rsidRDefault="00522C6A" w:rsidP="00522C6A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77" o:spid="_x0000_s143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">
                          <v:shape id="Freeform: Shape 2124572878" o:spid="_x0000_s143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79" o:spid="_x0000_s143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880" o:spid="_x0000_s143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881" o:spid="_x0000_s144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2882" o:spid="_x0000_s144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">
                  <v:shape id="Freeform: Shape 2124572883" o:spid="_x0000_s144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44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" filled="f" stroked="f">
                    <v:textbox>
                      <w:txbxContent>
                        <w:p w14:paraId="62014BAA" w14:textId="77777777" w:rsidR="00522C6A" w:rsidRDefault="00522C6A" w:rsidP="00522C6A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9ED8210" w14:textId="77777777" w:rsidR="00522C6A" w:rsidRPr="00FC4E6D" w:rsidRDefault="00522C6A" w:rsidP="00522C6A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28B09C40" wp14:editId="1A670EEE">
                <wp:extent cx="6615197" cy="2908443"/>
                <wp:effectExtent l="0" t="0" r="14605" b="25400"/>
                <wp:docPr id="212457288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08443"/>
                          <a:chOff x="-12333" y="-4628"/>
                          <a:chExt cx="6513454" cy="987950"/>
                        </a:xfrm>
                      </wpg:grpSpPr>
                      <wps:wsp>
                        <wps:cNvPr id="2124572886" name="Rectangle: Diagonal Corners Rounded 2124572886"/>
                        <wps:cNvSpPr/>
                        <wps:spPr>
                          <a:xfrm>
                            <a:off x="-9" y="-29"/>
                            <a:ext cx="6501130" cy="98335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3C59612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E1AFBD8" w14:textId="77777777" w:rsidR="00522C6A" w:rsidRPr="0016269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3C3C5600" w14:textId="77777777" w:rsidR="00522C6A" w:rsidRDefault="00522C6A" w:rsidP="00522C6A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67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434"/>
                              </w:tblGrid>
                              <w:tr w:rsidR="00522C6A" w14:paraId="33867C4F" w14:textId="77777777" w:rsidTr="00C85DC4">
                                <w:trPr>
                                  <w:trHeight w:val="4391"/>
                                </w:trPr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71BC113E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lang w:val="vi-VN"/>
                                      </w:rPr>
                                      <w:t>C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ho điểm O và số k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0. PBH biến mỗi điểm M thành điểm 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: </w:t>
                                    </w:r>
                                    <w:r w:rsidRPr="002C1A24">
                                      <w:rPr>
                                        <w:position w:val="-6"/>
                                      </w:rPr>
                                      <w:object w:dxaOrig="1284" w:dyaOrig="364" w14:anchorId="08961D49">
                                        <v:shape id="_x0000_i3658" type="#_x0000_t75" style="width:64.5pt;height:18pt" o:ole="">
                                          <v:imagedata r:id="rId5203" o:title=""/>
                                        </v:shape>
                                        <o:OLEObject Type="Embed" ProgID="Equation.DSMT4" ShapeID="_x0000_i3658" DrawAspect="Content" ObjectID="_1686899918" r:id="rId5204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phép vị tự tâm O, tỉ số k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56EE7028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Kí hiệu: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14519975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9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O: tâm vị tự, k: tỉ số vị tự.</w:t>
                                    </w:r>
                                  </w:p>
                                  <w:p w14:paraId="1978D8B3" w14:textId="77777777" w:rsidR="00522C6A" w:rsidRPr="002C1A24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4C1E1189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: O </w:t>
                                    </w:r>
                                    <w:r w:rsidRPr="002C1A24">
                                      <w:rPr>
                                        <w:position w:val="-4"/>
                                      </w:rPr>
                                      <w:object w:dxaOrig="312" w:dyaOrig="226" w14:anchorId="01EE3ED5">
                                        <v:shape id="_x0000_i3659" type="#_x0000_t75" style="width:15.75pt;height:11.25pt" o:ole="">
                                          <v:imagedata r:id="rId5205" o:title=""/>
                                        </v:shape>
                                        <o:OLEObject Type="Embed" ProgID="Equation.DSMT4" ShapeID="_x0000_i3659" DrawAspect="Content" ObjectID="_1686899919" r:id="rId5206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</w:t>
                                    </w:r>
                                  </w:p>
                                  <w:p w14:paraId="38938BB0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Khi k =1 thì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(O,1)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đồng nhất.</w:t>
                                    </w:r>
                                  </w:p>
                                  <w:p w14:paraId="0F62AD64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Khi k= –1 thì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(O,–1)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Đ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</w:t>
                                    </w:r>
                                  </w:p>
                                  <w:p w14:paraId="57A28F9F" w14:textId="77777777" w:rsidR="00522C6A" w:rsidRPr="002B3D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ind w:left="739" w:right="-1179" w:hanging="42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(M) = 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sym w:font="Symbol" w:char="F0DB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625" w:dyaOrig="642" w14:anchorId="2BED2588">
                                        <v:shape id="_x0000_i3660" type="#_x0000_t75" style="width:31.5pt;height:32.25pt" o:ole="">
                                          <v:imagedata r:id="rId5207" o:title=""/>
                                        </v:shape>
                                        <o:OLEObject Type="Embed" ProgID="Equation.DSMT4" ShapeID="_x0000_i3660" DrawAspect="Content" ObjectID="_1686899920" r:id="rId5208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 = M </w:t>
                                    </w:r>
                                  </w:p>
                                </w:tc>
                                <w:tc>
                                  <w:tcPr>
                                    <w:tcW w:w="3434" w:type="dxa"/>
                                  </w:tcPr>
                                  <w:p w14:paraId="126CACBE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E2BB0AA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D255A14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848931C" wp14:editId="33405DA8">
                                          <wp:extent cx="1600878" cy="348017"/>
                                          <wp:effectExtent l="0" t="0" r="0" b="0"/>
                                          <wp:docPr id="2124573020" name="Picture 21245730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520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01746" cy="34820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CFD6F88" w14:textId="77777777" w:rsidR="00522C6A" w:rsidRPr="002C1A24" w:rsidRDefault="00522C6A" w:rsidP="00F47928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755D09F" wp14:editId="42312E64">
                                          <wp:extent cx="1943100" cy="886822"/>
                                          <wp:effectExtent l="0" t="0" r="0" b="8890"/>
                                          <wp:docPr id="84" name="Picture 84" descr="Lý thuyết Phép vị tự hay, chi tiết nhất - Toán lớp 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8" descr="Lý thuyết Phép vị tự hay, chi tiết nhất - Toán lớp 1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2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45783" cy="8880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1AC8C12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95BC08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5FF524F3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5A97636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CE550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A157EC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52B6B2C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F659E9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E407A7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065A8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AA94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CC0AC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AC5C71C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74691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CEFA09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F0C4E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BDC78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87" name="Group 2124572887"/>
                        <wpg:cNvGrpSpPr/>
                        <wpg:grpSpPr>
                          <a:xfrm>
                            <a:off x="-12333" y="-4628"/>
                            <a:ext cx="1416154" cy="152528"/>
                            <a:chOff x="-12333" y="-4628"/>
                            <a:chExt cx="1416154" cy="152528"/>
                          </a:xfrm>
                        </wpg:grpSpPr>
                        <wps:wsp>
                          <wps:cNvPr id="2124572888" name="Rectangle: Folded Corner 212457288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89" name="TextBox 5"/>
                          <wps:cNvSpPr txBox="1"/>
                          <wps:spPr>
                            <a:xfrm>
                              <a:off x="-12333" y="-4628"/>
                              <a:ext cx="141615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CD88DE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B09C40" id="_x0000_s1444" style="width:520.9pt;height:229pt;mso-position-horizontal-relative:char;mso-position-vertical-relative:line" coordorigin="-123,-46" coordsize="65134,9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">
                <v:shape id="Rectangle: Diagonal Corners Rounded 2124572886" o:spid="_x0000_s1445" style="position:absolute;width:65011;height:9833;visibility:visible;mso-wrap-style:square;v-text-anchor:middle" coordsize="6501130,9833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" adj="-11796480,,5400" path="m9312,l6475091,v14381,,26039,11658,26039,26039l6501130,974039v,5143,-4169,9312,-9312,9312l26039,983351c11658,983351,,971693,,957312l,9312c,4169,4169,,931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312,0;6475091,0;6501130,26039;6501130,974039;6491818,983351;26039,983351;0,957312;0,9312;9312,0" o:connectangles="0,0,0,0,0,0,0,0,0" textboxrect="0,0,6501130,983351"/>
                  <v:textbox>
                    <w:txbxContent>
                      <w:p w14:paraId="43C59612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E1AFBD8" w14:textId="77777777" w:rsidR="00522C6A" w:rsidRPr="0016269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3C3C5600" w14:textId="77777777" w:rsidR="00522C6A" w:rsidRDefault="00522C6A" w:rsidP="00522C6A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67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434"/>
                        </w:tblGrid>
                        <w:tr w:rsidR="00522C6A" w14:paraId="33867C4F" w14:textId="77777777" w:rsidTr="00C85DC4">
                          <w:trPr>
                            <w:trHeight w:val="4391"/>
                          </w:trPr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71BC113E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lang w:val="vi-VN"/>
                                </w:rPr>
                                <w:t>C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ho điểm O và số k </w:t>
                              </w:r>
                              <w:r w:rsidRPr="002C1A24">
                                <w:sym w:font="Symbol" w:char="F0B9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0. PBH biến mỗi điểm M thành điểm 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: </w:t>
                              </w:r>
                              <w:r w:rsidRPr="002C1A24">
                                <w:rPr>
                                  <w:position w:val="-6"/>
                                </w:rPr>
                                <w:object w:dxaOrig="1284" w:dyaOrig="364" w14:anchorId="08961D49">
                                  <v:shape id="_x0000_i3658" type="#_x0000_t75" style="width:64.5pt;height:18pt" o:ole="">
                                    <v:imagedata r:id="rId5203" o:title=""/>
                                  </v:shape>
                                  <o:OLEObject Type="Embed" ProgID="Equation.DSMT4" ShapeID="_x0000_i3658" DrawAspect="Content" ObjectID="_1686899918" r:id="rId5211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phép vị tự tâm O, tỉ số k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56EE7028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Kí hiệu: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14519975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O: tâm vị tự, k: tỉ số vị tự.</w:t>
                              </w:r>
                            </w:p>
                            <w:p w14:paraId="1978D8B3" w14:textId="77777777" w:rsidR="00522C6A" w:rsidRPr="002C1A24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4C1E1189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: O </w:t>
                              </w:r>
                              <w:r w:rsidRPr="002C1A24">
                                <w:rPr>
                                  <w:position w:val="-4"/>
                                </w:rPr>
                                <w:object w:dxaOrig="312" w:dyaOrig="226" w14:anchorId="01EE3ED5">
                                  <v:shape id="_x0000_i3659" type="#_x0000_t75" style="width:15.75pt;height:11.25pt" o:ole="">
                                    <v:imagedata r:id="rId5205" o:title=""/>
                                  </v:shape>
                                  <o:OLEObject Type="Embed" ProgID="Equation.DSMT4" ShapeID="_x0000_i3659" DrawAspect="Content" ObjectID="_1686899919" r:id="rId5212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</w:t>
                              </w:r>
                            </w:p>
                            <w:p w14:paraId="38938BB0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Khi k =1 thì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(O,1)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đồng nhất.</w:t>
                              </w:r>
                            </w:p>
                            <w:p w14:paraId="0F62AD64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Khi k= –1 thì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(O,–1)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Đ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</w:t>
                              </w:r>
                            </w:p>
                            <w:p w14:paraId="57A28F9F" w14:textId="77777777" w:rsidR="00522C6A" w:rsidRPr="002B3D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ind w:left="739" w:right="-1179" w:hanging="42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(M) = 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sym w:font="Symbol" w:char="F0DB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625" w:dyaOrig="642" w14:anchorId="2BED2588">
                                  <v:shape id="_x0000_i3660" type="#_x0000_t75" style="width:31.5pt;height:32.25pt" o:ole="">
                                    <v:imagedata r:id="rId5207" o:title=""/>
                                  </v:shape>
                                  <o:OLEObject Type="Embed" ProgID="Equation.DSMT4" ShapeID="_x0000_i3660" DrawAspect="Content" ObjectID="_1686899920" r:id="rId5213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 = M </w:t>
                              </w:r>
                            </w:p>
                          </w:tc>
                          <w:tc>
                            <w:tcPr>
                              <w:tcW w:w="3434" w:type="dxa"/>
                            </w:tcPr>
                            <w:p w14:paraId="126CACBE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E2BB0AA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D255A14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848931C" wp14:editId="33405DA8">
                                    <wp:extent cx="1600878" cy="348017"/>
                                    <wp:effectExtent l="0" t="0" r="0" b="0"/>
                                    <wp:docPr id="2124573020" name="Picture 21245730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520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01746" cy="34820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CFD6F88" w14:textId="77777777" w:rsidR="00522C6A" w:rsidRPr="002C1A24" w:rsidRDefault="00522C6A" w:rsidP="00F47928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755D09F" wp14:editId="42312E64">
                                    <wp:extent cx="1943100" cy="886822"/>
                                    <wp:effectExtent l="0" t="0" r="0" b="8890"/>
                                    <wp:docPr id="84" name="Picture 84" descr="Lý thuyết Phép vị tự hay, chi tiết nhất - Toán lớp 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8" descr="Lý thuyết Phép vị tự hay, chi tiết nhất - Toán lớp 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2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45783" cy="8880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AC8C12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95BC08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5FF524F3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5A97636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CE550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A157EC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52B6B2C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F659E9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E407A7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065A8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AA94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CC0AC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AC5C71C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74691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CEFA09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F0C4E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BDC78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87" o:spid="_x0000_s1446" style="position:absolute;left:-123;top:-46;width:14161;height:1525" coordorigin="-123,-46" coordsize="14161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">
                  <v:shape id="Rectangle: Folded Corner 2124572888" o:spid="_x0000_s1447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448" type="#_x0000_t202" style="position:absolute;left:-123;top:-46;width:14161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" filled="f" stroked="f">
                    <v:textbox>
                      <w:txbxContent>
                        <w:p w14:paraId="73CD88DE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7A397A0" w14:textId="77777777" w:rsidR="00522C6A" w:rsidRPr="00FC4E6D" w:rsidRDefault="00522C6A" w:rsidP="00522C6A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EB48577" wp14:editId="6E713198">
                <wp:extent cx="6615197" cy="3713260"/>
                <wp:effectExtent l="0" t="0" r="14605" b="20955"/>
                <wp:docPr id="212457289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13260"/>
                          <a:chOff x="-12333" y="-4628"/>
                          <a:chExt cx="6513454" cy="1751854"/>
                        </a:xfrm>
                      </wpg:grpSpPr>
                      <wps:wsp>
                        <wps:cNvPr id="2124572891" name="Rectangle: Diagonal Corners Rounded 2124572891"/>
                        <wps:cNvSpPr/>
                        <wps:spPr>
                          <a:xfrm>
                            <a:off x="-9" y="-30"/>
                            <a:ext cx="6501130" cy="17472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90B8743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3A50DA80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ADB2D14" w14:textId="77777777" w:rsidR="00522C6A" w:rsidRPr="007C5E11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 </w:t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522C6A" w14:paraId="635E2B55" w14:textId="77777777" w:rsidTr="00C85DC4"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555D242B" w14:textId="77777777" w:rsidR="00522C6A" w:rsidRPr="002C1A24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1:</w:t>
                                    </w:r>
                                  </w:p>
                                  <w:p w14:paraId="71415F88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C1A24">
                                      <w:rPr>
                                        <w:position w:val="-32"/>
                                      </w:rPr>
                                      <w:object w:dxaOrig="3123" w:dyaOrig="763" w14:anchorId="79AE2698">
                                        <v:shape id="_x0000_i3661" type="#_x0000_t75" style="width:156pt;height:38.25pt" o:ole="">
                                          <v:imagedata r:id="rId5214" o:title=""/>
                                        </v:shape>
                                        <o:OLEObject Type="Embed" ProgID="Equation.DSMT4" ShapeID="_x0000_i3661" DrawAspect="Content" ObjectID="_1686899921" r:id="rId5215"/>
                                      </w:object>
                                    </w:r>
                                  </w:p>
                                  <w:p w14:paraId="73FAE368" w14:textId="77777777" w:rsidR="00522C6A" w:rsidRPr="002C1A24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7AF3087C" w14:textId="77777777" w:rsidR="00522C6A" w:rsidRPr="002C1A24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2:</w:t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Phép V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899790D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3 điểm thẳng hàng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3 điểm thẳng hàng và bảo toàn thứ tự giữa các điểm.</w:t>
                                    </w:r>
                                  </w:p>
                                  <w:p w14:paraId="12C5D93E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đt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đt song song hoặc trùng với nó, </w:t>
                                    </w:r>
                                  </w:p>
                                  <w:p w14:paraId="4B2BDA1E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T</w:t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ia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 đoạn thẳng.</w:t>
                                    </w:r>
                                  </w:p>
                                  <w:p w14:paraId="6C5B8C62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tam giác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tam giác đồng dạng với nó, </w:t>
                                    </w:r>
                                  </w:p>
                                  <w:p w14:paraId="0F25837D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B</w:t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iến góc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2D321DDD" w14:textId="77777777" w:rsidR="00522C6A" w:rsidRPr="004E12D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0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đường tròn bán kính R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tròn bán kính /k/R.</w:t>
                                    </w:r>
                                  </w:p>
                                  <w:p w14:paraId="76B07DC0" w14:textId="77777777" w:rsidR="00522C6A" w:rsidRDefault="00522C6A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BD5201D" w14:textId="77777777" w:rsidR="00522C6A" w:rsidRDefault="00522C6A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A3DF1FE" w14:textId="77777777" w:rsidR="00522C6A" w:rsidRDefault="00522C6A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79880B" w14:textId="77777777" w:rsidR="00522C6A" w:rsidRDefault="00522C6A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26507FC" w14:textId="77777777" w:rsidR="00522C6A" w:rsidRDefault="00522C6A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8EFF6EE" w14:textId="77777777" w:rsidR="00522C6A" w:rsidRDefault="00522C6A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</w:tcPr>
                                  <w:p w14:paraId="28E104FF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4D6490C" wp14:editId="6BBD273A">
                                          <wp:extent cx="1615465" cy="806206"/>
                                          <wp:effectExtent l="0" t="0" r="3810" b="0"/>
                                          <wp:docPr id="43" name="Picture 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521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16805" cy="8068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B8970D8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296C784" wp14:editId="7D70FF12">
                                          <wp:extent cx="1571574" cy="668584"/>
                                          <wp:effectExtent l="0" t="0" r="0" b="0"/>
                                          <wp:docPr id="44" name="Picture 4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521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73755" cy="6695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2BAEFE0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2F659DC" wp14:editId="6FE244BB">
                                          <wp:extent cx="1580083" cy="832783"/>
                                          <wp:effectExtent l="0" t="0" r="1270" b="5715"/>
                                          <wp:docPr id="45" name="Picture 4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521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81130" cy="8333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8914350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673A4DB" wp14:editId="2D884731">
                                          <wp:extent cx="1368032" cy="718515"/>
                                          <wp:effectExtent l="0" t="0" r="3810" b="5715"/>
                                          <wp:docPr id="46" name="Picture 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521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68769" cy="71890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7D00CDC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38A21A0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538B877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C096FB1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10EB790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CA4D644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ABCEF6F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D3A2B33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B980E02" w14:textId="77777777" w:rsidR="00522C6A" w:rsidRPr="00DD6D48" w:rsidRDefault="00522C6A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28C09936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2EB13618" w14:textId="77777777" w:rsidR="00522C6A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F7504DE" w14:textId="77777777" w:rsidR="00522C6A" w:rsidRPr="008506A5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</w:tcPr>
                                  <w:p w14:paraId="2748A3CC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26C68810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7FC266C2" w14:textId="77777777" w:rsidR="00522C6A" w:rsidRPr="008506A5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</w:tcPr>
                                  <w:p w14:paraId="5FED1EE1" w14:textId="77777777" w:rsidR="00522C6A" w:rsidRDefault="00522C6A" w:rsidP="00F47928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7A0A1E19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295E9DFD" w14:textId="77777777" w:rsidR="00522C6A" w:rsidRPr="008506A5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</w:tcPr>
                                  <w:p w14:paraId="2DDFB406" w14:textId="77777777" w:rsidR="00522C6A" w:rsidRPr="00F10929" w:rsidRDefault="00522C6A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1318FB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562D88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0C18F7A1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4E08D6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59D0E1F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533781B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936A2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5CBC9B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BC36C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8EAADD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3DC51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BDDC6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BDB409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B09BD5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56F6B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642ECF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92" name="Group 2124572892"/>
                        <wpg:cNvGrpSpPr/>
                        <wpg:grpSpPr>
                          <a:xfrm>
                            <a:off x="-12333" y="-4628"/>
                            <a:ext cx="1253319" cy="152528"/>
                            <a:chOff x="-12333" y="-4628"/>
                            <a:chExt cx="1253319" cy="152528"/>
                          </a:xfrm>
                        </wpg:grpSpPr>
                        <wps:wsp>
                          <wps:cNvPr id="2124572893" name="Rectangle: Folded Corner 212457289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94" name="TextBox 5"/>
                          <wps:cNvSpPr txBox="1"/>
                          <wps:spPr>
                            <a:xfrm>
                              <a:off x="-12333" y="-4628"/>
                              <a:ext cx="1253319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01FF046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EB48577" id="_x0000_s1449" style="width:520.9pt;height:292.4pt;mso-position-horizontal-relative:char;mso-position-vertical-relative:line" coordorigin="-123,-46" coordsize="65134,17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">
                <v:shape id="Rectangle: Diagonal Corners Rounded 2124572891" o:spid="_x0000_s1450" style="position:absolute;width:65011;height:17472;visibility:visible;mso-wrap-style:square;v-text-anchor:middle" coordsize="6501130,1747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" adj="-11796480,,5400" path="m16547,l6454863,v25553,,46267,20714,46267,46267l6501130,1730709v,9139,-7408,16547,-16547,16547l46267,1747256c20714,1747256,,1726542,,1700989l,16547c,7408,7408,,165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547,0;6454863,0;6501130,46267;6501130,1730709;6484583,1747256;46267,1747256;0,1700989;0,16547;16547,0" o:connectangles="0,0,0,0,0,0,0,0,0" textboxrect="0,0,6501130,1747256"/>
                  <v:textbox>
                    <w:txbxContent>
                      <w:p w14:paraId="290B8743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3A50DA80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ADB2D14" w14:textId="77777777" w:rsidR="00522C6A" w:rsidRPr="007C5E11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 </w:t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522C6A" w14:paraId="635E2B55" w14:textId="77777777" w:rsidTr="00C85DC4"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555D242B" w14:textId="77777777" w:rsidR="00522C6A" w:rsidRPr="002C1A24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A1343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1:</w:t>
                              </w:r>
                            </w:p>
                            <w:p w14:paraId="71415F88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C1A24">
                                <w:rPr>
                                  <w:position w:val="-32"/>
                                </w:rPr>
                                <w:object w:dxaOrig="3123" w:dyaOrig="763" w14:anchorId="79AE2698">
                                  <v:shape id="_x0000_i3661" type="#_x0000_t75" style="width:156pt;height:38.25pt" o:ole="">
                                    <v:imagedata r:id="rId5214" o:title=""/>
                                  </v:shape>
                                  <o:OLEObject Type="Embed" ProgID="Equation.DSMT4" ShapeID="_x0000_i3661" DrawAspect="Content" ObjectID="_1686899921" r:id="rId5220"/>
                                </w:object>
                              </w:r>
                            </w:p>
                            <w:p w14:paraId="73FAE368" w14:textId="77777777" w:rsidR="00522C6A" w:rsidRPr="002C1A24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7AF3087C" w14:textId="77777777" w:rsidR="00522C6A" w:rsidRPr="002C1A24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A1343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2:</w:t>
                              </w:r>
                              <w:r w:rsidRPr="00A13438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Phép V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</w:t>
                              </w:r>
                            </w:p>
                            <w:p w14:paraId="5899790D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3 điểm thẳng hàng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3 điểm thẳng hàng và bảo toàn thứ tự giữa các điểm.</w:t>
                              </w:r>
                            </w:p>
                            <w:p w14:paraId="12C5D93E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đt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đt song song hoặc trùng với nó, </w:t>
                              </w:r>
                            </w:p>
                            <w:p w14:paraId="4B2BDA1E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T</w:t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ia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tia, đoạn thẳng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 đoạn thẳng.</w:t>
                              </w:r>
                            </w:p>
                            <w:p w14:paraId="6C5B8C62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tam giác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tam giác đồng dạng với nó, </w:t>
                              </w:r>
                            </w:p>
                            <w:p w14:paraId="0F25837D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B</w:t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iến góc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2D321DDD" w14:textId="77777777" w:rsidR="00522C6A" w:rsidRPr="004E12D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đường tròn bán kính R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tròn bán kính /k/R.</w:t>
                              </w:r>
                            </w:p>
                            <w:p w14:paraId="76B07DC0" w14:textId="77777777" w:rsidR="00522C6A" w:rsidRDefault="00522C6A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BD5201D" w14:textId="77777777" w:rsidR="00522C6A" w:rsidRDefault="00522C6A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A3DF1FE" w14:textId="77777777" w:rsidR="00522C6A" w:rsidRDefault="00522C6A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79880B" w14:textId="77777777" w:rsidR="00522C6A" w:rsidRDefault="00522C6A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26507FC" w14:textId="77777777" w:rsidR="00522C6A" w:rsidRDefault="00522C6A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8EFF6EE" w14:textId="77777777" w:rsidR="00522C6A" w:rsidRDefault="00522C6A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</w:tcPr>
                            <w:p w14:paraId="28E104FF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4D6490C" wp14:editId="6BBD273A">
                                    <wp:extent cx="1615465" cy="806206"/>
                                    <wp:effectExtent l="0" t="0" r="3810" b="0"/>
                                    <wp:docPr id="43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521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16805" cy="806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B8970D8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296C784" wp14:editId="7D70FF12">
                                    <wp:extent cx="1571574" cy="668584"/>
                                    <wp:effectExtent l="0" t="0" r="0" b="0"/>
                                    <wp:docPr id="44" name="Picture 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521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73755" cy="66951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2BAEFE0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2F659DC" wp14:editId="6FE244BB">
                                    <wp:extent cx="1580083" cy="832783"/>
                                    <wp:effectExtent l="0" t="0" r="1270" b="5715"/>
                                    <wp:docPr id="45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521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81130" cy="8333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8914350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673A4DB" wp14:editId="2D884731">
                                    <wp:extent cx="1368032" cy="718515"/>
                                    <wp:effectExtent l="0" t="0" r="3810" b="5715"/>
                                    <wp:docPr id="46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52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68769" cy="71890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7D00CDC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38A21A0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538B877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C096FB1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10EB790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CA4D644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ABCEF6F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D3A2B33" w14:textId="77777777" w:rsidR="00522C6A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B980E02" w14:textId="77777777" w:rsidR="00522C6A" w:rsidRPr="00DD6D48" w:rsidRDefault="00522C6A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522C6A" w14:paraId="28C09936" w14:textId="77777777" w:rsidTr="00C85DC4">
                          <w:tc>
                            <w:tcPr>
                              <w:tcW w:w="6237" w:type="dxa"/>
                            </w:tcPr>
                            <w:p w14:paraId="2EB13618" w14:textId="77777777" w:rsidR="00522C6A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5F7504DE" w14:textId="77777777" w:rsidR="00522C6A" w:rsidRPr="008506A5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</w:tcPr>
                            <w:p w14:paraId="2748A3CC" w14:textId="77777777" w:rsidR="00522C6A" w:rsidRDefault="00522C6A" w:rsidP="00F47928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26C68810" w14:textId="77777777" w:rsidTr="00C85DC4">
                          <w:tc>
                            <w:tcPr>
                              <w:tcW w:w="6237" w:type="dxa"/>
                            </w:tcPr>
                            <w:p w14:paraId="7FC266C2" w14:textId="77777777" w:rsidR="00522C6A" w:rsidRPr="008506A5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</w:tcPr>
                            <w:p w14:paraId="5FED1EE1" w14:textId="77777777" w:rsidR="00522C6A" w:rsidRDefault="00522C6A" w:rsidP="00F47928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7A0A1E19" w14:textId="77777777" w:rsidTr="00C85DC4">
                          <w:tc>
                            <w:tcPr>
                              <w:tcW w:w="6237" w:type="dxa"/>
                            </w:tcPr>
                            <w:p w14:paraId="295E9DFD" w14:textId="77777777" w:rsidR="00522C6A" w:rsidRPr="008506A5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</w:tcPr>
                            <w:p w14:paraId="2DDFB406" w14:textId="77777777" w:rsidR="00522C6A" w:rsidRPr="00F10929" w:rsidRDefault="00522C6A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1318FB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562D88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0C18F7A1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4E08D6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59D0E1F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533781B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936A2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5CBC9B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BC36C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8EAADD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3DC51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BDDC6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BDB409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B09BD5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56F6B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642ECF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92" o:spid="_x0000_s1451" style="position:absolute;left:-123;top:-46;width:12532;height:1525" coordorigin="-123,-46" coordsize="1253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">
                  <v:shape id="Rectangle: Folded Corner 2124572893" o:spid="_x0000_s1452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453" type="#_x0000_t202" style="position:absolute;left:-123;top:-46;width:1253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" filled="f" stroked="f">
                    <v:textbox>
                      <w:txbxContent>
                        <w:p w14:paraId="601FF046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9FC99AF" w14:textId="77777777" w:rsidR="00522C6A" w:rsidRPr="00FC4E6D" w:rsidRDefault="00522C6A" w:rsidP="00522C6A">
      <w:pPr>
        <w:spacing w:line="240" w:lineRule="auto"/>
        <w:ind w:left="284"/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07888EBB" wp14:editId="1CD84ED0">
                <wp:extent cx="6615197" cy="3387256"/>
                <wp:effectExtent l="0" t="0" r="14605" b="22860"/>
                <wp:docPr id="212457289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87256"/>
                          <a:chOff x="-12333" y="-4628"/>
                          <a:chExt cx="6513454" cy="1598051"/>
                        </a:xfrm>
                      </wpg:grpSpPr>
                      <wps:wsp>
                        <wps:cNvPr id="2124572896" name="Rectangle: Diagonal Corners Rounded 7"/>
                        <wps:cNvSpPr/>
                        <wps:spPr>
                          <a:xfrm>
                            <a:off x="-9" y="-30"/>
                            <a:ext cx="6501130" cy="159345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ECBCB3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A10296C" w14:textId="77777777" w:rsidR="00522C6A" w:rsidRPr="0016269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911DA98" w14:textId="77777777" w:rsidR="00522C6A" w:rsidRPr="0016269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 </w:t>
                              </w:r>
                              <w:r w:rsidRPr="002C1A24">
                                <w:rPr>
                                  <w:b/>
                                  <w:color w:val="0000CC"/>
                                </w:rPr>
                                <w:t>Tâm vị tự của hai đường tròn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522C6A" w14:paraId="4ADF2AF1" w14:textId="77777777" w:rsidTr="00C85DC4"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2CFBC233" w14:textId="77777777" w:rsidR="00522C6A" w:rsidRPr="002C1A24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Định lí: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Với hai đường tròn bất kì luôn có một phép vị tự biến đường tròn này thành đường tròn kia.</w:t>
                                    </w:r>
                                  </w:p>
                                  <w:p w14:paraId="5155F538" w14:textId="77777777" w:rsidR="00522C6A" w:rsidRPr="002C1A24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Tâm của phép vị tự đó đgl tâm vị tự của hai đường tròn.</w:t>
                                    </w:r>
                                  </w:p>
                                  <w:p w14:paraId="69AD4540" w14:textId="77777777" w:rsidR="00522C6A" w:rsidRPr="002C1A24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Cách tìm tâm vị tự của hai đường tròn (I; R) và (I; R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):</w:t>
                                    </w:r>
                                  </w:p>
                                  <w:p w14:paraId="37469546" w14:textId="77777777" w:rsidR="00522C6A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3"/>
                                      </w:numPr>
                                      <w:ind w:left="747" w:hanging="425"/>
                                      <w:jc w:val="both"/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Trường hợp I trùng với I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29D95CEC" w14:textId="77777777" w:rsidR="00522C6A" w:rsidRPr="00C54285" w:rsidRDefault="00522C6A" w:rsidP="00AA162C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          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2238" w:dyaOrig="642" w14:anchorId="0B70BDAF">
                                        <v:shape id="_x0000_i3662" type="#_x0000_t75" style="width:111.75pt;height:32.25pt" o:ole="">
                                          <v:imagedata r:id="rId5221" o:title=""/>
                                        </v:shape>
                                        <o:OLEObject Type="Embed" ProgID="Equation.DSMT4" ShapeID="_x0000_i3662" DrawAspect="Content" ObjectID="_1686899922" r:id="rId5222"/>
                                      </w:object>
                                    </w:r>
                                  </w:p>
                                  <w:p w14:paraId="12CE8FF2" w14:textId="77777777" w:rsidR="00522C6A" w:rsidRPr="00C54285" w:rsidRDefault="00522C6A" w:rsidP="00AA162C">
                                    <w:pPr>
                                      <w:ind w:left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 </w:t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hoặc: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2360" w:dyaOrig="642" w14:anchorId="7F299958">
                                        <v:shape id="_x0000_i3663" type="#_x0000_t75" style="width:117.75pt;height:32.25pt" o:ole="">
                                          <v:imagedata r:id="rId5223" o:title=""/>
                                        </v:shape>
                                        <o:OLEObject Type="Embed" ProgID="Equation.DSMT4" ShapeID="_x0000_i3663" DrawAspect="Content" ObjectID="_1686899923" r:id="rId5224"/>
                                      </w:object>
                                    </w:r>
                                  </w:p>
                                  <w:p w14:paraId="1974F1F6" w14:textId="77777777" w:rsidR="00522C6A" w:rsidRPr="00C54285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Trường hợp I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I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R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R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367322F0" w14:textId="77777777" w:rsidR="00522C6A" w:rsidRPr="00C54285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Ta có hai tâm vị tự trong và ngoài.</w:t>
                                    </w:r>
                                  </w:p>
                                  <w:p w14:paraId="7A103058" w14:textId="77777777" w:rsidR="00522C6A" w:rsidRPr="00C54285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Trường hợp I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I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R = R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5A1B9408" w14:textId="77777777" w:rsidR="00522C6A" w:rsidRPr="00C54285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2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Tâm vị tự là trung điểm của II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6F0ADEAE" w14:textId="77777777" w:rsidR="00522C6A" w:rsidRDefault="00522C6A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F0DA902" w14:textId="77777777" w:rsidR="00522C6A" w:rsidRDefault="00522C6A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A196581" w14:textId="77777777" w:rsidR="00522C6A" w:rsidRDefault="00522C6A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B57CD0B" w14:textId="77777777" w:rsidR="00522C6A" w:rsidRDefault="00522C6A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2620E44" w14:textId="77777777" w:rsidR="00522C6A" w:rsidRDefault="00522C6A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6CA166E" w14:textId="77777777" w:rsidR="00522C6A" w:rsidRDefault="00522C6A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</w:tcPr>
                                  <w:p w14:paraId="61CB37A0" w14:textId="77777777" w:rsidR="00522C6A" w:rsidRPr="002C1A24" w:rsidRDefault="00522C6A" w:rsidP="00AA162C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4BAA28D" wp14:editId="66FAF7D4">
                                          <wp:extent cx="771525" cy="858520"/>
                                          <wp:effectExtent l="0" t="0" r="0" b="0"/>
                                          <wp:docPr id="2124573021" name="Picture 21245730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22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71525" cy="858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5025C7A" wp14:editId="06A293B5">
                                          <wp:extent cx="1924050" cy="882650"/>
                                          <wp:effectExtent l="0" t="0" r="0" b="0"/>
                                          <wp:docPr id="2124573022" name="Picture 212457302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22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4050" cy="8826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C21E1C5" w14:textId="77777777" w:rsidR="00522C6A" w:rsidRPr="00DD6D48" w:rsidRDefault="00522C6A" w:rsidP="00AA162C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6094300" wp14:editId="4C5C0BF9">
                                          <wp:extent cx="1924050" cy="922655"/>
                                          <wp:effectExtent l="0" t="0" r="0" b="0"/>
                                          <wp:docPr id="2124573023" name="Picture 212457302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22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4050" cy="92265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22C6A" w14:paraId="0BCE6D10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6E7F3A5D" w14:textId="77777777" w:rsidR="00522C6A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1EEE152" w14:textId="77777777" w:rsidR="00522C6A" w:rsidRPr="008506A5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</w:tcPr>
                                  <w:p w14:paraId="6446D10B" w14:textId="77777777" w:rsidR="00522C6A" w:rsidRDefault="00522C6A" w:rsidP="00AA162C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1C837C64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093ABF08" w14:textId="77777777" w:rsidR="00522C6A" w:rsidRPr="008506A5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</w:tcPr>
                                  <w:p w14:paraId="2DBF3C92" w14:textId="77777777" w:rsidR="00522C6A" w:rsidRDefault="00522C6A" w:rsidP="00AA162C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0FD5C9B0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7B47C983" w14:textId="77777777" w:rsidR="00522C6A" w:rsidRPr="008506A5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</w:tcPr>
                                  <w:p w14:paraId="0C0AA7D8" w14:textId="77777777" w:rsidR="00522C6A" w:rsidRPr="00F10929" w:rsidRDefault="00522C6A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7A70B9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E74E24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51A3ECC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E7F326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F67C6E1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B4589E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5C8D0AB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F9F0E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9CDF3C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2CD58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08F9A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D5F6D4B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F08AFF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112DA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9124C4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04C7A9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97" name="Group 8"/>
                        <wpg:cNvGrpSpPr/>
                        <wpg:grpSpPr>
                          <a:xfrm>
                            <a:off x="-12333" y="-4628"/>
                            <a:ext cx="1266098" cy="152528"/>
                            <a:chOff x="-12333" y="-4628"/>
                            <a:chExt cx="1266098" cy="152528"/>
                          </a:xfrm>
                        </wpg:grpSpPr>
                        <wps:wsp>
                          <wps:cNvPr id="2124572898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99" name="TextBox 5"/>
                          <wps:cNvSpPr txBox="1"/>
                          <wps:spPr>
                            <a:xfrm>
                              <a:off x="-12333" y="-4628"/>
                              <a:ext cx="12660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443969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888EBB" id="_x0000_s1454" style="width:520.9pt;height:266.7pt;mso-position-horizontal-relative:char;mso-position-vertical-relative:line" coordorigin="-123,-46" coordsize="65134,15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">
                <v:shape id="Rectangle: Diagonal Corners Rounded 7" o:spid="_x0000_s1455" style="position:absolute;width:65011;height:15934;visibility:visible;mso-wrap-style:square;v-text-anchor:middle" coordsize="6501130,15934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" adj="-11796480,,5400" path="m15090,l6458935,v23304,,42195,18891,42195,42195l6501130,1578363v,8334,-6756,15090,-15090,15090l42195,1593453c18891,1593453,,1574562,,1551258l,15090c,6756,6756,,1509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5090,0;6458935,0;6501130,42195;6501130,1578363;6486040,1593453;42195,1593453;0,1551258;0,15090;15090,0" o:connectangles="0,0,0,0,0,0,0,0,0" textboxrect="0,0,6501130,1593453"/>
                  <v:textbox>
                    <w:txbxContent>
                      <w:p w14:paraId="79ECBCB3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A10296C" w14:textId="77777777" w:rsidR="00522C6A" w:rsidRPr="0016269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2911DA98" w14:textId="77777777" w:rsidR="00522C6A" w:rsidRPr="0016269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 </w:t>
                        </w:r>
                        <w:r w:rsidRPr="002C1A24">
                          <w:rPr>
                            <w:b/>
                            <w:color w:val="0000CC"/>
                          </w:rPr>
                          <w:t>Tâm vị tự của hai đường tròn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522C6A" w14:paraId="4ADF2AF1" w14:textId="77777777" w:rsidTr="00C85DC4"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2CFBC233" w14:textId="77777777" w:rsidR="00522C6A" w:rsidRPr="002C1A24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Định lí: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Với hai đường tròn bất kì luôn có một phép vị tự biến đường tròn này thành đường tròn kia.</w:t>
                              </w:r>
                            </w:p>
                            <w:p w14:paraId="5155F538" w14:textId="77777777" w:rsidR="00522C6A" w:rsidRPr="002C1A24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Tâm của phép vị tự đó đgl tâm vị tự của hai đường tròn.</w:t>
                              </w:r>
                            </w:p>
                            <w:p w14:paraId="69AD4540" w14:textId="77777777" w:rsidR="00522C6A" w:rsidRPr="002C1A24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Cách tìm tâm vị tự của hai đường tròn (I; R) và (I; R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sym w:font="Symbol" w:char="F0A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):</w:t>
                              </w:r>
                            </w:p>
                            <w:p w14:paraId="37469546" w14:textId="77777777" w:rsidR="00522C6A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3"/>
                                </w:numPr>
                                <w:ind w:left="747" w:hanging="425"/>
                                <w:jc w:val="both"/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Trường hợp I trùng với I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29D95CEC" w14:textId="77777777" w:rsidR="00522C6A" w:rsidRPr="00C54285" w:rsidRDefault="00522C6A" w:rsidP="00AA162C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          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2238" w:dyaOrig="642" w14:anchorId="0B70BDAF">
                                  <v:shape id="_x0000_i3662" type="#_x0000_t75" style="width:111.75pt;height:32.25pt" o:ole="">
                                    <v:imagedata r:id="rId5221" o:title=""/>
                                  </v:shape>
                                  <o:OLEObject Type="Embed" ProgID="Equation.DSMT4" ShapeID="_x0000_i3662" DrawAspect="Content" ObjectID="_1686899922" r:id="rId5228"/>
                                </w:object>
                              </w:r>
                            </w:p>
                            <w:p w14:paraId="12CE8FF2" w14:textId="77777777" w:rsidR="00522C6A" w:rsidRPr="00C54285" w:rsidRDefault="00522C6A" w:rsidP="00AA162C">
                              <w:pPr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 </w:t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hoặc: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2360" w:dyaOrig="642" w14:anchorId="7F299958">
                                  <v:shape id="_x0000_i3663" type="#_x0000_t75" style="width:117.75pt;height:32.25pt" o:ole="">
                                    <v:imagedata r:id="rId5223" o:title=""/>
                                  </v:shape>
                                  <o:OLEObject Type="Embed" ProgID="Equation.DSMT4" ShapeID="_x0000_i3663" DrawAspect="Content" ObjectID="_1686899923" r:id="rId5229"/>
                                </w:object>
                              </w:r>
                            </w:p>
                            <w:p w14:paraId="1974F1F6" w14:textId="77777777" w:rsidR="00522C6A" w:rsidRPr="00C54285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Trường hợp I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I</w:t>
                              </w:r>
                              <w:r w:rsidRPr="002C1A24">
                                <w:sym w:font="Symbol" w:char="F0A2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và R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R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367322F0" w14:textId="77777777" w:rsidR="00522C6A" w:rsidRPr="00C54285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Ta có hai tâm vị tự trong và ngoài.</w:t>
                              </w:r>
                            </w:p>
                            <w:p w14:paraId="7A103058" w14:textId="77777777" w:rsidR="00522C6A" w:rsidRPr="00C54285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Trường hợp I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I</w:t>
                              </w:r>
                              <w:r w:rsidRPr="002C1A24">
                                <w:sym w:font="Symbol" w:char="F0A2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và R = R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5A1B9408" w14:textId="77777777" w:rsidR="00522C6A" w:rsidRPr="00C54285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Tâm vị tự là trung điểm của II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6F0ADEAE" w14:textId="77777777" w:rsidR="00522C6A" w:rsidRDefault="00522C6A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F0DA902" w14:textId="77777777" w:rsidR="00522C6A" w:rsidRDefault="00522C6A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A196581" w14:textId="77777777" w:rsidR="00522C6A" w:rsidRDefault="00522C6A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B57CD0B" w14:textId="77777777" w:rsidR="00522C6A" w:rsidRDefault="00522C6A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2620E44" w14:textId="77777777" w:rsidR="00522C6A" w:rsidRDefault="00522C6A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6CA166E" w14:textId="77777777" w:rsidR="00522C6A" w:rsidRDefault="00522C6A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</w:tcPr>
                            <w:p w14:paraId="61CB37A0" w14:textId="77777777" w:rsidR="00522C6A" w:rsidRPr="002C1A24" w:rsidRDefault="00522C6A" w:rsidP="00AA162C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4BAA28D" wp14:editId="66FAF7D4">
                                    <wp:extent cx="771525" cy="858520"/>
                                    <wp:effectExtent l="0" t="0" r="0" b="0"/>
                                    <wp:docPr id="2124573021" name="Picture 21245730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2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71525" cy="858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5025C7A" wp14:editId="06A293B5">
                                    <wp:extent cx="1924050" cy="882650"/>
                                    <wp:effectExtent l="0" t="0" r="0" b="0"/>
                                    <wp:docPr id="2124573022" name="Picture 21245730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2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4050" cy="882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C21E1C5" w14:textId="77777777" w:rsidR="00522C6A" w:rsidRPr="00DD6D48" w:rsidRDefault="00522C6A" w:rsidP="00AA162C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6094300" wp14:editId="4C5C0BF9">
                                    <wp:extent cx="1924050" cy="922655"/>
                                    <wp:effectExtent l="0" t="0" r="0" b="0"/>
                                    <wp:docPr id="2124573023" name="Picture 21245730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2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4050" cy="9226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22C6A" w14:paraId="0BCE6D10" w14:textId="77777777" w:rsidTr="00C85DC4">
                          <w:tc>
                            <w:tcPr>
                              <w:tcW w:w="6237" w:type="dxa"/>
                            </w:tcPr>
                            <w:p w14:paraId="6E7F3A5D" w14:textId="77777777" w:rsidR="00522C6A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21EEE152" w14:textId="77777777" w:rsidR="00522C6A" w:rsidRPr="008506A5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</w:tcPr>
                            <w:p w14:paraId="6446D10B" w14:textId="77777777" w:rsidR="00522C6A" w:rsidRDefault="00522C6A" w:rsidP="00AA162C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1C837C64" w14:textId="77777777" w:rsidTr="00C85DC4">
                          <w:tc>
                            <w:tcPr>
                              <w:tcW w:w="6237" w:type="dxa"/>
                            </w:tcPr>
                            <w:p w14:paraId="093ABF08" w14:textId="77777777" w:rsidR="00522C6A" w:rsidRPr="008506A5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</w:tcPr>
                            <w:p w14:paraId="2DBF3C92" w14:textId="77777777" w:rsidR="00522C6A" w:rsidRDefault="00522C6A" w:rsidP="00AA162C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0FD5C9B0" w14:textId="77777777" w:rsidTr="00C85DC4">
                          <w:tc>
                            <w:tcPr>
                              <w:tcW w:w="6237" w:type="dxa"/>
                            </w:tcPr>
                            <w:p w14:paraId="7B47C983" w14:textId="77777777" w:rsidR="00522C6A" w:rsidRPr="008506A5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</w:tcPr>
                            <w:p w14:paraId="0C0AA7D8" w14:textId="77777777" w:rsidR="00522C6A" w:rsidRPr="00F10929" w:rsidRDefault="00522C6A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7A70B9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E74E24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51A3ECC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E7F326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F67C6E1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B4589E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5C8D0AB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F9F0E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9CDF3C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2CD58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08F9A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D5F6D4B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F08AFF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112DA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9124C4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04C7A9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456" style="position:absolute;left:-123;top:-46;width:12660;height:1525" coordorigin="-123,-46" coordsize="12660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">
                  <v:shape id="Rectangle: Folded Corner 9" o:spid="_x0000_s1457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458" type="#_x0000_t202" style="position:absolute;left:-123;top:-46;width:12660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" filled="f" stroked="f">
                    <v:textbox>
                      <w:txbxContent>
                        <w:p w14:paraId="02443969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AA0B021" w14:textId="77777777" w:rsidR="00522C6A" w:rsidRPr="00FC4E6D" w:rsidRDefault="00522C6A" w:rsidP="00522C6A">
      <w:pPr>
        <w:spacing w:line="240" w:lineRule="auto"/>
      </w:pPr>
      <w:r w:rsidRPr="00FC4E6D">
        <w:rPr>
          <w:b/>
          <w:bCs/>
          <w:color w:val="FF0000"/>
          <w:kern w:val="24"/>
        </w:rPr>
        <w:t xml:space="preserve">   </w:t>
      </w:r>
      <w:r w:rsidRPr="00FC4E6D">
        <w:rPr>
          <w:noProof/>
        </w:rPr>
        <mc:AlternateContent>
          <mc:Choice Requires="wpg">
            <w:drawing>
              <wp:inline distT="0" distB="0" distL="0" distR="0" wp14:anchorId="315441DA" wp14:editId="086F1C32">
                <wp:extent cx="3325091" cy="509073"/>
                <wp:effectExtent l="0" t="0" r="85090" b="24765"/>
                <wp:docPr id="2124572900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124572901" name="Group 2124572901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124572902" name="Group 2124572902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124572903" name="Group 2124572903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124572904" name="Rectangle: Single Corner Snipped 2124572904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05" name="Group 2124572905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124572906" name="Group 2124572906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24572908" name="Arrow: Chevron 2124572908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8AD040A" w14:textId="77777777" w:rsidR="00522C6A" w:rsidRPr="00531501" w:rsidRDefault="00522C6A" w:rsidP="00522C6A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09" name="Group 2124572909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4572912" name="Freeform: Shape 21245729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A9EF260" w14:textId="77777777" w:rsidR="00522C6A" w:rsidRDefault="00522C6A" w:rsidP="00522C6A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14" name="Group 21245729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915" name="Freeform: Shape 21245729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16" name="Flowchart: Terminator 21245729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17" name="Flowchart: Direct Access Storage 21245729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918" name="Flowchart: Preparation 21245729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2919" name="Group 21245729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2920" name="Freeform: Shape 21245729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29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D766B97" w14:textId="77777777" w:rsidR="00522C6A" w:rsidRDefault="00522C6A" w:rsidP="00522C6A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15441DA" id="_x0000_s1459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">
                <v:group id="Group 2124572901" o:spid="_x0000_s1460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">
                  <v:group id="Group 2124572902" o:spid="_x0000_s1461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">
                    <v:group id="Group 2124572903" o:spid="_x0000_s1462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qU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">
                      <v:shape id="Rectangle: Single Corner Snipped 2124572904" o:spid="_x0000_s1463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2905" o:spid="_x0000_s1464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">
                        <v:group id="Group 2124572906" o:spid="_x0000_s1465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">
                          <v:shape id="Arrow: Chevron 2124572908" o:spid="_x0000_s1466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8AD040A" w14:textId="77777777" w:rsidR="00522C6A" w:rsidRPr="00531501" w:rsidRDefault="00522C6A" w:rsidP="00522C6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2909" o:spid="_x0000_s1467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">
                            <v:shape id="Freeform: Shape 2124572912" o:spid="_x0000_s1468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69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" filled="f" stroked="f">
                              <v:textbox style="mso-fit-shape-to-text:t">
                                <w:txbxContent>
                                  <w:p w14:paraId="6A9EF260" w14:textId="77777777" w:rsidR="00522C6A" w:rsidRDefault="00522C6A" w:rsidP="00522C6A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14" o:spid="_x0000_s1470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">
                          <v:shape id="Freeform: Shape 2124572915" o:spid="_x0000_s1471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16" o:spid="_x0000_s1472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917" o:spid="_x0000_s1473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918" o:spid="_x0000_s1474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2919" o:spid="_x0000_s1475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Muj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">
                  <v:shape id="Freeform: Shape 2124572920" o:spid="_x0000_s1476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477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" filled="f" stroked="f">
                    <v:textbox>
                      <w:txbxContent>
                        <w:p w14:paraId="1D766B97" w14:textId="77777777" w:rsidR="00522C6A" w:rsidRDefault="00522C6A" w:rsidP="00522C6A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191CEDD" w14:textId="77777777" w:rsidR="00522C6A" w:rsidRPr="00FC4E6D" w:rsidRDefault="00522C6A" w:rsidP="00522C6A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29994F08" wp14:editId="7979A777">
                <wp:extent cx="6547104" cy="1028700"/>
                <wp:effectExtent l="0" t="19050" r="25400" b="19050"/>
                <wp:docPr id="212457292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28700"/>
                          <a:chOff x="0" y="0"/>
                          <a:chExt cx="6547104" cy="983576"/>
                        </a:xfrm>
                      </wpg:grpSpPr>
                      <wps:wsp>
                        <wps:cNvPr id="212457292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59"/>
                            <a:ext cx="6547104" cy="72301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E9614E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D46B771" w14:textId="77777777" w:rsidR="00522C6A" w:rsidRPr="00486C59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3CF8362E" w14:textId="77777777" w:rsidR="00522C6A" w:rsidRPr="007B6D41" w:rsidRDefault="00522C6A" w:rsidP="00522C6A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19434B2B" w14:textId="77777777" w:rsidR="00522C6A" w:rsidRPr="00D77153" w:rsidRDefault="00522C6A" w:rsidP="00522C6A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24" name="Group 212457292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2925" name="Group 212457292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2926" name="Group 212457292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2927" name="Rectangle: Single Corner Snipped 212457292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28" name="Group 212457292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2929" name="Group 212457292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2930" name="Arrow: Chevron 212457293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56F59F2" w14:textId="77777777" w:rsidR="00522C6A" w:rsidRPr="00752D0E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752D0E">
                                          <w:rPr>
                                            <w:b/>
                                            <w:color w:val="0000CC"/>
                                          </w:rPr>
                                          <w:t>Xác định ảnh, tạo ảnh khi thực hiện phép vị tự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31" name="Group 212457293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32" name="Freeform: Shape 212457293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3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8EC6B34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34" name="Group 212457293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35" name="Freeform: Shape 212457293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36" name="Flowchart: Terminator 212457293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37" name="Flowchart: Direct Access Storage 212457293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38" name="Group 212457293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39" name="Flowchart: Preparation 212457293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4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50C7E2E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9994F08" id="_x0000_s1478" style="width:515.5pt;height:81pt;mso-position-horizontal-relative:char;mso-position-vertical-relative:line" coordsize="65471,9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">
                <v:shape id="Rectangle: Diagonal Corners Rounded 1" o:spid="_x0000_s1479" style="position:absolute;top:2605;width:65471;height:723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1985;6547104,716170;6532329,723017;112179,723017;0,671032;0,6847;14775,0" o:connectangles="0,0,0,0,0,0,0,0,0" textboxrect="0,0,6435090,1533525"/>
                  <v:textbox>
                    <w:txbxContent>
                      <w:p w14:paraId="1DE9614E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D46B771" w14:textId="77777777" w:rsidR="00522C6A" w:rsidRPr="00486C59" w:rsidRDefault="00522C6A" w:rsidP="00C93898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3CF8362E" w14:textId="77777777" w:rsidR="00522C6A" w:rsidRPr="007B6D41" w:rsidRDefault="00522C6A" w:rsidP="00522C6A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19434B2B" w14:textId="77777777" w:rsidR="00522C6A" w:rsidRPr="00D77153" w:rsidRDefault="00522C6A" w:rsidP="00522C6A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924" o:spid="_x0000_s148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">
                  <v:group id="Group 2124572925" o:spid="_x0000_s148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">
                    <v:group id="Group 2124572926" o:spid="_x0000_s148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">
                      <v:shape id="Rectangle: Single Corner Snipped 2124572927" o:spid="_x0000_s148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" path="m,l6086197,r154724,154724l6240921,447554,,447554,,xe" fillcolor="#efddf6 [663]" stroked="f" strokeweight="1.25pt">
                        <v:fill r:id="rId7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2928" o:spid="_x0000_s148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">
                        <v:group id="Group 2124572929" o:spid="_x0000_s148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">
                          <v:shape id="Arrow: Chevron 2124572930" o:spid="_x0000_s148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56F59F2" w14:textId="77777777" w:rsidR="00522C6A" w:rsidRPr="00752D0E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0000CC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752D0E">
                                    <w:rPr>
                                      <w:b/>
                                      <w:color w:val="0000CC"/>
                                    </w:rPr>
                                    <w:t>Xác định ảnh, tạo ảnh khi thực hiện phép vị tự</w:t>
                                  </w:r>
                                </w:p>
                              </w:txbxContent>
                            </v:textbox>
                          </v:shape>
                          <v:group id="Group 2124572931" o:spid="_x0000_s148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5vF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">
                            <v:shape id="Freeform: Shape 2124572932" o:spid="_x0000_s148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8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" filled="f" stroked="f">
                              <v:textbox>
                                <w:txbxContent>
                                  <w:p w14:paraId="68EC6B34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34" o:spid="_x0000_s149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Dhd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">
                          <v:shape id="Freeform: Shape 2124572935" o:spid="_x0000_s149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36" o:spid="_x0000_s149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37" o:spid="_x0000_s149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38" o:spid="_x0000_s149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">
                    <v:shape id="Flowchart: Preparation 2124572939" o:spid="_x0000_s149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9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" filled="f" stroked="f">
                      <v:shadow on="t" color="black" opacity="20971f" offset="0,2.2pt"/>
                      <v:textbox>
                        <w:txbxContent>
                          <w:p w14:paraId="450C7E2E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1B9A4EA" w14:textId="77777777" w:rsidR="00522C6A" w:rsidRPr="00E30ABC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59F87A6D" w14:textId="77777777" w:rsidR="00522C6A" w:rsidRDefault="00522C6A" w:rsidP="00522C6A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6F6CE5">
        <w:rPr>
          <w:color w:val="0000CC"/>
        </w:rPr>
        <w:t xml:space="preserve"> </w:t>
      </w:r>
      <w:r>
        <w:t xml:space="preserve">Tìm ảnh </w:t>
      </w:r>
      <w:r>
        <w:rPr>
          <w:position w:val="-4"/>
          <w:sz w:val="22"/>
          <w:lang w:val="vi-VN"/>
        </w:rPr>
        <w:object w:dxaOrig="300" w:dyaOrig="255" w14:anchorId="4C6E7202">
          <v:shape id="_x0000_i3664" type="#_x0000_t75" style="width:15pt;height:13.5pt" o:ole="">
            <v:imagedata r:id="rId5230" o:title=""/>
          </v:shape>
          <o:OLEObject Type="Embed" ProgID="Equation.DSMT4" ShapeID="_x0000_i3664" DrawAspect="Content" ObjectID="_1686897874" r:id="rId5231"/>
        </w:object>
      </w:r>
      <w:r>
        <w:rPr>
          <w:rFonts w:eastAsia="Times New Roman"/>
        </w:rPr>
        <w:t xml:space="preserve"> của điểm </w:t>
      </w:r>
      <w:r>
        <w:rPr>
          <w:position w:val="-14"/>
          <w:sz w:val="22"/>
          <w:lang w:val="vi-VN"/>
        </w:rPr>
        <w:object w:dxaOrig="780" w:dyaOrig="405" w14:anchorId="4418A4B9">
          <v:shape id="_x0000_i3665" type="#_x0000_t75" style="width:39pt;height:20.25pt" o:ole="">
            <v:imagedata r:id="rId5232" o:title=""/>
          </v:shape>
          <o:OLEObject Type="Embed" ProgID="Equation.DSMT4" ShapeID="_x0000_i3665" DrawAspect="Content" ObjectID="_1686897875" r:id="rId5233"/>
        </w:object>
      </w:r>
      <w:r>
        <w:rPr>
          <w:rFonts w:eastAsia="Times New Roman"/>
        </w:rPr>
        <w:t xml:space="preserve">qua phép vị tự tâm </w:t>
      </w:r>
      <w:r>
        <w:rPr>
          <w:position w:val="-14"/>
          <w:sz w:val="22"/>
          <w:lang w:val="vi-VN"/>
        </w:rPr>
        <w:object w:dxaOrig="1320" w:dyaOrig="405" w14:anchorId="00741990">
          <v:shape id="_x0000_i3666" type="#_x0000_t75" style="width:66pt;height:20.25pt" o:ole="">
            <v:imagedata r:id="rId5234" o:title=""/>
          </v:shape>
          <o:OLEObject Type="Embed" ProgID="Equation.DSMT4" ShapeID="_x0000_i3666" DrawAspect="Content" ObjectID="_1686897876" r:id="rId5235"/>
        </w:object>
      </w:r>
      <w:r>
        <w:rPr>
          <w:rFonts w:eastAsia="Times New Roman"/>
        </w:rPr>
        <w:t xml:space="preserve"> </w:t>
      </w:r>
    </w:p>
    <w:p w14:paraId="2C7D8F9A" w14:textId="77777777" w:rsidR="00522C6A" w:rsidRPr="006F6CE5" w:rsidRDefault="00522C6A" w:rsidP="00522C6A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67FABEEA" w14:textId="77777777" w:rsidR="00522C6A" w:rsidRPr="006F6CE5" w:rsidRDefault="00522C6A" w:rsidP="00522C6A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 w:rsidRPr="006F6CE5">
        <w:rPr>
          <w:rFonts w:eastAsia="Times New Roman"/>
        </w:rPr>
        <w:t xml:space="preserve">Ta có  </w:t>
      </w:r>
      <w:r w:rsidRPr="006F6CE5">
        <w:rPr>
          <w:rFonts w:eastAsia="Times New Roman"/>
          <w:position w:val="-16"/>
          <w:lang w:val="vi-VN"/>
        </w:rPr>
        <w:object w:dxaOrig="1380" w:dyaOrig="405" w14:anchorId="01056050">
          <v:shape id="_x0000_i3667" type="#_x0000_t75" style="width:69.75pt;height:20.25pt" o:ole="">
            <v:imagedata r:id="rId5236" o:title=""/>
          </v:shape>
          <o:OLEObject Type="Embed" ProgID="Equation.DSMT4" ShapeID="_x0000_i3667" DrawAspect="Content" ObjectID="_1686897877" r:id="rId5237"/>
        </w:object>
      </w:r>
    </w:p>
    <w:p w14:paraId="197B0B26" w14:textId="77777777" w:rsidR="00522C6A" w:rsidRPr="006F6CE5" w:rsidRDefault="00522C6A" w:rsidP="00522C6A">
      <w:pPr>
        <w:tabs>
          <w:tab w:val="left" w:pos="3375"/>
        </w:tabs>
        <w:spacing w:after="0" w:line="240" w:lineRule="auto"/>
        <w:ind w:left="284" w:right="-48"/>
        <w:jc w:val="both"/>
      </w:pPr>
      <w:r w:rsidRPr="006F6CE5">
        <w:rPr>
          <w:rFonts w:eastAsia="Times New Roman"/>
          <w:position w:val="-34"/>
          <w:lang w:val="vi-VN"/>
        </w:rPr>
        <w:object w:dxaOrig="3660" w:dyaOrig="795" w14:anchorId="464C9CFA">
          <v:shape id="_x0000_i3668" type="#_x0000_t75" style="width:183pt;height:39.75pt" o:ole="">
            <v:imagedata r:id="rId5238" o:title=""/>
          </v:shape>
          <o:OLEObject Type="Embed" ProgID="Equation.DSMT4" ShapeID="_x0000_i3668" DrawAspect="Content" ObjectID="_1686897878" r:id="rId5239"/>
        </w:object>
      </w:r>
    </w:p>
    <w:p w14:paraId="2067791D" w14:textId="77777777" w:rsidR="00522C6A" w:rsidRPr="008A0A23" w:rsidRDefault="00522C6A" w:rsidP="00522C6A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2:</w:t>
      </w:r>
      <w:r w:rsidRPr="006F6CE5">
        <w:rPr>
          <w:color w:val="0000CC"/>
        </w:rPr>
        <w:t xml:space="preserve"> </w:t>
      </w:r>
      <w:r w:rsidRPr="008A0A23">
        <w:t xml:space="preserve">Cho </w:t>
      </w:r>
      <w:r>
        <w:rPr>
          <w:position w:val="-16"/>
        </w:rPr>
        <w:object w:dxaOrig="2760" w:dyaOrig="465" w14:anchorId="042F05D7">
          <v:shape id="_x0000_i3669" type="#_x0000_t75" style="width:138pt;height:23.25pt" o:ole="">
            <v:imagedata r:id="rId5240" o:title=""/>
          </v:shape>
          <o:OLEObject Type="Embed" ProgID="Equation.DSMT4" ShapeID="_x0000_i3669" DrawAspect="Content" ObjectID="_1686897879" r:id="rId5241"/>
        </w:object>
      </w:r>
      <w:r w:rsidRPr="008A0A23">
        <w:t xml:space="preserve">, phép vị tâm </w:t>
      </w:r>
      <w:r>
        <w:rPr>
          <w:position w:val="-4"/>
        </w:rPr>
        <w:object w:dxaOrig="180" w:dyaOrig="255" w14:anchorId="1AFFBA43">
          <v:shape id="_x0000_i3670" type="#_x0000_t75" style="width:9pt;height:13.5pt" o:ole="">
            <v:imagedata r:id="rId5242" o:title=""/>
          </v:shape>
          <o:OLEObject Type="Embed" ProgID="Equation.DSMT4" ShapeID="_x0000_i3670" DrawAspect="Content" ObjectID="_1686897880" r:id="rId5243"/>
        </w:object>
      </w:r>
      <w:r w:rsidRPr="008A0A23">
        <w:t xml:space="preserve"> biến điểm </w:t>
      </w:r>
      <w:r>
        <w:rPr>
          <w:position w:val="-6"/>
        </w:rPr>
        <w:object w:dxaOrig="315" w:dyaOrig="285" w14:anchorId="5F9955CF">
          <v:shape id="_x0000_i3671" type="#_x0000_t75" style="width:15.75pt;height:13.5pt" o:ole="">
            <v:imagedata r:id="rId5244" o:title=""/>
          </v:shape>
          <o:OLEObject Type="Embed" ProgID="Equation.DSMT4" ShapeID="_x0000_i3671" DrawAspect="Content" ObjectID="_1686897881" r:id="rId5245"/>
        </w:object>
      </w:r>
      <w:r w:rsidRPr="008A0A23">
        <w:rPr>
          <w:rFonts w:eastAsia="Times New Roman"/>
        </w:rPr>
        <w:t xml:space="preserve">thành </w:t>
      </w:r>
      <w:r>
        <w:rPr>
          <w:position w:val="-6"/>
        </w:rPr>
        <w:object w:dxaOrig="360" w:dyaOrig="285" w14:anchorId="187DCC41">
          <v:shape id="_x0000_i3672" type="#_x0000_t75" style="width:18pt;height:13.5pt" o:ole="">
            <v:imagedata r:id="rId5246" o:title=""/>
          </v:shape>
          <o:OLEObject Type="Embed" ProgID="Equation.DSMT4" ShapeID="_x0000_i3672" DrawAspect="Content" ObjectID="_1686897882" r:id="rId5247"/>
        </w:object>
      </w:r>
      <w:r w:rsidRPr="008A0A23">
        <w:t xml:space="preserve"> có hệ số </w:t>
      </w:r>
      <w:r>
        <w:rPr>
          <w:position w:val="-6"/>
        </w:rPr>
        <w:object w:dxaOrig="195" w:dyaOrig="285" w14:anchorId="2D119C3A">
          <v:shape id="_x0000_i3673" type="#_x0000_t75" style="width:9.75pt;height:13.5pt" o:ole="">
            <v:imagedata r:id="rId5248" o:title=""/>
          </v:shape>
          <o:OLEObject Type="Embed" ProgID="Equation.DSMT4" ShapeID="_x0000_i3673" DrawAspect="Content" ObjectID="_1686897883" r:id="rId5249"/>
        </w:object>
      </w:r>
      <w:r w:rsidRPr="008A0A23">
        <w:t xml:space="preserve"> bằng bao nhiêu?</w:t>
      </w:r>
    </w:p>
    <w:p w14:paraId="3C9E0BE0" w14:textId="77777777" w:rsidR="00522C6A" w:rsidRPr="006F6CE5" w:rsidRDefault="00522C6A" w:rsidP="00522C6A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163A6F03" w14:textId="77777777" w:rsidR="00522C6A" w:rsidRDefault="00522C6A" w:rsidP="00522C6A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>
        <w:rPr>
          <w:rFonts w:eastAsia="Times New Roman"/>
        </w:rPr>
        <w:t xml:space="preserve">Ta có </w:t>
      </w:r>
      <w:r>
        <w:rPr>
          <w:rFonts w:eastAsia="Times New Roman"/>
          <w:position w:val="-14"/>
          <w:lang w:val="vi-VN"/>
        </w:rPr>
        <w:object w:dxaOrig="1920" w:dyaOrig="420" w14:anchorId="17A322E8">
          <v:shape id="_x0000_i3674" type="#_x0000_t75" style="width:96.75pt;height:21pt" o:ole="">
            <v:imagedata r:id="rId5250" o:title=""/>
          </v:shape>
          <o:OLEObject Type="Embed" ProgID="Equation.DSMT4" ShapeID="_x0000_i3674" DrawAspect="Content" ObjectID="_1686897884" r:id="rId5251"/>
        </w:object>
      </w:r>
      <w:r>
        <w:rPr>
          <w:rFonts w:eastAsia="Times New Roman"/>
        </w:rPr>
        <w:t xml:space="preserve">; </w:t>
      </w:r>
      <w:r>
        <w:rPr>
          <w:rFonts w:eastAsia="Times New Roman"/>
          <w:position w:val="-6"/>
          <w:lang w:val="vi-VN"/>
        </w:rPr>
        <w:object w:dxaOrig="2295" w:dyaOrig="360" w14:anchorId="687EDCD8">
          <v:shape id="_x0000_i3675" type="#_x0000_t75" style="width:114.75pt;height:18pt" o:ole="">
            <v:imagedata r:id="rId5252" o:title=""/>
          </v:shape>
          <o:OLEObject Type="Embed" ProgID="Equation.DSMT4" ShapeID="_x0000_i3675" DrawAspect="Content" ObjectID="_1686897885" r:id="rId5253"/>
        </w:object>
      </w:r>
      <w:r>
        <w:rPr>
          <w:rFonts w:eastAsia="Times New Roman"/>
        </w:rPr>
        <w:t xml:space="preserve">.  </w:t>
      </w:r>
    </w:p>
    <w:p w14:paraId="5AC18960" w14:textId="77777777" w:rsidR="00522C6A" w:rsidRPr="008A0A23" w:rsidRDefault="00522C6A" w:rsidP="00522C6A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3:</w:t>
      </w:r>
      <w:r w:rsidRPr="006F6CE5">
        <w:rPr>
          <w:color w:val="0000CC"/>
        </w:rPr>
        <w:t xml:space="preserve"> </w:t>
      </w:r>
      <w:r w:rsidRPr="008A0A23">
        <w:t xml:space="preserve">Cho </w:t>
      </w:r>
      <w:r>
        <w:rPr>
          <w:position w:val="-16"/>
        </w:rPr>
        <w:object w:dxaOrig="1965" w:dyaOrig="465" w14:anchorId="65EB3E02">
          <v:shape id="_x0000_i3676" type="#_x0000_t75" style="width:97.5pt;height:23.25pt" o:ole="">
            <v:imagedata r:id="rId5254" o:title=""/>
          </v:shape>
          <o:OLEObject Type="Embed" ProgID="Equation.DSMT4" ShapeID="_x0000_i3676" DrawAspect="Content" ObjectID="_1686897886" r:id="rId5255"/>
        </w:object>
      </w:r>
      <w:r w:rsidRPr="008A0A23">
        <w:t xml:space="preserve">. Tìm tâm </w:t>
      </w:r>
      <w:r>
        <w:rPr>
          <w:position w:val="-4"/>
        </w:rPr>
        <w:object w:dxaOrig="180" w:dyaOrig="255" w14:anchorId="0CB6B004">
          <v:shape id="_x0000_i3677" type="#_x0000_t75" style="width:9pt;height:13.5pt" o:ole="">
            <v:imagedata r:id="rId5242" o:title=""/>
          </v:shape>
          <o:OLEObject Type="Embed" ProgID="Equation.DSMT4" ShapeID="_x0000_i3677" DrawAspect="Content" ObjectID="_1686897887" r:id="rId5256"/>
        </w:object>
      </w:r>
      <w:r w:rsidRPr="008A0A23">
        <w:t xml:space="preserve"> phép vị  biến điểm </w:t>
      </w:r>
      <w:r>
        <w:rPr>
          <w:position w:val="-6"/>
        </w:rPr>
        <w:object w:dxaOrig="315" w:dyaOrig="285" w14:anchorId="578B4266">
          <v:shape id="_x0000_i3678" type="#_x0000_t75" style="width:15.75pt;height:13.5pt" o:ole="">
            <v:imagedata r:id="rId5244" o:title=""/>
          </v:shape>
          <o:OLEObject Type="Embed" ProgID="Equation.DSMT4" ShapeID="_x0000_i3678" DrawAspect="Content" ObjectID="_1686897888" r:id="rId5257"/>
        </w:object>
      </w:r>
      <w:r w:rsidRPr="008A0A23">
        <w:rPr>
          <w:rFonts w:eastAsia="Times New Roman"/>
        </w:rPr>
        <w:t xml:space="preserve">thành </w:t>
      </w:r>
      <w:r>
        <w:rPr>
          <w:position w:val="-6"/>
        </w:rPr>
        <w:object w:dxaOrig="360" w:dyaOrig="285" w14:anchorId="147F1EB2">
          <v:shape id="_x0000_i3679" type="#_x0000_t75" style="width:18pt;height:13.5pt" o:ole="">
            <v:imagedata r:id="rId5246" o:title=""/>
          </v:shape>
          <o:OLEObject Type="Embed" ProgID="Equation.DSMT4" ShapeID="_x0000_i3679" DrawAspect="Content" ObjectID="_1686897889" r:id="rId5258"/>
        </w:object>
      </w:r>
      <w:r w:rsidRPr="008A0A23">
        <w:t xml:space="preserve"> có hệ số </w:t>
      </w:r>
      <w:r>
        <w:rPr>
          <w:position w:val="-6"/>
        </w:rPr>
        <w:object w:dxaOrig="555" w:dyaOrig="285" w14:anchorId="6BC94BC2">
          <v:shape id="_x0000_i3680" type="#_x0000_t75" style="width:27.75pt;height:13.5pt" o:ole="">
            <v:imagedata r:id="rId5259" o:title=""/>
          </v:shape>
          <o:OLEObject Type="Embed" ProgID="Equation.DSMT4" ShapeID="_x0000_i3680" DrawAspect="Content" ObjectID="_1686897890" r:id="rId5260"/>
        </w:object>
      </w:r>
      <w:r w:rsidRPr="008A0A23">
        <w:t>.</w:t>
      </w:r>
    </w:p>
    <w:p w14:paraId="4DC0060F" w14:textId="77777777" w:rsidR="00522C6A" w:rsidRPr="006F6CE5" w:rsidRDefault="00522C6A" w:rsidP="00522C6A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5AB553A6" w14:textId="77777777" w:rsidR="00522C6A" w:rsidRDefault="00522C6A" w:rsidP="00522C6A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>
        <w:rPr>
          <w:rFonts w:eastAsia="Times New Roman"/>
        </w:rPr>
        <w:t xml:space="preserve">Ta có  </w:t>
      </w:r>
      <w:r>
        <w:rPr>
          <w:rFonts w:eastAsia="Times New Roman"/>
          <w:position w:val="-16"/>
          <w:lang w:val="vi-VN"/>
        </w:rPr>
        <w:object w:dxaOrig="1545" w:dyaOrig="405" w14:anchorId="246C3B0D">
          <v:shape id="_x0000_i3681" type="#_x0000_t75" style="width:77.25pt;height:20.25pt" o:ole="">
            <v:imagedata r:id="rId5261" o:title=""/>
          </v:shape>
          <o:OLEObject Type="Embed" ProgID="Equation.DSMT4" ShapeID="_x0000_i3681" DrawAspect="Content" ObjectID="_1686897891" r:id="rId5262"/>
        </w:object>
      </w:r>
    </w:p>
    <w:p w14:paraId="7956FE36" w14:textId="77777777" w:rsidR="00522C6A" w:rsidRDefault="00522C6A" w:rsidP="00522C6A">
      <w:pPr>
        <w:pStyle w:val="NoSpacing"/>
        <w:ind w:left="284"/>
        <w:rPr>
          <w:rFonts w:eastAsiaTheme="minorHAnsi"/>
          <w:color w:val="FF0000"/>
        </w:rPr>
      </w:pPr>
      <w:r>
        <w:rPr>
          <w:position w:val="-34"/>
          <w:lang w:val="vi-VN"/>
        </w:rPr>
        <w:object w:dxaOrig="4950" w:dyaOrig="795" w14:anchorId="67223903">
          <v:shape id="_x0000_i3682" type="#_x0000_t75" style="width:247.5pt;height:39.75pt" o:ole="">
            <v:imagedata r:id="rId5263" o:title=""/>
          </v:shape>
          <o:OLEObject Type="Embed" ProgID="Equation.DSMT4" ShapeID="_x0000_i3682" DrawAspect="Content" ObjectID="_1686897892" r:id="rId5264"/>
        </w:object>
      </w:r>
    </w:p>
    <w:p w14:paraId="196367F0" w14:textId="77777777" w:rsidR="00522C6A" w:rsidRDefault="00522C6A" w:rsidP="00522C6A">
      <w:pPr>
        <w:pStyle w:val="NoSpacing"/>
        <w:ind w:left="284"/>
        <w:rPr>
          <w:color w:val="FF0000"/>
        </w:rPr>
      </w:pPr>
    </w:p>
    <w:p w14:paraId="159721A8" w14:textId="77777777" w:rsidR="00522C6A" w:rsidRPr="008A0A23" w:rsidRDefault="00522C6A" w:rsidP="00522C6A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>Câu 4:</w:t>
      </w:r>
      <w:r w:rsidRPr="006F6CE5">
        <w:rPr>
          <w:color w:val="0000CC"/>
        </w:rPr>
        <w:t xml:space="preserve"> </w:t>
      </w:r>
      <w:r w:rsidRPr="008A0A23">
        <w:rPr>
          <w:rFonts w:eastAsia="Times New Roman"/>
        </w:rPr>
        <w:t xml:space="preserve">Cho ba điểm </w:t>
      </w:r>
      <w:r>
        <w:rPr>
          <w:position w:val="-14"/>
          <w:sz w:val="22"/>
        </w:rPr>
        <w:object w:dxaOrig="2250" w:dyaOrig="375" w14:anchorId="26F21962">
          <v:shape id="_x0000_i3683" type="#_x0000_t75" style="width:112.5pt;height:19.5pt" o:ole="">
            <v:imagedata r:id="rId5265" o:title=""/>
          </v:shape>
          <o:OLEObject Type="Embed" ProgID="Equation.DSMT4" ShapeID="_x0000_i3683" DrawAspect="Content" ObjectID="_1686897893" r:id="rId5266"/>
        </w:object>
      </w:r>
      <w:r w:rsidRPr="008A0A23">
        <w:rPr>
          <w:rFonts w:eastAsia="Times New Roman"/>
        </w:rPr>
        <w:t>. Tồn tại hay không tồn tại một phép vị tự tâm A tỉ số k để biến B thành C?</w:t>
      </w:r>
    </w:p>
    <w:p w14:paraId="61F2D7BC" w14:textId="77777777" w:rsidR="00522C6A" w:rsidRPr="006F6CE5" w:rsidRDefault="00522C6A" w:rsidP="00522C6A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3C4B3FDB" w14:textId="77777777" w:rsidR="00522C6A" w:rsidRPr="007B3564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284"/>
        <w:jc w:val="both"/>
        <w:rPr>
          <w:rFonts w:eastAsia="Times New Roman"/>
        </w:rPr>
      </w:pPr>
      <w:r w:rsidRPr="007B3564">
        <w:rPr>
          <w:rFonts w:eastAsia="Times New Roman"/>
        </w:rPr>
        <w:tab/>
        <w:t xml:space="preserve">Giả sử tồn tại một phép vị tự tâm A, tỉ số k biến B thành </w:t>
      </w:r>
      <w:r w:rsidRPr="007B3564">
        <w:rPr>
          <w:rFonts w:eastAsia="MS PMincho"/>
        </w:rPr>
        <w:t>C</w:t>
      </w:r>
    </w:p>
    <w:p w14:paraId="2DDD985D" w14:textId="77777777" w:rsidR="00522C6A" w:rsidRPr="007B3564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284"/>
        <w:jc w:val="both"/>
        <w:rPr>
          <w:rFonts w:eastAsia="Times New Roman"/>
        </w:rPr>
      </w:pPr>
      <w:r w:rsidRPr="007B3564">
        <w:rPr>
          <w:rFonts w:eastAsia="Times New Roman"/>
        </w:rPr>
        <w:tab/>
        <w:t xml:space="preserve">Có </w:t>
      </w:r>
      <w:r w:rsidRPr="007B3564">
        <w:rPr>
          <w:rFonts w:eastAsia="Times New Roman"/>
          <w:position w:val="-50"/>
        </w:rPr>
        <w:object w:dxaOrig="5475" w:dyaOrig="1080" w14:anchorId="30C490A8">
          <v:shape id="_x0000_i3684" type="#_x0000_t75" style="width:274.5pt;height:54pt" o:ole="">
            <v:imagedata r:id="rId5267" o:title=""/>
          </v:shape>
          <o:OLEObject Type="Embed" ProgID="Equation.DSMT4" ShapeID="_x0000_i3684" DrawAspect="Content" ObjectID="_1686897894" r:id="rId5268"/>
        </w:object>
      </w:r>
      <w:r w:rsidRPr="007B3564">
        <w:rPr>
          <w:rFonts w:eastAsia="Times New Roman"/>
        </w:rPr>
        <w:t xml:space="preserve">(đúng). Kết luận tồn tại phép vị tự tâm A tỉ số </w:t>
      </w:r>
      <w:r w:rsidRPr="007B3564">
        <w:rPr>
          <w:rFonts w:eastAsia="Times New Roman"/>
          <w:position w:val="-20"/>
        </w:rPr>
        <w:object w:dxaOrig="675" w:dyaOrig="540" w14:anchorId="7FEE3E84">
          <v:shape id="_x0000_i3685" type="#_x0000_t75" style="width:33.75pt;height:27pt" o:ole="">
            <v:imagedata r:id="rId5269" o:title=""/>
          </v:shape>
          <o:OLEObject Type="Embed" ProgID="Equation.DSMT4" ShapeID="_x0000_i3685" DrawAspect="Content" ObjectID="_1686897895" r:id="rId5270"/>
        </w:object>
      </w:r>
      <w:r w:rsidRPr="007B3564">
        <w:rPr>
          <w:rFonts w:eastAsia="Times New Roman"/>
        </w:rPr>
        <w:t xml:space="preserve"> để biến B thành </w:t>
      </w:r>
      <w:r w:rsidRPr="007B3564">
        <w:rPr>
          <w:rFonts w:eastAsia="MS PMincho"/>
        </w:rPr>
        <w:t>C</w:t>
      </w:r>
    </w:p>
    <w:p w14:paraId="292AFF87" w14:textId="77777777" w:rsidR="00522C6A" w:rsidRDefault="00522C6A" w:rsidP="00522C6A">
      <w:pPr>
        <w:tabs>
          <w:tab w:val="left" w:pos="992"/>
        </w:tabs>
        <w:spacing w:before="120" w:after="0" w:line="276" w:lineRule="auto"/>
        <w:jc w:val="both"/>
        <w:rPr>
          <w:b/>
          <w:bCs/>
          <w:color w:val="FF0000"/>
        </w:rPr>
      </w:pPr>
      <w:r w:rsidRPr="00FC4E6D">
        <w:rPr>
          <w:color w:val="0000CC"/>
          <w:shd w:val="clear" w:color="auto" w:fill="F9FFE5"/>
        </w:rPr>
        <w:sym w:font="Wingdings" w:char="F031"/>
      </w:r>
      <w:r w:rsidRPr="005D4646">
        <w:rPr>
          <w:b/>
          <w:bCs/>
          <w:color w:val="FF0000"/>
          <w:shd w:val="clear" w:color="auto" w:fill="F9FFE5"/>
        </w:rPr>
        <w:t>_Bài tập rèn luyện</w:t>
      </w:r>
      <w:r w:rsidRPr="005D4646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44542F" w14:paraId="077F7CC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99AC6A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404" w:name="_Hlk76258189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71E144B6">
                <v:shape id="_x0000_i3686" type="#_x0000_t75" style="width:23.25pt;height:15.75pt" o:ole="">
                  <v:imagedata r:id="rId5271" o:title=""/>
                </v:shape>
                <o:OLEObject Type="Embed" ProgID="Equation.DSMT4" ShapeID="_x0000_i3686" DrawAspect="Content" ObjectID="_1686897896" r:id="rId527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840" w:dyaOrig="315" w14:anchorId="6A15F692">
                <v:shape id="_x0000_i3687" type="#_x0000_t75" style="width:42pt;height:15.75pt" o:ole="">
                  <v:imagedata r:id="rId5273" o:title=""/>
                </v:shape>
                <o:OLEObject Type="Embed" ProgID="Equation.DSMT4" ShapeID="_x0000_i3687" DrawAspect="Content" ObjectID="_1686897897" r:id="rId527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67A13400">
                <v:shape id="_x0000_i3688" type="#_x0000_t75" style="width:12pt;height:12.75pt" o:ole="">
                  <v:imagedata r:id="rId5275" o:title=""/>
                </v:shape>
                <o:OLEObject Type="Embed" ProgID="Equation.DSMT4" ShapeID="_x0000_i3688" DrawAspect="Content" ObjectID="_1686897898" r:id="rId527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2E54D298">
                <v:shape id="_x0000_i3689" type="#_x0000_t75" style="width:12pt;height:14.25pt" o:ole="">
                  <v:imagedata r:id="rId5277" o:title=""/>
                </v:shape>
                <o:OLEObject Type="Embed" ProgID="Equation.DSMT4" ShapeID="_x0000_i3689" DrawAspect="Content" ObjectID="_1686897899" r:id="rId527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071FEEF5">
                <v:shape id="_x0000_i3690" type="#_x0000_t75" style="width:27.75pt;height:14.25pt" o:ole="">
                  <v:imagedata r:id="rId5279" o:title=""/>
                </v:shape>
                <o:OLEObject Type="Embed" ProgID="Equation.DSMT4" ShapeID="_x0000_i3690" DrawAspect="Content" ObjectID="_1686897900" r:id="rId52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F785E90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915" w:dyaOrig="315" w14:anchorId="6F1EE965">
                <v:shape id="_x0000_i3691" type="#_x0000_t75" style="width:45.75pt;height:15.75pt" o:ole="">
                  <v:imagedata r:id="rId5281" o:title=""/>
                </v:shape>
                <o:OLEObject Type="Embed" ProgID="Equation.DSMT4" ShapeID="_x0000_i3691" DrawAspect="Content" ObjectID="_1686897901" r:id="rId528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915" w:dyaOrig="315" w14:anchorId="0FECB0F8">
                <v:shape id="_x0000_i3692" type="#_x0000_t75" style="width:45.75pt;height:15.75pt" o:ole="">
                  <v:imagedata r:id="rId5283" o:title=""/>
                </v:shape>
                <o:OLEObject Type="Embed" ProgID="Equation.DSMT4" ShapeID="_x0000_i3692" DrawAspect="Content" ObjectID="_1686897902" r:id="rId528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7D07E20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065" w:dyaOrig="315" w14:anchorId="064DD584">
                <v:shape id="_x0000_i3693" type="#_x0000_t75" style="width:53.25pt;height:15.75pt" o:ole="">
                  <v:imagedata r:id="rId5285" o:title=""/>
                </v:shape>
                <o:OLEObject Type="Embed" ProgID="Equation.DSMT4" ShapeID="_x0000_i3693" DrawAspect="Content" ObjectID="_1686897903" r:id="rId528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885" w:dyaOrig="315" w14:anchorId="7304DE00">
                <v:shape id="_x0000_i3694" type="#_x0000_t75" style="width:44.25pt;height:15.75pt" o:ole="">
                  <v:imagedata r:id="rId5287" o:title=""/>
                </v:shape>
                <o:OLEObject Type="Embed" ProgID="Equation.DSMT4" ShapeID="_x0000_i3694" DrawAspect="Content" ObjectID="_1686897904" r:id="rId528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48353D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350EA4" w14:textId="77777777" w:rsidR="00522C6A" w:rsidRPr="0044542F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405" w:name="_Hlk76257946"/>
            <w:bookmarkStart w:id="406" w:name="_Hlk76148073"/>
            <w:bookmarkStart w:id="407" w:name="_Hlk76067130"/>
            <w:bookmarkStart w:id="408" w:name="_Hlk76148306"/>
            <w:bookmarkStart w:id="409" w:name="_Hlk76066927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44542F" w14:paraId="4517F064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E19D0E" w14:textId="77777777" w:rsidR="00522C6A" w:rsidRPr="000B1F95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CC596EB">
                <v:shape id="_x0000_i3695" type="#_x0000_t75" style="width:23.25pt;height:16.5pt" o:ole="">
                  <v:imagedata r:id="rId5289" o:title=""/>
                </v:shape>
                <o:OLEObject Type="Embed" ProgID="Equation.DSMT4" ShapeID="_x0000_i3695" DrawAspect="Content" ObjectID="_1686897905" r:id="rId52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633B8505">
                <v:shape id="_x0000_i3696" type="#_x0000_t75" style="width:42.75pt;height:20.25pt" o:ole="">
                  <v:imagedata r:id="rId5291" o:title=""/>
                </v:shape>
                <o:OLEObject Type="Embed" ProgID="Equation.DSMT4" ShapeID="_x0000_i3696" DrawAspect="Content" ObjectID="_1686897906" r:id="rId52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</w:t>
            </w:r>
            <w:r w:rsidRPr="000B1F95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80" w:dyaOrig="405" w14:anchorId="7D6AEDE0">
                <v:shape id="_x0000_i3697" type="#_x0000_t75" style="width:24pt;height:20.25pt" o:ole="">
                  <v:imagedata r:id="rId5293" o:title=""/>
                </v:shape>
                <o:OLEObject Type="Embed" ProgID="Equation.DSMT4" ShapeID="_x0000_i3697" DrawAspect="Content" ObjectID="_1686897907" r:id="rId529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0A349B25">
                <v:shape id="_x0000_i3698" type="#_x0000_t75" style="width:48.75pt;height:20.25pt" o:ole="">
                  <v:imagedata r:id="rId5295" o:title=""/>
                </v:shape>
                <o:OLEObject Type="Embed" ProgID="Equation.DSMT4" ShapeID="_x0000_i3698" DrawAspect="Content" ObjectID="_1686897908" r:id="rId529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1F309C28">
                <v:shape id="_x0000_i3699" type="#_x0000_t75" style="width:18.75pt;height:12.75pt" o:ole="">
                  <v:imagedata r:id="rId5297" o:title=""/>
                </v:shape>
                <o:OLEObject Type="Embed" ProgID="Equation.DSMT4" ShapeID="_x0000_i3699" DrawAspect="Content" ObjectID="_1686897909" r:id="rId529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2A52EA9E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26E36979">
                <v:shape id="_x0000_i3700" type="#_x0000_t75" style="width:36.75pt;height:20.25pt" o:ole="">
                  <v:imagedata r:id="rId5299" o:title=""/>
                </v:shape>
                <o:OLEObject Type="Embed" ProgID="Equation.DSMT4" ShapeID="_x0000_i3700" DrawAspect="Content" ObjectID="_1686897910" r:id="rId530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7D52109C">
                <v:shape id="_x0000_i3701" type="#_x0000_t75" style="width:36pt;height:20.25pt" o:ole="">
                  <v:imagedata r:id="rId5301" o:title=""/>
                </v:shape>
                <o:OLEObject Type="Embed" ProgID="Equation.DSMT4" ShapeID="_x0000_i3701" DrawAspect="Content" ObjectID="_1686897911" r:id="rId530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50541FB7">
                <v:shape id="_x0000_i3702" type="#_x0000_t75" style="width:45.75pt;height:20.25pt" o:ole="">
                  <v:imagedata r:id="rId5303" o:title=""/>
                </v:shape>
                <o:OLEObject Type="Embed" ProgID="Equation.DSMT4" ShapeID="_x0000_i3702" DrawAspect="Content" ObjectID="_1686897912" r:id="rId53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465190D0">
                <v:shape id="_x0000_i3703" type="#_x0000_t75" style="width:45.75pt;height:20.25pt" o:ole="">
                  <v:imagedata r:id="rId5305" o:title=""/>
                </v:shape>
                <o:OLEObject Type="Embed" ProgID="Equation.DSMT4" ShapeID="_x0000_i3703" DrawAspect="Content" ObjectID="_1686897913" r:id="rId53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9FF82A5" w14:textId="77777777" w:rsidR="00522C6A" w:rsidRPr="0044542F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43C63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CD18D9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6DFFF3" w14:textId="77777777" w:rsidR="00522C6A" w:rsidRPr="000B1F95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3: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22D5387">
                <v:shape id="_x0000_i3704" type="#_x0000_t75" style="width:23.25pt;height:15.75pt" o:ole="">
                  <v:imagedata r:id="rId5307" o:title=""/>
                </v:shape>
                <o:OLEObject Type="Embed" ProgID="Equation.DSMT4" ShapeID="_x0000_i3704" DrawAspect="Content" ObjectID="_1686897914" r:id="rId530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5FEA4552">
                <v:shape id="_x0000_i3705" type="#_x0000_t75" style="width:45pt;height:20.25pt" o:ole="">
                  <v:imagedata r:id="rId5309" o:title=""/>
                </v:shape>
                <o:OLEObject Type="Embed" ProgID="Equation.DSMT4" ShapeID="_x0000_i3705" DrawAspect="Content" ObjectID="_1686897915" r:id="rId531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9724E7B">
                <v:shape id="_x0000_i3706" type="#_x0000_t75" style="width:12pt;height:14.25pt" o:ole="">
                  <v:imagedata r:id="rId5311" o:title=""/>
                </v:shape>
                <o:OLEObject Type="Embed" ProgID="Equation.DSMT4" ShapeID="_x0000_i3706" DrawAspect="Content" ObjectID="_1686897916" r:id="rId531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7139898A">
                <v:shape id="_x0000_i3707" type="#_x0000_t75" style="width:35.25pt;height:14.25pt" o:ole="">
                  <v:imagedata r:id="rId5313" o:title=""/>
                </v:shape>
                <o:OLEObject Type="Embed" ProgID="Equation.DSMT4" ShapeID="_x0000_i3707" DrawAspect="Content" ObjectID="_1686897917" r:id="rId531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75E7090">
                <v:shape id="_x0000_i3708" type="#_x0000_t75" style="width:12pt;height:12.75pt" o:ole="">
                  <v:imagedata r:id="rId5315" o:title=""/>
                </v:shape>
                <o:OLEObject Type="Embed" ProgID="Equation.DSMT4" ShapeID="_x0000_i3708" DrawAspect="Content" ObjectID="_1686897918" r:id="rId531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</w:t>
            </w:r>
          </w:p>
          <w:p w14:paraId="1100DC08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05" w14:anchorId="0D1120DA">
                <v:shape id="_x0000_i3709" type="#_x0000_t75" style="width:53.25pt;height:20.25pt" o:ole="">
                  <v:imagedata r:id="rId5317" o:title=""/>
                </v:shape>
                <o:OLEObject Type="Embed" ProgID="Equation.DSMT4" ShapeID="_x0000_i3709" DrawAspect="Content" ObjectID="_1686897919" r:id="rId531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65260B2F">
                <v:shape id="_x0000_i3710" type="#_x0000_t75" style="width:57pt;height:33.75pt" o:ole="">
                  <v:imagedata r:id="rId5319" o:title=""/>
                </v:shape>
                <o:OLEObject Type="Embed" ProgID="Equation.DSMT4" ShapeID="_x0000_i3710" DrawAspect="Content" ObjectID="_1686897920" r:id="rId532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905CEB5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7F87E88E">
                <v:shape id="_x0000_i3711" type="#_x0000_t75" style="width:45.75pt;height:20.25pt" o:ole="">
                  <v:imagedata r:id="rId5321" o:title=""/>
                </v:shape>
                <o:OLEObject Type="Embed" ProgID="Equation.DSMT4" ShapeID="_x0000_i3711" DrawAspect="Content" ObjectID="_1686897921" r:id="rId532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1BF191AA">
                <v:shape id="_x0000_i3712" type="#_x0000_t75" style="width:54pt;height:20.25pt" o:ole="">
                  <v:imagedata r:id="rId5323" o:title=""/>
                </v:shape>
                <o:OLEObject Type="Embed" ProgID="Equation.DSMT4" ShapeID="_x0000_i3712" DrawAspect="Content" ObjectID="_1686897922" r:id="rId5324"/>
              </w:object>
            </w:r>
          </w:p>
          <w:p w14:paraId="1ED7F19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5CD12D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386FB1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3145A1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4: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1D6DE6D3">
                <v:shape id="_x0000_i3713" type="#_x0000_t75" style="width:23.25pt;height:15.75pt" o:ole="">
                  <v:imagedata r:id="rId5325" o:title=""/>
                </v:shape>
                <o:OLEObject Type="Embed" ProgID="Equation.DSMT4" ShapeID="_x0000_i3713" DrawAspect="Content" ObjectID="_1686897923" r:id="rId532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1C3CEBBF">
                <v:shape id="_x0000_i3714" type="#_x0000_t75" style="width:20.25pt;height:20.25pt" o:ole="">
                  <v:imagedata r:id="rId5327" o:title=""/>
                </v:shape>
                <o:OLEObject Type="Embed" ProgID="Equation.DSMT4" ShapeID="_x0000_i3714" DrawAspect="Content" ObjectID="_1686897924" r:id="rId532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15" w14:anchorId="682CAF9D">
                <v:shape id="_x0000_i3715" type="#_x0000_t75" style="width:66pt;height:15.75pt" o:ole="">
                  <v:imagedata r:id="rId5329" o:title=""/>
                </v:shape>
                <o:OLEObject Type="Embed" ProgID="Equation.DSMT4" ShapeID="_x0000_i3715" DrawAspect="Content" ObjectID="_1686897925" r:id="rId53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155A00D7">
                <v:shape id="_x0000_i3716" type="#_x0000_t75" style="width:20.25pt;height:20.25pt" o:ole="">
                  <v:imagedata r:id="rId5331" o:title=""/>
                </v:shape>
                <o:OLEObject Type="Embed" ProgID="Equation.DSMT4" ShapeID="_x0000_i3716" DrawAspect="Content" ObjectID="_1686897926" r:id="rId533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8DEF3AD">
                <v:shape id="_x0000_i3717" type="#_x0000_t75" style="width:12pt;height:14.25pt" o:ole="">
                  <v:imagedata r:id="rId5333" o:title=""/>
                </v:shape>
                <o:OLEObject Type="Embed" ProgID="Equation.DSMT4" ShapeID="_x0000_i3717" DrawAspect="Content" ObjectID="_1686897927" r:id="rId533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5C36F6D5">
                <v:shape id="_x0000_i3718" type="#_x0000_t75" style="width:35.25pt;height:14.25pt" o:ole="">
                  <v:imagedata r:id="rId5335" o:title=""/>
                </v:shape>
                <o:OLEObject Type="Embed" ProgID="Equation.DSMT4" ShapeID="_x0000_i3718" DrawAspect="Content" ObjectID="_1686897928" r:id="rId533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6348E350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15" w14:anchorId="43A8320E">
                <v:shape id="_x0000_i3719" type="#_x0000_t75" style="width:66.75pt;height:15.75pt" o:ole="">
                  <v:imagedata r:id="rId5337" o:title=""/>
                </v:shape>
                <o:OLEObject Type="Embed" ProgID="Equation.DSMT4" ShapeID="_x0000_i3719" DrawAspect="Content" ObjectID="_1686897929" r:id="rId533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26951369">
                <v:shape id="_x0000_i3720" type="#_x0000_t75" style="width:68.25pt;height:15.75pt" o:ole="">
                  <v:imagedata r:id="rId5339" o:title=""/>
                </v:shape>
                <o:OLEObject Type="Embed" ProgID="Equation.DSMT4" ShapeID="_x0000_i3720" DrawAspect="Content" ObjectID="_1686897930" r:id="rId534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E456C3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15" w14:anchorId="40167232">
                <v:shape id="_x0000_i3721" type="#_x0000_t75" style="width:66pt;height:15.75pt" o:ole="">
                  <v:imagedata r:id="rId5341" o:title=""/>
                </v:shape>
                <o:OLEObject Type="Embed" ProgID="Equation.DSMT4" ShapeID="_x0000_i3721" DrawAspect="Content" ObjectID="_1686897931" r:id="rId534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3827B3D8">
                <v:shape id="_x0000_i3722" type="#_x0000_t75" style="width:68.25pt;height:15.75pt" o:ole="">
                  <v:imagedata r:id="rId5343" o:title=""/>
                </v:shape>
                <o:OLEObject Type="Embed" ProgID="Equation.DSMT4" ShapeID="_x0000_i3722" DrawAspect="Content" ObjectID="_1686897932" r:id="rId534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8569436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0C80A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72DAFE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5BFB9F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>Câu 5: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Cho hình thang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735" w:dyaOrig="285" w14:anchorId="662B2A7A">
                <v:shape id="_x0000_i3723" type="#_x0000_t75" style="width:36.75pt;height:14.25pt" o:ole="">
                  <v:imagedata r:id="rId5345" o:title=""/>
                </v:shape>
                <o:OLEObject Type="Embed" ProgID="Equation.DSMT4" ShapeID="_x0000_i3723" DrawAspect="Content" ObjectID="_1686897933" r:id="rId5346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có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405" w:dyaOrig="270" w14:anchorId="21096F53">
                <v:shape id="_x0000_i3724" type="#_x0000_t75" style="width:20.25pt;height:13.5pt" o:ole="">
                  <v:imagedata r:id="rId5347" o:title=""/>
                </v:shape>
                <o:OLEObject Type="Embed" ProgID="Equation.DSMT4" ShapeID="_x0000_i3724" DrawAspect="Content" ObjectID="_1686897934" r:id="rId5348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//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435" w:dyaOrig="285" w14:anchorId="0200974D">
                <v:shape id="_x0000_i3725" type="#_x0000_t75" style="width:21.75pt;height:14.25pt" o:ole="">
                  <v:imagedata r:id="rId5349" o:title=""/>
                </v:shape>
                <o:OLEObject Type="Embed" ProgID="Equation.DSMT4" ShapeID="_x0000_i3725" DrawAspect="Content" ObjectID="_1686897935" r:id="rId5350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195" w:dyaOrig="270" w14:anchorId="6BB917C6">
                <v:shape id="_x0000_i3726" type="#_x0000_t75" style="width:9.75pt;height:13.5pt" o:ole="">
                  <v:imagedata r:id="rId5351" o:title=""/>
                </v:shape>
                <o:OLEObject Type="Embed" ProgID="Equation.DSMT4" ShapeID="_x0000_i3726" DrawAspect="Content" ObjectID="_1686897936" r:id="rId5352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là giao điểm của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420" w:dyaOrig="285" w14:anchorId="36D1E69E">
                <v:shape id="_x0000_i3727" type="#_x0000_t75" style="width:21pt;height:14.25pt" o:ole="">
                  <v:imagedata r:id="rId5353" o:title=""/>
                </v:shape>
                <o:OLEObject Type="Embed" ProgID="Equation.DSMT4" ShapeID="_x0000_i3727" DrawAspect="Content" ObjectID="_1686897937" r:id="rId5354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465" w:dyaOrig="315" w14:anchorId="2D890428">
                <v:shape id="_x0000_i3728" type="#_x0000_t75" style="width:23.25pt;height:15.75pt" o:ole="">
                  <v:imagedata r:id="rId5355" o:title=""/>
                </v:shape>
                <o:OLEObject Type="Embed" ProgID="Equation.DSMT4" ShapeID="_x0000_i3728" DrawAspect="Content" ObjectID="_1686897938" r:id="rId5356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hai điểm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600" w:dyaOrig="315" w14:anchorId="7C713451">
                <v:shape id="_x0000_i3729" type="#_x0000_t75" style="width:30pt;height:15.75pt" o:ole="">
                  <v:imagedata r:id="rId5357" o:title=""/>
                </v:shape>
                <o:OLEObject Type="Embed" ProgID="Equation.DSMT4" ShapeID="_x0000_i3729" DrawAspect="Content" ObjectID="_1686897939" r:id="rId5358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lần lượt là trung điểm của các đoạn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330" w:dyaOrig="285" w14:anchorId="1DF0F3B3">
                <v:shape id="_x0000_i3730" type="#_x0000_t75" style="width:16.5pt;height:14.25pt" o:ole="">
                  <v:imagedata r:id="rId5359" o:title=""/>
                </v:shape>
                <o:OLEObject Type="Embed" ProgID="Equation.DSMT4" ShapeID="_x0000_i3730" DrawAspect="Content" ObjectID="_1686897940" r:id="rId5360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375" w:dyaOrig="285" w14:anchorId="3FC1DFA3">
                <v:shape id="_x0000_i3731" type="#_x0000_t75" style="width:18.75pt;height:14.25pt" o:ole="">
                  <v:imagedata r:id="rId5361" o:title=""/>
                </v:shape>
                <o:OLEObject Type="Embed" ProgID="Equation.DSMT4" ShapeID="_x0000_i3731" DrawAspect="Content" ObjectID="_1686897941" r:id="rId5362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Ảnh của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10" w:dyaOrig="285" w14:anchorId="0BAD403E">
                <v:shape id="_x0000_i3732" type="#_x0000_t75" style="width:25.5pt;height:14.25pt" o:ole="">
                  <v:imagedata r:id="rId5363" o:title=""/>
                </v:shape>
                <o:OLEObject Type="Embed" ProgID="Equation.DSMT4" ShapeID="_x0000_i3732" DrawAspect="Content" ObjectID="_1686897942" r:id="rId5364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195" w:dyaOrig="270" w14:anchorId="10863DB4">
                <v:shape id="_x0000_i3733" type="#_x0000_t75" style="width:9.75pt;height:13.5pt" o:ole="">
                  <v:imagedata r:id="rId5365" o:title=""/>
                </v:shape>
                <o:OLEObject Type="Embed" ProgID="Equation.DSMT4" ShapeID="_x0000_i3733" DrawAspect="Content" ObjectID="_1686897943" r:id="rId5366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tỷ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en-GB"/>
              </w:rPr>
              <w:object w:dxaOrig="600" w:dyaOrig="615" w14:anchorId="08F9D831">
                <v:shape id="_x0000_i3734" type="#_x0000_t75" style="width:30pt;height:30.75pt" o:ole="">
                  <v:imagedata r:id="rId5367" o:title=""/>
                </v:shape>
                <o:OLEObject Type="Embed" ProgID="Equation.DSMT4" ShapeID="_x0000_i3734" DrawAspect="Content" ObjectID="_1686897944" r:id="rId5368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là</w:t>
            </w:r>
          </w:p>
          <w:p w14:paraId="4FD0E12C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10" w:dyaOrig="285" w14:anchorId="73E7934F">
                <v:shape id="_x0000_i3735" type="#_x0000_t75" style="width:25.5pt;height:14.25pt" o:ole="">
                  <v:imagedata r:id="rId5369" o:title=""/>
                </v:shape>
                <o:OLEObject Type="Embed" ProgID="Equation.DSMT4" ShapeID="_x0000_i3735" DrawAspect="Content" ObjectID="_1686897945" r:id="rId5370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85" w:dyaOrig="285" w14:anchorId="160B30CB">
                <v:shape id="_x0000_i3736" type="#_x0000_t75" style="width:29.25pt;height:14.25pt" o:ole="">
                  <v:imagedata r:id="rId5371" o:title=""/>
                </v:shape>
                <o:OLEObject Type="Embed" ProgID="Equation.DSMT4" ShapeID="_x0000_i3736" DrawAspect="Content" ObjectID="_1686897946" r:id="rId5372"/>
              </w:object>
            </w:r>
          </w:p>
          <w:p w14:paraId="1B5B29B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40" w:dyaOrig="285" w14:anchorId="465B8F39">
                <v:shape id="_x0000_i3737" type="#_x0000_t75" style="width:27pt;height:14.25pt" o:ole="">
                  <v:imagedata r:id="rId5373" o:title=""/>
                </v:shape>
                <o:OLEObject Type="Embed" ProgID="Equation.DSMT4" ShapeID="_x0000_i3737" DrawAspect="Content" ObjectID="_1686897947" r:id="rId5374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55" w:dyaOrig="285" w14:anchorId="41924F61">
                <v:shape id="_x0000_i3738" type="#_x0000_t75" style="width:27.75pt;height:14.25pt" o:ole="">
                  <v:imagedata r:id="rId5375" o:title=""/>
                </v:shape>
                <o:OLEObject Type="Embed" ProgID="Equation.DSMT4" ShapeID="_x0000_i3738" DrawAspect="Content" ObjectID="_1686897948" r:id="rId5376"/>
              </w:object>
            </w:r>
          </w:p>
          <w:p w14:paraId="135CAF1F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B6F6FA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A2008A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C338DE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szCs w:val="24"/>
              </w:rPr>
            </w:pPr>
            <w:r w:rsidRPr="000B1F95">
              <w:rPr>
                <w:rFonts w:ascii="Chu Van An" w:eastAsia="Arial" w:hAnsi="Chu Van An" w:cs="Chu Van An"/>
                <w:b/>
                <w:color w:val="0000FF"/>
                <w:szCs w:val="24"/>
              </w:rPr>
              <w:lastRenderedPageBreak/>
              <w:t>Câu 6:</w:t>
            </w:r>
            <w:r w:rsidRPr="000B1F95">
              <w:rPr>
                <w:rFonts w:ascii="Chu Van An" w:hAnsi="Chu Van An" w:cs="Chu Van An"/>
                <w:szCs w:val="24"/>
              </w:rPr>
              <w:t xml:space="preserve">Gọi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05" w:dyaOrig="315" w14:anchorId="24FC15A1">
                <v:shape id="_x0000_i3739" type="#_x0000_t75" style="width:20.25pt;height:15.75pt" o:ole="">
                  <v:imagedata r:id="rId5377" o:title=""/>
                </v:shape>
                <o:OLEObject Type="Embed" ProgID="Equation.DSMT4" ShapeID="_x0000_i3739" DrawAspect="Content" ObjectID="_1686897949" r:id="rId537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là đường tròn ngoại tiếp hình vuông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75D68FB6">
                <v:shape id="_x0000_i3740" type="#_x0000_t75" style="width:36pt;height:14.25pt" o:ole="">
                  <v:imagedata r:id="rId5379" o:title=""/>
                </v:shape>
                <o:OLEObject Type="Embed" ProgID="Equation.DSMT4" ShapeID="_x0000_i3740" DrawAspect="Content" ObjectID="_1686897950" r:id="rId53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cạnh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25" w14:anchorId="43542B3C">
                <v:shape id="_x0000_i3741" type="#_x0000_t75" style="width:9.75pt;height:11.25pt" o:ole="">
                  <v:imagedata r:id="rId5381" o:title=""/>
                </v:shape>
                <o:OLEObject Type="Embed" ProgID="Equation.DSMT4" ShapeID="_x0000_i3741" DrawAspect="Content" ObjectID="_1686897951" r:id="rId538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0F0B68DA">
                <v:shape id="_x0000_i3742" type="#_x0000_t75" style="width:23.25pt;height:15.75pt" o:ole="">
                  <v:imagedata r:id="rId5383" o:title=""/>
                </v:shape>
                <o:OLEObject Type="Embed" ProgID="Equation.DSMT4" ShapeID="_x0000_i3742" DrawAspect="Content" ObjectID="_1686897952" r:id="rId53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05" w:dyaOrig="315" w14:anchorId="43C234AF">
                <v:shape id="_x0000_i3743" type="#_x0000_t75" style="width:20.25pt;height:15.75pt" o:ole="">
                  <v:imagedata r:id="rId5377" o:title=""/>
                </v:shape>
                <o:OLEObject Type="Embed" ProgID="Equation.DSMT4" ShapeID="_x0000_i3743" DrawAspect="Content" ObjectID="_1686897953" r:id="rId538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C6BEDFA">
                <v:shape id="_x0000_i3744" type="#_x0000_t75" style="width:12pt;height:12.75pt" o:ole="">
                  <v:imagedata r:id="rId5386" o:title=""/>
                </v:shape>
                <o:OLEObject Type="Embed" ProgID="Equation.DSMT4" ShapeID="_x0000_i3744" DrawAspect="Content" ObjectID="_1686897954" r:id="rId538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23953F7A">
                <v:shape id="_x0000_i3745" type="#_x0000_t75" style="width:35.25pt;height:14.25pt" o:ole="">
                  <v:imagedata r:id="rId5388" o:title=""/>
                </v:shape>
                <o:OLEObject Type="Embed" ProgID="Equation.DSMT4" ShapeID="_x0000_i3745" DrawAspect="Content" ObjectID="_1686897955" r:id="rId538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2FB0F2E1">
                <v:shape id="_x0000_i3746" type="#_x0000_t75" style="width:23.25pt;height:15.75pt" o:ole="">
                  <v:imagedata r:id="rId5383" o:title=""/>
                </v:shape>
                <o:OLEObject Type="Embed" ProgID="Equation.DSMT4" ShapeID="_x0000_i3746" DrawAspect="Content" ObjectID="_1686897956" r:id="rId53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bán kính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00" w:dyaOrig="255" w14:anchorId="3262671F">
                <v:shape id="_x0000_i3747" type="#_x0000_t75" style="width:15pt;height:12.75pt" o:ole="">
                  <v:imagedata r:id="rId5391" o:title=""/>
                </v:shape>
                <o:OLEObject Type="Embed" ProgID="Equation.DSMT4" ShapeID="_x0000_i3747" DrawAspect="Content" ObjectID="_1686897957" r:id="rId53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52697CB5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eastAsia="Arial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24"/>
                <w:szCs w:val="24"/>
              </w:rPr>
              <w:object w:dxaOrig="540" w:dyaOrig="675" w14:anchorId="041AF1BF">
                <v:shape id="_x0000_i3748" type="#_x0000_t75" style="width:27pt;height:33.75pt" o:ole="">
                  <v:imagedata r:id="rId5393" o:title=""/>
                </v:shape>
                <o:OLEObject Type="Embed" ProgID="Equation.DSMT4" ShapeID="_x0000_i3748" DrawAspect="Content" ObjectID="_1686897958" r:id="rId539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645" w:dyaOrig="345" w14:anchorId="18B8EBEE">
                <v:shape id="_x0000_i3749" type="#_x0000_t75" style="width:32.25pt;height:17.25pt" o:ole="">
                  <v:imagedata r:id="rId5395" o:title=""/>
                </v:shape>
                <o:OLEObject Type="Embed" ProgID="Equation.DSMT4" ShapeID="_x0000_i3749" DrawAspect="Content" ObjectID="_1686897959" r:id="rId539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345" w14:anchorId="093FBE24">
                <v:shape id="_x0000_i3750" type="#_x0000_t75" style="width:24.75pt;height:17.25pt" o:ole="">
                  <v:imagedata r:id="rId5397" o:title=""/>
                </v:shape>
                <o:OLEObject Type="Embed" ProgID="Equation.DSMT4" ShapeID="_x0000_i3750" DrawAspect="Content" ObjectID="_1686897960" r:id="rId539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645" w:dyaOrig="345" w14:anchorId="6D6E12CA">
                <v:shape id="_x0000_i3751" type="#_x0000_t75" style="width:32.25pt;height:17.25pt" o:ole="">
                  <v:imagedata r:id="rId5399" o:title=""/>
                </v:shape>
                <o:OLEObject Type="Embed" ProgID="Equation.DSMT4" ShapeID="_x0000_i3751" DrawAspect="Content" ObjectID="_1686897961" r:id="rId540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3E20080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39F2B0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DB5059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F8C9C8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szCs w:val="24"/>
              </w:rPr>
            </w:pP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>Câu 7:</w: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465" w:dyaOrig="315" w14:anchorId="32D3B390">
                <v:shape id="_x0000_i3752" type="#_x0000_t75" style="width:23.25pt;height:15.75pt" o:ole="">
                  <v:imagedata r:id="rId5401" o:title=""/>
                </v:shape>
                <o:OLEObject Type="Embed" ProgID="Equation.DSMT4" ShapeID="_x0000_i3752" DrawAspect="Content" ObjectID="_1686897962" r:id="rId5402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755" w:dyaOrig="315" w14:anchorId="7E9C6F9A">
                <v:shape id="_x0000_i3753" type="#_x0000_t75" style="width:87.75pt;height:15.75pt" o:ole="">
                  <v:imagedata r:id="rId5403" o:title=""/>
                </v:shape>
                <o:OLEObject Type="Embed" ProgID="Equation.DSMT4" ShapeID="_x0000_i3753" DrawAspect="Content" ObjectID="_1686897963" r:id="rId5404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. Tìm phương trình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70" w:dyaOrig="270" w14:anchorId="52727469">
                <v:shape id="_x0000_i3754" type="#_x0000_t75" style="width:13.5pt;height:13.5pt" o:ole="">
                  <v:imagedata r:id="rId5405" o:title=""/>
                </v:shape>
                <o:OLEObject Type="Embed" ProgID="Equation.DSMT4" ShapeID="_x0000_i3754" DrawAspect="Content" ObjectID="_1686897964" r:id="rId5406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25" w:dyaOrig="270" w14:anchorId="0BE8B797">
                <v:shape id="_x0000_i3755" type="#_x0000_t75" style="width:11.25pt;height:13.5pt" o:ole="">
                  <v:imagedata r:id="rId5407" o:title=""/>
                </v:shape>
                <o:OLEObject Type="Embed" ProgID="Equation.DSMT4" ShapeID="_x0000_i3755" DrawAspect="Content" ObjectID="_1686897965" r:id="rId5408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40" w:dyaOrig="270" w14:anchorId="79D7CE5B">
                <v:shape id="_x0000_i3756" type="#_x0000_t75" style="width:12pt;height:13.5pt" o:ole="">
                  <v:imagedata r:id="rId5409" o:title=""/>
                </v:shape>
                <o:OLEObject Type="Embed" ProgID="Equation.DSMT4" ShapeID="_x0000_i3756" DrawAspect="Content" ObjectID="_1686897966" r:id="rId5410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, tỷ số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690" w:dyaOrig="270" w14:anchorId="6714633B">
                <v:shape id="_x0000_i3757" type="#_x0000_t75" style="width:34.5pt;height:13.5pt" o:ole="">
                  <v:imagedata r:id="rId5411" o:title=""/>
                </v:shape>
                <o:OLEObject Type="Embed" ProgID="Equation.DSMT4" ShapeID="_x0000_i3757" DrawAspect="Content" ObjectID="_1686897967" r:id="rId5412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>.</w:t>
            </w:r>
          </w:p>
          <w:p w14:paraId="6861E115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575" w:dyaOrig="315" w14:anchorId="142FB71D">
                <v:shape id="_x0000_i3758" type="#_x0000_t75" style="width:78.75pt;height:15.75pt" o:ole="">
                  <v:imagedata r:id="rId5413" o:title=""/>
                </v:shape>
                <o:OLEObject Type="Embed" ProgID="Equation.DSMT4" ShapeID="_x0000_i3758" DrawAspect="Content" ObjectID="_1686897968" r:id="rId5414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605" w:dyaOrig="315" w14:anchorId="05907D80">
                <v:shape id="_x0000_i3759" type="#_x0000_t75" style="width:80.25pt;height:15.75pt" o:ole="">
                  <v:imagedata r:id="rId5415" o:title=""/>
                </v:shape>
                <o:OLEObject Type="Embed" ProgID="Equation.DSMT4" ShapeID="_x0000_i3759" DrawAspect="Content" ObjectID="_1686897969" r:id="rId5416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</w:p>
          <w:p w14:paraId="0E04E442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470" w:dyaOrig="315" w14:anchorId="132B4030">
                <v:shape id="_x0000_i3760" type="#_x0000_t75" style="width:73.5pt;height:15.75pt" o:ole="">
                  <v:imagedata r:id="rId5417" o:title=""/>
                </v:shape>
                <o:OLEObject Type="Embed" ProgID="Equation.DSMT4" ShapeID="_x0000_i3760" DrawAspect="Content" ObjectID="_1686897970" r:id="rId5418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905" w:dyaOrig="315" w14:anchorId="7D4A3D1D">
                <v:shape id="_x0000_i3761" type="#_x0000_t75" style="width:95.25pt;height:15.75pt" o:ole="">
                  <v:imagedata r:id="rId5419" o:title=""/>
                </v:shape>
                <o:OLEObject Type="Embed" ProgID="Equation.DSMT4" ShapeID="_x0000_i3761" DrawAspect="Content" ObjectID="_1686897971" r:id="rId5420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</w:p>
          <w:p w14:paraId="6CB5749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46C30A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473328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A52D9A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Cs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bCs/>
                <w:color w:val="0000FF"/>
                <w:szCs w:val="24"/>
              </w:rPr>
              <w:t>Câu 8: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24176CE9">
                <v:shape id="_x0000_i3762" type="#_x0000_t75" style="width:27.75pt;height:14.25pt" o:ole="">
                  <v:imagedata r:id="rId5421" o:title=""/>
                </v:shape>
                <o:OLEObject Type="Embed" ProgID="Equation.DSMT4" ShapeID="_x0000_i3762" DrawAspect="Content" ObjectID="_1686897972" r:id="rId542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có diện tích bằng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85" w14:anchorId="31B9E55C">
                <v:shape id="_x0000_i3763" type="#_x0000_t75" style="width:9.75pt;height:14.25pt" o:ole="">
                  <v:imagedata r:id="rId5423" o:title=""/>
                </v:shape>
                <o:OLEObject Type="Embed" ProgID="Equation.DSMT4" ShapeID="_x0000_i3763" DrawAspect="Content" ObjectID="_1686897973" r:id="rId5424"/>
              </w:objec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35" w:dyaOrig="315" w14:anchorId="43A0D589">
                <v:shape id="_x0000_i3764" type="#_x0000_t75" style="width:21.75pt;height:15.75pt" o:ole="">
                  <v:imagedata r:id="rId5425" o:title=""/>
                </v:shape>
                <o:OLEObject Type="Embed" ProgID="Equation.DSMT4" ShapeID="_x0000_i3764" DrawAspect="Content" ObjectID="_1686897974" r:id="rId542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vị tự tỷ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0C2CBDD1">
                <v:shape id="_x0000_i3765" type="#_x0000_t75" style="width:35.25pt;height:14.25pt" o:ole="">
                  <v:imagedata r:id="rId5427" o:title=""/>
                </v:shape>
                <o:OLEObject Type="Embed" ProgID="Equation.DSMT4" ShapeID="_x0000_i3765" DrawAspect="Content" ObjectID="_1686897975" r:id="rId5428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biến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2B7AB49F">
                <v:shape id="_x0000_i3766" type="#_x0000_t75" style="width:27.75pt;height:14.25pt" o:ole="">
                  <v:imagedata r:id="rId5421" o:title=""/>
                </v:shape>
                <o:OLEObject Type="Embed" ProgID="Equation.DSMT4" ShapeID="_x0000_i3766" DrawAspect="Content" ObjectID="_1686897976" r:id="rId542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thành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1D700C5C">
                <v:shape id="_x0000_i3767" type="#_x0000_t75" style="width:36pt;height:14.25pt" o:ole="">
                  <v:imagedata r:id="rId5430" o:title=""/>
                </v:shape>
                <o:OLEObject Type="Embed" ProgID="Equation.DSMT4" ShapeID="_x0000_i3767" DrawAspect="Content" ObjectID="_1686897977" r:id="rId543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. </w:t>
            </w:r>
            <w:r w:rsidRPr="000B1F95">
              <w:rPr>
                <w:rFonts w:ascii="Chu Van An" w:hAnsi="Chu Van An" w:cs="Chu Van An"/>
                <w:szCs w:val="24"/>
              </w:rPr>
              <w:t xml:space="preserve">Tính diện tích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6E96DBAB">
                <v:shape id="_x0000_i3768" type="#_x0000_t75" style="width:36pt;height:14.25pt" o:ole="">
                  <v:imagedata r:id="rId5430" o:title=""/>
                </v:shape>
                <o:OLEObject Type="Embed" ProgID="Equation.DSMT4" ShapeID="_x0000_i3768" DrawAspect="Content" ObjectID="_1686897978" r:id="rId5432"/>
              </w:object>
            </w:r>
            <w:r w:rsidRPr="000B1F95">
              <w:rPr>
                <w:rFonts w:ascii="Chu Van An" w:hAnsi="Chu Van An" w:cs="Chu Van An"/>
                <w:szCs w:val="24"/>
              </w:rPr>
              <w:t>?</w:t>
            </w:r>
          </w:p>
          <w:p w14:paraId="0FD3576C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Style w:val="Strong"/>
                <w:rFonts w:ascii="Chu Van An" w:eastAsia="Times New Roman" w:hAnsi="Chu Van An" w:cs="Chu Van An"/>
                <w:color w:val="0000FF"/>
                <w:szCs w:val="24"/>
              </w:rPr>
              <w:tab/>
            </w:r>
            <w:r w:rsidRPr="000E7B89">
              <w:rPr>
                <w:rStyle w:val="Strong"/>
                <w:rFonts w:ascii="MS PMincho" w:eastAsia="MS PMincho" w:hAnsi="MS PMincho" w:cs="Chu Van An"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Cs/>
                <w:szCs w:val="24"/>
              </w:rPr>
              <w:t xml:space="preserve"> </w:t>
            </w:r>
            <w:r w:rsidRPr="000B1F95">
              <w:rPr>
                <w:rStyle w:val="Strong"/>
                <w:rFonts w:ascii="Chu Van An" w:eastAsia="Times New Roman" w:hAnsi="Chu Van An" w:cs="Chu Van An"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color w:val="0000FF"/>
                <w:position w:val="-4"/>
                <w:szCs w:val="24"/>
              </w:rPr>
              <w:object w:dxaOrig="285" w:dyaOrig="255" w14:anchorId="2C761C71">
                <v:shape id="_x0000_i3769" type="#_x0000_t75" style="width:14.25pt;height:12.75pt" o:ole="">
                  <v:imagedata r:id="rId5433" o:title=""/>
                </v:shape>
                <o:OLEObject Type="Embed" ProgID="Equation.DSMT4" ShapeID="_x0000_i3769" DrawAspect="Content" ObjectID="_1686897979" r:id="rId5434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4A2DF57D">
                <v:shape id="_x0000_i3770" type="#_x0000_t75" style="width:21.75pt;height:15.75pt" o:ole="">
                  <v:imagedata r:id="rId5425" o:title=""/>
                </v:shape>
                <o:OLEObject Type="Embed" ProgID="Equation.DSMT4" ShapeID="_x0000_i3770" DrawAspect="Content" ObjectID="_1686897980" r:id="rId5435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color w:val="0000FF"/>
                <w:position w:val="-4"/>
                <w:szCs w:val="24"/>
              </w:rPr>
              <w:object w:dxaOrig="315" w:dyaOrig="255" w14:anchorId="602F9F77">
                <v:shape id="_x0000_i3771" type="#_x0000_t75" style="width:15.75pt;height:12.75pt" o:ole="">
                  <v:imagedata r:id="rId5436" o:title=""/>
                </v:shape>
                <o:OLEObject Type="Embed" ProgID="Equation.DSMT4" ShapeID="_x0000_i3771" DrawAspect="Content" ObjectID="_1686897981" r:id="rId5437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1E057704">
                <v:shape id="_x0000_i3772" type="#_x0000_t75" style="width:21.75pt;height:15.75pt" o:ole="">
                  <v:imagedata r:id="rId5425" o:title=""/>
                </v:shape>
                <o:OLEObject Type="Embed" ProgID="Equation.DSMT4" ShapeID="_x0000_i3772" DrawAspect="Content" ObjectID="_1686897982" r:id="rId5438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color w:val="0000FF"/>
                <w:position w:val="-6"/>
                <w:szCs w:val="24"/>
              </w:rPr>
              <w:object w:dxaOrig="195" w:dyaOrig="285" w14:anchorId="52B3A5AD">
                <v:shape id="_x0000_i3773" type="#_x0000_t75" style="width:9.75pt;height:14.25pt" o:ole="">
                  <v:imagedata r:id="rId5439" o:title=""/>
                </v:shape>
                <o:OLEObject Type="Embed" ProgID="Equation.DSMT4" ShapeID="_x0000_i3773" DrawAspect="Content" ObjectID="_1686897983" r:id="rId5440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50E7B3CA">
                <v:shape id="_x0000_i3774" type="#_x0000_t75" style="width:21.75pt;height:15.75pt" o:ole="">
                  <v:imagedata r:id="rId5425" o:title=""/>
                </v:shape>
                <o:OLEObject Type="Embed" ProgID="Equation.DSMT4" ShapeID="_x0000_i3774" DrawAspect="Content" ObjectID="_1686897984" r:id="rId5441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color w:val="0000FF"/>
                <w:position w:val="-6"/>
                <w:szCs w:val="24"/>
              </w:rPr>
              <w:object w:dxaOrig="180" w:dyaOrig="285" w14:anchorId="63E93355">
                <v:shape id="_x0000_i3775" type="#_x0000_t75" style="width:9pt;height:14.25pt" o:ole="">
                  <v:imagedata r:id="rId5442" o:title=""/>
                </v:shape>
                <o:OLEObject Type="Embed" ProgID="Equation.DSMT4" ShapeID="_x0000_i3775" DrawAspect="Content" ObjectID="_1686897985" r:id="rId5443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046333C0">
                <v:shape id="_x0000_i3776" type="#_x0000_t75" style="width:21.75pt;height:15.75pt" o:ole="">
                  <v:imagedata r:id="rId5425" o:title=""/>
                </v:shape>
                <o:OLEObject Type="Embed" ProgID="Equation.DSMT4" ShapeID="_x0000_i3776" DrawAspect="Content" ObjectID="_1686897986" r:id="rId5444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</w:p>
          <w:p w14:paraId="39CD81FB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00596C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91427F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66BBB6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9: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CC5077E">
                <v:shape id="_x0000_i3777" type="#_x0000_t75" style="width:27.75pt;height:14.25pt" o:ole="">
                  <v:imagedata r:id="rId5445" o:title=""/>
                </v:shape>
                <o:OLEObject Type="Embed" ProgID="Equation.DSMT4" ShapeID="_x0000_i3777" DrawAspect="Content" ObjectID="_1686897987" r:id="rId544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diện tích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5DBD5632">
                <v:shape id="_x0000_i3778" type="#_x0000_t75" style="width:10.5pt;height:14.25pt" o:ole="">
                  <v:imagedata r:id="rId5447" o:title=""/>
                </v:shape>
                <o:OLEObject Type="Embed" ProgID="Equation.DSMT4" ShapeID="_x0000_i3778" DrawAspect="Content" ObjectID="_1686897988" r:id="rId544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43A0ABE2">
                <v:shape id="_x0000_i3779" type="#_x0000_t75" style="width:35.25pt;height:14.25pt" o:ole="">
                  <v:imagedata r:id="rId5449" o:title=""/>
                </v:shape>
                <o:OLEObject Type="Embed" ProgID="Equation.DSMT4" ShapeID="_x0000_i3779" DrawAspect="Content" ObjectID="_1686897989" r:id="rId545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5EED047">
                <v:shape id="_x0000_i3780" type="#_x0000_t75" style="width:27.75pt;height:14.25pt" o:ole="">
                  <v:imagedata r:id="rId5451" o:title=""/>
                </v:shape>
                <o:OLEObject Type="Embed" ProgID="Equation.DSMT4" ShapeID="_x0000_i3780" DrawAspect="Content" ObjectID="_1686897990" r:id="rId545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35B8D8BC">
                <v:shape id="_x0000_i3781" type="#_x0000_t75" style="width:36pt;height:14.25pt" o:ole="">
                  <v:imagedata r:id="rId5453" o:title=""/>
                </v:shape>
                <o:OLEObject Type="Embed" ProgID="Equation.DSMT4" ShapeID="_x0000_i3781" DrawAspect="Content" ObjectID="_1686897991" r:id="rId54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diện tích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0F5F6CD5">
                <v:shape id="_x0000_i3782" type="#_x0000_t75" style="width:14.25pt;height:14.25pt" o:ole="">
                  <v:imagedata r:id="rId5455" o:title=""/>
                </v:shape>
                <o:OLEObject Type="Embed" ProgID="Equation.DSMT4" ShapeID="_x0000_i3782" DrawAspect="Content" ObjectID="_1686897992" r:id="rId545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Tỉ lệ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30" w:dyaOrig="630" w14:anchorId="5ADED442">
                <v:shape id="_x0000_i3783" type="#_x0000_t75" style="width:16.5pt;height:31.5pt" o:ole="">
                  <v:imagedata r:id="rId5457" o:title=""/>
                </v:shape>
                <o:OLEObject Type="Embed" ProgID="Equation.DSMT4" ShapeID="_x0000_i3783" DrawAspect="Content" ObjectID="_1686897993" r:id="rId545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1A3C1E52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30" w14:anchorId="3181E09D">
                <v:shape id="_x0000_i3784" type="#_x0000_t75" style="width:12pt;height:31.5pt" o:ole="">
                  <v:imagedata r:id="rId5459" o:title=""/>
                </v:shape>
                <o:OLEObject Type="Embed" ProgID="Equation.DSMT4" ShapeID="_x0000_i3784" DrawAspect="Content" ObjectID="_1686897994" r:id="rId546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5E92AB71">
                <v:shape id="_x0000_i3785" type="#_x0000_t75" style="width:16.5pt;height:12.75pt" o:ole="">
                  <v:imagedata r:id="rId5461" o:title=""/>
                </v:shape>
                <o:OLEObject Type="Embed" ProgID="Equation.DSMT4" ShapeID="_x0000_i3785" DrawAspect="Content" ObjectID="_1686897995" r:id="rId546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90" w:dyaOrig="630" w14:anchorId="3BC80809">
                <v:shape id="_x0000_i3786" type="#_x0000_t75" style="width:19.5pt;height:31.5pt" o:ole="">
                  <v:imagedata r:id="rId5463" o:title=""/>
                </v:shape>
                <o:OLEObject Type="Embed" ProgID="Equation.DSMT4" ShapeID="_x0000_i3786" DrawAspect="Content" ObjectID="_1686897996" r:id="rId546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55" w14:anchorId="03E91006">
                <v:shape id="_x0000_i3787" type="#_x0000_t75" style="width:10.5pt;height:12.75pt" o:ole="">
                  <v:imagedata r:id="rId5465" o:title=""/>
                </v:shape>
                <o:OLEObject Type="Embed" ProgID="Equation.DSMT4" ShapeID="_x0000_i3787" DrawAspect="Content" ObjectID="_1686897997" r:id="rId5466"/>
              </w:object>
            </w:r>
          </w:p>
          <w:p w14:paraId="0F63E42B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34F7D4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69CD7C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4D8E5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10: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F1865FC">
                <v:shape id="_x0000_i3788" type="#_x0000_t75" style="width:23.25pt;height:15.75pt" o:ole="">
                  <v:imagedata r:id="rId5467" o:title=""/>
                </v:shape>
                <o:OLEObject Type="Embed" ProgID="Equation.DSMT4" ShapeID="_x0000_i3788" DrawAspect="Content" ObjectID="_1686897998" r:id="rId546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055" w:dyaOrig="405" w14:anchorId="060D4A0B">
                <v:shape id="_x0000_i3789" type="#_x0000_t75" style="width:102.75pt;height:20.25pt" o:ole="">
                  <v:imagedata r:id="rId5469" o:title=""/>
                </v:shape>
                <o:OLEObject Type="Embed" ProgID="Equation.DSMT4" ShapeID="_x0000_i3789" DrawAspect="Content" ObjectID="_1686897999" r:id="rId54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46DE4523">
                <v:shape id="_x0000_i3790" type="#_x0000_t75" style="width:12pt;height:14.25pt" o:ole="">
                  <v:imagedata r:id="rId5471" o:title=""/>
                </v:shape>
                <o:OLEObject Type="Embed" ProgID="Equation.DSMT4" ShapeID="_x0000_i3790" DrawAspect="Content" ObjectID="_1686898000" r:id="rId547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2 biến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580F31F2">
                <v:shape id="_x0000_i3791" type="#_x0000_t75" style="width:21pt;height:20.25pt" o:ole="">
                  <v:imagedata r:id="rId5473" o:title=""/>
                </v:shape>
                <o:OLEObject Type="Embed" ProgID="Equation.DSMT4" ShapeID="_x0000_i3791" DrawAspect="Content" ObjectID="_1686898001" r:id="rId547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59FBEFC6">
                <v:shape id="_x0000_i3792" type="#_x0000_t75" style="width:24pt;height:20.25pt" o:ole="">
                  <v:imagedata r:id="rId5475" o:title=""/>
                </v:shape>
                <o:OLEObject Type="Embed" ProgID="Equation.DSMT4" ShapeID="_x0000_i3792" DrawAspect="Content" ObjectID="_1686898002" r:id="rId547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Phương trình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312A571F">
                <v:shape id="_x0000_i3793" type="#_x0000_t75" style="width:24pt;height:20.25pt" o:ole="">
                  <v:imagedata r:id="rId5475" o:title=""/>
                </v:shape>
                <o:OLEObject Type="Embed" ProgID="Equation.DSMT4" ShapeID="_x0000_i3793" DrawAspect="Content" ObjectID="_1686898003" r:id="rId547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1B5B4DA5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60" w:dyaOrig="360" w14:anchorId="405D1215">
                <v:shape id="_x0000_i3794" type="#_x0000_t75" style="width:78pt;height:18pt" o:ole="">
                  <v:imagedata r:id="rId5478" o:title=""/>
                </v:shape>
                <o:OLEObject Type="Embed" ProgID="Equation.DSMT4" ShapeID="_x0000_i3794" DrawAspect="Content" ObjectID="_1686898004" r:id="rId547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45" w:dyaOrig="360" w14:anchorId="4D8B96F4">
                <v:shape id="_x0000_i3795" type="#_x0000_t75" style="width:77.25pt;height:18pt" o:ole="">
                  <v:imagedata r:id="rId5480" o:title=""/>
                </v:shape>
                <o:OLEObject Type="Embed" ProgID="Equation.DSMT4" ShapeID="_x0000_i3795" DrawAspect="Content" ObjectID="_1686898005" r:id="rId548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8BE6DD6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60" w:dyaOrig="360" w14:anchorId="7F2AFAFC">
                <v:shape id="_x0000_i3796" type="#_x0000_t75" style="width:78pt;height:18pt" o:ole="">
                  <v:imagedata r:id="rId5482" o:title=""/>
                </v:shape>
                <o:OLEObject Type="Embed" ProgID="Equation.DSMT4" ShapeID="_x0000_i3796" DrawAspect="Content" ObjectID="_1686898006" r:id="rId548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60" w:dyaOrig="360" w14:anchorId="2EEB886A">
                <v:shape id="_x0000_i3797" type="#_x0000_t75" style="width:78pt;height:18pt" o:ole="">
                  <v:imagedata r:id="rId5484" o:title=""/>
                </v:shape>
                <o:OLEObject Type="Embed" ProgID="Equation.DSMT4" ShapeID="_x0000_i3797" DrawAspect="Content" ObjectID="_1686898007" r:id="rId548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C887BBD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FFE90F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E6B097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0E42AA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11: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CDD0F85">
                <v:shape id="_x0000_i3798" type="#_x0000_t75" style="width:23.25pt;height:15.75pt" o:ole="">
                  <v:imagedata r:id="rId5271" o:title=""/>
                </v:shape>
                <o:OLEObject Type="Embed" ProgID="Equation.DSMT4" ShapeID="_x0000_i3798" DrawAspect="Content" ObjectID="_1686898008" r:id="rId548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655" w:dyaOrig="360" w14:anchorId="67A91FF4">
                <v:shape id="_x0000_i3799" type="#_x0000_t75" style="width:132.75pt;height:18pt" o:ole="">
                  <v:imagedata r:id="rId5487" o:title=""/>
                </v:shape>
                <o:OLEObject Type="Embed" ProgID="Equation.DSMT4" ShapeID="_x0000_i3799" DrawAspect="Content" ObjectID="_1686898009" r:id="rId548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05" w:dyaOrig="315" w14:anchorId="5E3BCE26">
                <v:shape id="_x0000_i3800" type="#_x0000_t75" style="width:20.25pt;height:15.75pt" o:ole="">
                  <v:imagedata r:id="rId5489" o:title=""/>
                </v:shape>
                <o:OLEObject Type="Embed" ProgID="Equation.DSMT4" ShapeID="_x0000_i3800" DrawAspect="Content" ObjectID="_1686898010" r:id="rId54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55" w:dyaOrig="375" w14:anchorId="376060F8">
                <v:shape id="_x0000_i3801" type="#_x0000_t75" style="width:27.75pt;height:18.75pt" o:ole="">
                  <v:imagedata r:id="rId5491" o:title=""/>
                </v:shape>
                <o:OLEObject Type="Embed" ProgID="Equation.DSMT4" ShapeID="_x0000_i3801" DrawAspect="Content" ObjectID="_1686898011" r:id="rId54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602019AB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60" w:dyaOrig="360" w14:anchorId="0774E9C8">
                <v:shape id="_x0000_i3802" type="#_x0000_t75" style="width:138pt;height:18pt" o:ole="">
                  <v:imagedata r:id="rId5493" o:title=""/>
                </v:shape>
                <o:OLEObject Type="Embed" ProgID="Equation.DSMT4" ShapeID="_x0000_i3802" DrawAspect="Content" ObjectID="_1686898012" r:id="rId549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A85B1E0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45" w:dyaOrig="360" w14:anchorId="2B394F69">
                <v:shape id="_x0000_i3803" type="#_x0000_t75" style="width:137.25pt;height:18pt" o:ole="">
                  <v:imagedata r:id="rId5495" o:title=""/>
                </v:shape>
                <o:OLEObject Type="Embed" ProgID="Equation.DSMT4" ShapeID="_x0000_i3803" DrawAspect="Content" ObjectID="_1686898013" r:id="rId549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605C8C7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45" w:dyaOrig="360" w14:anchorId="50A839FF">
                <v:shape id="_x0000_i3804" type="#_x0000_t75" style="width:137.25pt;height:18pt" o:ole="">
                  <v:imagedata r:id="rId5497" o:title=""/>
                </v:shape>
                <o:OLEObject Type="Embed" ProgID="Equation.DSMT4" ShapeID="_x0000_i3804" DrawAspect="Content" ObjectID="_1686898014" r:id="rId549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6F42B13" w14:textId="77777777" w:rsidR="00522C6A" w:rsidRPr="00DC7322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45" w:dyaOrig="360" w14:anchorId="60C5D715">
                <v:shape id="_x0000_i3805" type="#_x0000_t75" style="width:137.25pt;height:18pt" o:ole="">
                  <v:imagedata r:id="rId5499" o:title=""/>
                </v:shape>
                <o:OLEObject Type="Embed" ProgID="Equation.DSMT4" ShapeID="_x0000_i3805" DrawAspect="Content" ObjectID="_1686898015" r:id="rId550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2534E6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bookmarkEnd w:id="404"/>
      <w:tr w:rsidR="00522C6A" w:rsidRPr="0044542F" w14:paraId="409F8F4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57C126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12: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0D92C9A">
                <v:shape id="_x0000_i3806" type="#_x0000_t75" style="width:23.25pt;height:16.5pt" o:ole="">
                  <v:imagedata r:id="rId3302" o:title=""/>
                </v:shape>
                <o:OLEObject Type="Embed" ProgID="Equation.DSMT4" ShapeID="_x0000_i3806" DrawAspect="Content" ObjectID="_1686898016" r:id="rId55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tam giác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690DFF8">
                <v:shape id="_x0000_i3807" type="#_x0000_t75" style="width:28.5pt;height:13.5pt" o:ole="">
                  <v:imagedata r:id="rId5502" o:title=""/>
                </v:shape>
                <o:OLEObject Type="Embed" ProgID="Equation.DSMT4" ShapeID="_x0000_i3807" DrawAspect="Content" ObjectID="_1686898017" r:id="rId55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vuông tại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EED06A2">
                <v:shape id="_x0000_i3808" type="#_x0000_t75" style="width:12pt;height:13.5pt" o:ole="">
                  <v:imagedata r:id="rId5504" o:title=""/>
                </v:shape>
                <o:OLEObject Type="Embed" ProgID="Equation.DSMT4" ShapeID="_x0000_i3808" DrawAspect="Content" ObjectID="_1686898018" r:id="rId55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và có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26245104">
                <v:shape id="_x0000_i3809" type="#_x0000_t75" style="width:42pt;height:20.25pt" o:ole="">
                  <v:imagedata r:id="rId5506" o:title=""/>
                </v:shape>
                <o:OLEObject Type="Embed" ProgID="Equation.DSMT4" ShapeID="_x0000_i3809" DrawAspect="Content" ObjectID="_1686898019" r:id="rId550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5A44C9F6">
                <v:shape id="_x0000_i3810" type="#_x0000_t75" style="width:36pt;height:20.25pt" o:ole="">
                  <v:imagedata r:id="rId5508" o:title=""/>
                </v:shape>
                <o:OLEObject Type="Embed" ProgID="Equation.DSMT4" ShapeID="_x0000_i3810" DrawAspect="Content" ObjectID="_1686898020" r:id="rId550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1C04D576">
                <v:shape id="_x0000_i3811" type="#_x0000_t75" style="width:51.75pt;height:20.25pt" o:ole="">
                  <v:imagedata r:id="rId5510" o:title=""/>
                </v:shape>
                <o:OLEObject Type="Embed" ProgID="Equation.DSMT4" ShapeID="_x0000_i3811" DrawAspect="Content" ObjectID="_1686898021" r:id="rId551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Gọi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810" w:dyaOrig="270" w14:anchorId="007DC359">
                <v:shape id="_x0000_i3812" type="#_x0000_t75" style="width:40.5pt;height:13.5pt" o:ole="">
                  <v:imagedata r:id="rId5512" o:title=""/>
                </v:shape>
                <o:OLEObject Type="Embed" ProgID="Equation.DSMT4" ShapeID="_x0000_i3812" DrawAspect="Content" ObjectID="_1686898022" r:id="rId551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là ảnh của </w:t>
            </w:r>
            <w:r w:rsidRPr="000B1F95">
              <w:rPr>
                <w:rFonts w:ascii="Chu Van An" w:hAnsi="Chu Van An" w:cs="Chu Van An"/>
                <w:szCs w:val="24"/>
              </w:rPr>
              <w:lastRenderedPageBreak/>
              <w:t xml:space="preserve">tam giác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3BBD8A3">
                <v:shape id="_x0000_i3813" type="#_x0000_t75" style="width:28.5pt;height:13.5pt" o:ole="">
                  <v:imagedata r:id="rId5502" o:title=""/>
                </v:shape>
                <o:OLEObject Type="Embed" ProgID="Equation.DSMT4" ShapeID="_x0000_i3813" DrawAspect="Content" ObjectID="_1686898023" r:id="rId551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phép vị tự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0872E4F9">
                <v:shape id="_x0000_i3814" type="#_x0000_t75" style="width:12pt;height:13.5pt" o:ole="">
                  <v:imagedata r:id="rId5515" o:title=""/>
                </v:shape>
                <o:OLEObject Type="Embed" ProgID="Equation.DSMT4" ShapeID="_x0000_i3814" DrawAspect="Content" ObjectID="_1686898024" r:id="rId551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tỉ số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05" w:dyaOrig="630" w14:anchorId="3AC6D7EF">
                <v:shape id="_x0000_i3815" type="#_x0000_t75" style="width:20.25pt;height:31.5pt" o:ole="">
                  <v:imagedata r:id="rId5517" o:title=""/>
                </v:shape>
                <o:OLEObject Type="Embed" ProgID="Equation.DSMT4" ShapeID="_x0000_i3815" DrawAspect="Content" ObjectID="_1686898025" r:id="rId551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Tính diện tích tam giác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810" w:dyaOrig="270" w14:anchorId="7956BD7E">
                <v:shape id="_x0000_i3816" type="#_x0000_t75" style="width:40.5pt;height:13.5pt" o:ole="">
                  <v:imagedata r:id="rId5519" o:title=""/>
                </v:shape>
                <o:OLEObject Type="Embed" ProgID="Equation.DSMT4" ShapeID="_x0000_i3816" DrawAspect="Content" ObjectID="_1686898026" r:id="rId552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099B4A2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45" w:dyaOrig="615" w14:anchorId="0FB08A88">
                <v:shape id="_x0000_i3817" type="#_x0000_t75" style="width:17.25pt;height:30.75pt" o:ole="">
                  <v:imagedata r:id="rId5521" o:title=""/>
                </v:shape>
                <o:OLEObject Type="Embed" ProgID="Equation.DSMT4" ShapeID="_x0000_i3817" DrawAspect="Content" ObjectID="_1686898027" r:id="rId552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35" w:dyaOrig="615" w14:anchorId="02BF2B59">
                <v:shape id="_x0000_i3818" type="#_x0000_t75" style="width:21.75pt;height:30.75pt" o:ole="">
                  <v:imagedata r:id="rId5523" o:title=""/>
                </v:shape>
                <o:OLEObject Type="Embed" ProgID="Equation.DSMT4" ShapeID="_x0000_i3818" DrawAspect="Content" ObjectID="_1686898028" r:id="rId552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45" w:dyaOrig="615" w14:anchorId="7AEEA1B0">
                <v:shape id="_x0000_i3819" type="#_x0000_t75" style="width:17.25pt;height:30.75pt" o:ole="">
                  <v:imagedata r:id="rId5525" o:title=""/>
                </v:shape>
                <o:OLEObject Type="Embed" ProgID="Equation.DSMT4" ShapeID="_x0000_i3819" DrawAspect="Content" ObjectID="_1686898029" r:id="rId552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35" w:dyaOrig="615" w14:anchorId="2FBDCB29">
                <v:shape id="_x0000_i3820" type="#_x0000_t75" style="width:21.75pt;height:30.75pt" o:ole="">
                  <v:imagedata r:id="rId5527" o:title=""/>
                </v:shape>
                <o:OLEObject Type="Embed" ProgID="Equation.DSMT4" ShapeID="_x0000_i3820" DrawAspect="Content" ObjectID="_1686898030" r:id="rId552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3B37EE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18F5EF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267E714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47FB72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13: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70" w:dyaOrig="285" w14:anchorId="1F27B5CB">
                <v:shape id="_x0000_i3821" type="#_x0000_t75" style="width:28.5pt;height:14.25pt" o:ole="">
                  <v:imagedata r:id="rId5529" o:title=""/>
                </v:shape>
                <o:OLEObject Type="Embed" ProgID="Equation.DSMT4" ShapeID="_x0000_i3821" DrawAspect="Content" ObjectID="_1686898031" r:id="rId55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975" w:dyaOrig="285" w14:anchorId="5175F4AD">
                <v:shape id="_x0000_i3822" type="#_x0000_t75" style="width:48.75pt;height:14.25pt" o:ole="">
                  <v:imagedata r:id="rId5531" o:title=""/>
                </v:shape>
                <o:OLEObject Type="Embed" ProgID="Equation.DSMT4" ShapeID="_x0000_i3822" DrawAspect="Content" ObjectID="_1686898032" r:id="rId553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góc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140" w:dyaOrig="360" w14:anchorId="35387913">
                <v:shape id="_x0000_i3823" type="#_x0000_t75" style="width:57pt;height:18pt" o:ole="">
                  <v:imagedata r:id="rId5533" o:title=""/>
                </v:shape>
                <o:OLEObject Type="Embed" ProgID="Equation.DSMT4" ShapeID="_x0000_i3823" DrawAspect="Content" ObjectID="_1686898033" r:id="rId553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52899AC7">
                <v:shape id="_x0000_i3824" type="#_x0000_t75" style="width:9.75pt;height:12.75pt" o:ole="">
                  <v:imagedata r:id="rId5535" o:title=""/>
                </v:shape>
                <o:OLEObject Type="Embed" ProgID="Equation.DSMT4" ShapeID="_x0000_i3824" DrawAspect="Content" ObjectID="_1686898034" r:id="rId553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95" w:dyaOrig="285" w14:anchorId="0403AC13">
                <v:shape id="_x0000_i3825" type="#_x0000_t75" style="width:39.75pt;height:14.25pt" o:ole="">
                  <v:imagedata r:id="rId5537" o:title=""/>
                </v:shape>
                <o:OLEObject Type="Embed" ProgID="Equation.DSMT4" ShapeID="_x0000_i3825" DrawAspect="Content" ObjectID="_1686898035" r:id="rId553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1BECF7F9">
                <v:shape id="_x0000_i3826" type="#_x0000_t75" style="width:12pt;height:12.75pt" o:ole="">
                  <v:imagedata r:id="rId5539" o:title=""/>
                </v:shape>
                <o:OLEObject Type="Embed" ProgID="Equation.DSMT4" ShapeID="_x0000_i3826" DrawAspect="Content" ObjectID="_1686898036" r:id="rId554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30" w:dyaOrig="255" w14:anchorId="6CF1BF3B">
                <v:shape id="_x0000_i3827" type="#_x0000_t75" style="width:16.5pt;height:12.75pt" o:ole="">
                  <v:imagedata r:id="rId5541" o:title=""/>
                </v:shape>
                <o:OLEObject Type="Embed" ProgID="Equation.DSMT4" ShapeID="_x0000_i3827" DrawAspect="Content" ObjectID="_1686898037" r:id="rId554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biến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114227FB">
                <v:shape id="_x0000_i3828" type="#_x0000_t75" style="width:12pt;height:12.75pt" o:ole="">
                  <v:imagedata r:id="rId5543" o:title=""/>
                </v:shape>
                <o:OLEObject Type="Embed" ProgID="Equation.DSMT4" ShapeID="_x0000_i3828" DrawAspect="Content" ObjectID="_1686898038" r:id="rId554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3204913D">
                <v:shape id="_x0000_i3829" type="#_x0000_t75" style="width:14.25pt;height:14.25pt" o:ole="">
                  <v:imagedata r:id="rId5545" o:title=""/>
                </v:shape>
                <o:OLEObject Type="Embed" ProgID="Equation.DSMT4" ShapeID="_x0000_i3829" DrawAspect="Content" ObjectID="_1686898039" r:id="rId554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biến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444AED1">
                <v:shape id="_x0000_i3830" type="#_x0000_t75" style="width:12pt;height:14.25pt" o:ole="">
                  <v:imagedata r:id="rId5547" o:title=""/>
                </v:shape>
                <o:OLEObject Type="Embed" ProgID="Equation.DSMT4" ShapeID="_x0000_i3830" DrawAspect="Content" ObjectID="_1686898040" r:id="rId554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09F38A14">
                <v:shape id="_x0000_i3831" type="#_x0000_t75" style="width:14.25pt;height:12.75pt" o:ole="">
                  <v:imagedata r:id="rId5549" o:title=""/>
                </v:shape>
                <o:OLEObject Type="Embed" ProgID="Equation.DSMT4" ShapeID="_x0000_i3831" DrawAspect="Content" ObjectID="_1686898041" r:id="rId555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Khi đó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630" w:dyaOrig="285" w14:anchorId="5F04E85F">
                <v:shape id="_x0000_i3832" type="#_x0000_t75" style="width:31.5pt;height:14.25pt" o:ole="">
                  <v:imagedata r:id="rId5551" o:title=""/>
                </v:shape>
                <o:OLEObject Type="Embed" ProgID="Equation.DSMT4" ShapeID="_x0000_i3832" DrawAspect="Content" ObjectID="_1686898042" r:id="rId555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188612CB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Cs/>
                <w:szCs w:val="24"/>
                <w:lang w:val="fr-FR"/>
              </w:rPr>
              <w:t>Tam giác vuông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hAnsi="Chu Van An" w:cs="Chu Van An"/>
                <w:bCs/>
                <w:szCs w:val="24"/>
              </w:rPr>
              <w:t>Tam giác vuông cân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A8BA912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Cs/>
                <w:szCs w:val="24"/>
              </w:rPr>
              <w:t>Tam giác đều</w:t>
            </w:r>
            <w:r w:rsidRPr="000B1F95">
              <w:rPr>
                <w:rFonts w:ascii="Chu Van An" w:hAnsi="Chu Van An" w:cs="Chu Van An"/>
                <w:bCs/>
                <w:szCs w:val="24"/>
                <w:lang w:val="fr-FR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hAnsi="Chu Van An" w:cs="Chu Van An"/>
                <w:bCs/>
                <w:szCs w:val="24"/>
              </w:rPr>
              <w:t>Tam giác không đều</w: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AE201A4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65ABD9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88E7E5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CDB67E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14: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5A536CD0">
                <v:shape id="_x0000_i3833" type="#_x0000_t75" style="width:23.25pt;height:15.75pt" o:ole="">
                  <v:imagedata r:id="rId5553" o:title=""/>
                </v:shape>
                <o:OLEObject Type="Embed" ProgID="Equation.DSMT4" ShapeID="_x0000_i3833" DrawAspect="Content" ObjectID="_1686898043" r:id="rId55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4D823B68">
                <v:shape id="_x0000_i3834" type="#_x0000_t75" style="width:21pt;height:20.25pt" o:ole="">
                  <v:imagedata r:id="rId5555" o:title=""/>
                </v:shape>
                <o:OLEObject Type="Embed" ProgID="Equation.DSMT4" ShapeID="_x0000_i3834" DrawAspect="Content" ObjectID="_1686898044" r:id="rId555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15" w:dyaOrig="435" w14:anchorId="182DE870">
                <v:shape id="_x0000_i3835" type="#_x0000_t75" style="width:105.75pt;height:21.75pt" o:ole="">
                  <v:imagedata r:id="rId5557" o:title=""/>
                </v:shape>
                <o:OLEObject Type="Embed" ProgID="Equation.DSMT4" ShapeID="_x0000_i3835" DrawAspect="Content" ObjectID="_1686898045" r:id="rId555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343ADA7E">
                <v:shape id="_x0000_i3836" type="#_x0000_t75" style="width:45pt;height:20.25pt" o:ole="">
                  <v:imagedata r:id="rId5559" o:title=""/>
                </v:shape>
                <o:OLEObject Type="Embed" ProgID="Equation.DSMT4" ShapeID="_x0000_i3836" DrawAspect="Content" ObjectID="_1686898046" r:id="rId556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50DCEA64">
                <v:shape id="_x0000_i3837" type="#_x0000_t75" style="width:35.25pt;height:14.25pt" o:ole="">
                  <v:imagedata r:id="rId5561" o:title=""/>
                </v:shape>
                <o:OLEObject Type="Embed" ProgID="Equation.DSMT4" ShapeID="_x0000_i3837" DrawAspect="Content" ObjectID="_1686898047" r:id="rId55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4618D745">
                <v:shape id="_x0000_i3838" type="#_x0000_t75" style="width:21pt;height:20.25pt" o:ole="">
                  <v:imagedata r:id="rId5563" o:title=""/>
                </v:shape>
                <o:OLEObject Type="Embed" ProgID="Equation.DSMT4" ShapeID="_x0000_i3838" DrawAspect="Content" ObjectID="_1686898048" r:id="rId55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95" w:dyaOrig="405" w14:anchorId="42073CD8">
                <v:shape id="_x0000_i3839" type="#_x0000_t75" style="width:24.75pt;height:20.25pt" o:ole="">
                  <v:imagedata r:id="rId5565" o:title=""/>
                </v:shape>
                <o:OLEObject Type="Embed" ProgID="Equation.DSMT4" ShapeID="_x0000_i3839" DrawAspect="Content" ObjectID="_1686898049" r:id="rId556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7DDEF4F5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2AB60EF3">
                <v:shape id="_x0000_i3840" type="#_x0000_t75" style="width:111pt;height:21.75pt" o:ole="">
                  <v:imagedata r:id="rId5567" o:title=""/>
                </v:shape>
                <o:OLEObject Type="Embed" ProgID="Equation.DSMT4" ShapeID="_x0000_i3840" DrawAspect="Content" ObjectID="_1686898050" r:id="rId556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2145" w:dyaOrig="435" w14:anchorId="25684A02">
                <v:shape id="_x0000_i3841" type="#_x0000_t75" style="width:107.25pt;height:21.75pt" o:ole="">
                  <v:imagedata r:id="rId5569" o:title=""/>
                </v:shape>
                <o:OLEObject Type="Embed" ProgID="Equation.DSMT4" ShapeID="_x0000_i3841" DrawAspect="Content" ObjectID="_1686898051" r:id="rId557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D685E80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2265" w:dyaOrig="435" w14:anchorId="2CEBFE60">
                <v:shape id="_x0000_i3842" type="#_x0000_t75" style="width:113.25pt;height:21.75pt" o:ole="">
                  <v:imagedata r:id="rId5571" o:title=""/>
                </v:shape>
                <o:OLEObject Type="Embed" ProgID="Equation.DSMT4" ShapeID="_x0000_i3842" DrawAspect="Content" ObjectID="_1686898052" r:id="rId557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1815" w:dyaOrig="435" w14:anchorId="748A85EF">
                <v:shape id="_x0000_i3843" type="#_x0000_t75" style="width:90.75pt;height:21.75pt" o:ole="">
                  <v:imagedata r:id="rId5573" o:title=""/>
                </v:shape>
                <o:OLEObject Type="Embed" ProgID="Equation.DSMT4" ShapeID="_x0000_i3843" DrawAspect="Content" ObjectID="_1686898053" r:id="rId557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7FE4C4F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C25D9F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D750D3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90D64B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15: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465" w:dyaOrig="315" w14:anchorId="01411298">
                <v:shape id="_x0000_i3844" type="#_x0000_t75" style="width:23.25pt;height:15.75pt" o:ole="">
                  <v:imagedata r:id="rId1439" o:title=""/>
                </v:shape>
                <o:OLEObject Type="Embed" ProgID="Equation.DSMT4" ShapeID="_x0000_i3844" DrawAspect="Content" ObjectID="_1686898054" r:id="rId557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tìm ảnh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fr-FR"/>
              </w:rPr>
              <w:object w:dxaOrig="480" w:dyaOrig="405" w14:anchorId="387312EF">
                <v:shape id="_x0000_i3845" type="#_x0000_t75" style="width:24pt;height:20.25pt" o:ole="">
                  <v:imagedata r:id="rId5576" o:title=""/>
                </v:shape>
                <o:OLEObject Type="Embed" ProgID="Equation.DSMT4" ShapeID="_x0000_i3845" DrawAspect="Content" ObjectID="_1686898055" r:id="rId557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của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fr-FR"/>
              </w:rPr>
              <w:object w:dxaOrig="2565" w:dyaOrig="435" w14:anchorId="31AA19C4">
                <v:shape id="_x0000_i3846" type="#_x0000_t75" style="width:128.25pt;height:21.75pt" o:ole="">
                  <v:imagedata r:id="rId5578" o:title=""/>
                </v:shape>
                <o:OLEObject Type="Embed" ProgID="Equation.DSMT4" ShapeID="_x0000_i3846" DrawAspect="Content" ObjectID="_1686898056" r:id="rId557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240" w:dyaOrig="285" w14:anchorId="65AB4952">
                <v:shape id="_x0000_i3847" type="#_x0000_t75" style="width:12pt;height:14.25pt" o:ole="">
                  <v:imagedata r:id="rId5580" o:title=""/>
                </v:shape>
                <o:OLEObject Type="Embed" ProgID="Equation.DSMT4" ShapeID="_x0000_i3847" DrawAspect="Content" ObjectID="_1686898057" r:id="rId558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555" w:dyaOrig="285" w14:anchorId="7728B5D0">
                <v:shape id="_x0000_i3848" type="#_x0000_t75" style="width:27.75pt;height:14.25pt" o:ole="">
                  <v:imagedata r:id="rId5582" o:title=""/>
                </v:shape>
                <o:OLEObject Type="Embed" ProgID="Equation.DSMT4" ShapeID="_x0000_i3848" DrawAspect="Content" ObjectID="_1686898058" r:id="rId558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879F887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65" w:dyaOrig="435" w14:anchorId="6FD3E365">
                <v:shape id="_x0000_i3849" type="#_x0000_t75" style="width:113.25pt;height:21.75pt" o:ole="">
                  <v:imagedata r:id="rId5584" o:title=""/>
                </v:shape>
                <o:OLEObject Type="Embed" ProgID="Equation.DSMT4" ShapeID="_x0000_i3849" DrawAspect="Content" ObjectID="_1686898059" r:id="rId558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35" w:dyaOrig="435" w14:anchorId="2EC79D31">
                <v:shape id="_x0000_i3850" type="#_x0000_t75" style="width:111.75pt;height:21.75pt" o:ole="">
                  <v:imagedata r:id="rId5586" o:title=""/>
                </v:shape>
                <o:OLEObject Type="Embed" ProgID="Equation.DSMT4" ShapeID="_x0000_i3850" DrawAspect="Content" ObjectID="_1686898060" r:id="rId558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A40217E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65" w:dyaOrig="435" w14:anchorId="3AE63240">
                <v:shape id="_x0000_i3851" type="#_x0000_t75" style="width:113.25pt;height:21.75pt" o:ole="">
                  <v:imagedata r:id="rId5588" o:title=""/>
                </v:shape>
                <o:OLEObject Type="Embed" ProgID="Equation.DSMT4" ShapeID="_x0000_i3851" DrawAspect="Content" ObjectID="_1686898061" r:id="rId558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65" w:dyaOrig="435" w14:anchorId="2C2285BC">
                <v:shape id="_x0000_i3852" type="#_x0000_t75" style="width:113.25pt;height:21.75pt" o:ole="">
                  <v:imagedata r:id="rId5590" o:title=""/>
                </v:shape>
                <o:OLEObject Type="Embed" ProgID="Equation.DSMT4" ShapeID="_x0000_i3852" DrawAspect="Content" ObjectID="_1686898062" r:id="rId559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951BF6E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029C4F0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7AF3D4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88011E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16: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15" w:dyaOrig="330" w14:anchorId="437157E3">
                <v:shape id="_x0000_i3853" type="#_x0000_t75" style="width:30.75pt;height:16.5pt" o:ole="">
                  <v:imagedata r:id="rId5592" o:title=""/>
                </v:shape>
                <o:OLEObject Type="Embed" ProgID="Equation.DSMT4" ShapeID="_x0000_i3853" DrawAspect="Content" ObjectID="_1686898063" r:id="rId559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gọi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6E456A17">
                <v:shape id="_x0000_i3854" type="#_x0000_t75" style="width:43.5pt;height:16.5pt" o:ole="">
                  <v:imagedata r:id="rId5594" o:title=""/>
                </v:shape>
                <o:OLEObject Type="Embed" ProgID="Equation.DSMT4" ShapeID="_x0000_i3854" DrawAspect="Content" ObjectID="_1686898064" r:id="rId559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lần lượt là trung điểm cạnh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05" w:dyaOrig="330" w14:anchorId="7803F142">
                <v:shape id="_x0000_i3855" type="#_x0000_t75" style="width:65.25pt;height:16.5pt" o:ole="">
                  <v:imagedata r:id="rId5596" o:title=""/>
                </v:shape>
                <o:OLEObject Type="Embed" ProgID="Equation.DSMT4" ShapeID="_x0000_i3855" DrawAspect="Content" ObjectID="_1686898065" r:id="rId5597"/>
              </w:objec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4A4B6963">
                <v:shape id="_x0000_i3856" type="#_x0000_t75" style="width:13.5pt;height:13.5pt" o:ole="">
                  <v:imagedata r:id="rId5598" o:title=""/>
                </v:shape>
                <o:OLEObject Type="Embed" ProgID="Equation.DSMT4" ShapeID="_x0000_i3856" DrawAspect="Content" ObjectID="_1686898066" r:id="rId559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trọng tâm của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A16D0E8">
                <v:shape id="_x0000_i3857" type="#_x0000_t75" style="width:28.5pt;height:13.5pt" o:ole="">
                  <v:imagedata r:id="rId5600" o:title=""/>
                </v:shape>
                <o:OLEObject Type="Embed" ProgID="Equation.DSMT4" ShapeID="_x0000_i3857" DrawAspect="Content" ObjectID="_1686898067" r:id="rId56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68593B3B">
                <v:shape id="_x0000_i3858" type="#_x0000_t75" style="width:30pt;height:13.5pt" o:ole="">
                  <v:imagedata r:id="rId5602" o:title=""/>
                </v:shape>
                <o:OLEObject Type="Embed" ProgID="Equation.DSMT4" ShapeID="_x0000_i3858" DrawAspect="Content" ObjectID="_1686898068" r:id="rId56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242364D">
                <v:shape id="_x0000_i3859" type="#_x0000_t75" style="width:28.5pt;height:13.5pt" o:ole="">
                  <v:imagedata r:id="rId5604" o:title=""/>
                </v:shape>
                <o:OLEObject Type="Embed" ProgID="Equation.DSMT4" ShapeID="_x0000_i3859" DrawAspect="Content" ObjectID="_1686898069" r:id="rId56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012A0915">
                <v:shape id="_x0000_i3860" type="#_x0000_t75" style="width:13.5pt;height:13.5pt" o:ole="">
                  <v:imagedata r:id="rId5606" o:title=""/>
                </v:shape>
                <o:OLEObject Type="Embed" ProgID="Equation.DSMT4" ShapeID="_x0000_i3860" DrawAspect="Content" ObjectID="_1686898070" r:id="rId560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44AB2DB1">
                <v:shape id="_x0000_i3861" type="#_x0000_t75" style="width:9.75pt;height:13.5pt" o:ole="">
                  <v:imagedata r:id="rId5608" o:title=""/>
                </v:shape>
                <o:OLEObject Type="Embed" ProgID="Equation.DSMT4" ShapeID="_x0000_i3861" DrawAspect="Content" ObjectID="_1686898071" r:id="rId560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529FC074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7604A894">
                <v:shape id="_x0000_i3862" type="#_x0000_t75" style="width:9.75pt;height:13.5pt" o:ole="">
                  <v:imagedata r:id="rId5610" o:title=""/>
                </v:shape>
                <o:OLEObject Type="Embed" ProgID="Equation.DSMT4" ShapeID="_x0000_i3862" DrawAspect="Content" ObjectID="_1686898072" r:id="rId561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2BC433CC">
                <v:shape id="_x0000_i3863" type="#_x0000_t75" style="width:16.5pt;height:13.5pt" o:ole="">
                  <v:imagedata r:id="rId5612" o:title=""/>
                </v:shape>
                <o:OLEObject Type="Embed" ProgID="Equation.DSMT4" ShapeID="_x0000_i3863" DrawAspect="Content" ObjectID="_1686898073" r:id="rId561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05" w:dyaOrig="615" w14:anchorId="2103E0AB">
                <v:shape id="_x0000_i3864" type="#_x0000_t75" style="width:20.25pt;height:30.75pt" o:ole="">
                  <v:imagedata r:id="rId5614" o:title=""/>
                </v:shape>
                <o:OLEObject Type="Embed" ProgID="Equation.DSMT4" ShapeID="_x0000_i3864" DrawAspect="Content" ObjectID="_1686898074" r:id="rId561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15" w14:anchorId="2CCEC582">
                <v:shape id="_x0000_i3865" type="#_x0000_t75" style="width:12pt;height:30.75pt" o:ole="">
                  <v:imagedata r:id="rId5616" o:title=""/>
                </v:shape>
                <o:OLEObject Type="Embed" ProgID="Equation.DSMT4" ShapeID="_x0000_i3865" DrawAspect="Content" ObjectID="_1686898075" r:id="rId561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5A6F2D6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0BEEDA3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9C9396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CF06C4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17: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mặt phẳng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37BC759">
                <v:shape id="_x0000_i3866" type="#_x0000_t75" style="width:23.25pt;height:15.75pt" o:ole="">
                  <v:imagedata r:id="rId5618" o:title=""/>
                </v:shape>
                <o:OLEObject Type="Embed" ProgID="Equation.DSMT4" ShapeID="_x0000_i3866" DrawAspect="Content" ObjectID="_1686898076" r:id="rId561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đường thẳng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740" w:dyaOrig="315" w14:anchorId="0E9B60E0">
                <v:shape id="_x0000_i3867" type="#_x0000_t75" style="width:87pt;height:15.75pt" o:ole="">
                  <v:imagedata r:id="rId5620" o:title=""/>
                </v:shape>
                <o:OLEObject Type="Embed" ProgID="Equation.DSMT4" ShapeID="_x0000_i3867" DrawAspect="Content" ObjectID="_1686898077" r:id="rId562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Biết </w:t>
            </w:r>
            <w:r w:rsidRPr="000B1F95">
              <w:rPr>
                <w:rFonts w:ascii="Chu Van An" w:eastAsiaTheme="minorEastAsia" w:hAnsi="Chu Van An" w:cs="Chu Van An"/>
                <w:position w:val="-34"/>
                <w:szCs w:val="24"/>
              </w:rPr>
              <w:object w:dxaOrig="1485" w:dyaOrig="600" w14:anchorId="79E0260C">
                <v:shape id="_x0000_i3868" type="#_x0000_t75" style="width:74.25pt;height:30pt" o:ole="">
                  <v:imagedata r:id="rId5622" o:title=""/>
                </v:shape>
                <o:OLEObject Type="Embed" ProgID="Equation.DSMT4" ShapeID="_x0000_i3868" DrawAspect="Content" ObjectID="_1686898078" r:id="rId562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tìm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27208ECD">
                <v:shape id="_x0000_i3869" type="#_x0000_t75" style="width:14.25pt;height:12.75pt" o:ole="">
                  <v:imagedata r:id="rId5624" o:title=""/>
                </v:shape>
                <o:OLEObject Type="Embed" ProgID="Equation.DSMT4" ShapeID="_x0000_i3869" DrawAspect="Content" ObjectID="_1686898079" r:id="rId5625"/>
              </w:object>
            </w:r>
            <w:r w:rsidRPr="000B1F95">
              <w:rPr>
                <w:rFonts w:ascii="Chu Van An" w:hAnsi="Chu Van An" w:cs="Chu Van An"/>
                <w:szCs w:val="24"/>
              </w:rPr>
              <w:t>:</w:t>
            </w:r>
          </w:p>
          <w:p w14:paraId="19436C11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27130C71">
                <v:shape id="_x0000_i3870" type="#_x0000_t75" style="width:90.75pt;height:15.75pt" o:ole="">
                  <v:imagedata r:id="rId5626" o:title=""/>
                </v:shape>
                <o:OLEObject Type="Embed" ProgID="Equation.DSMT4" ShapeID="_x0000_i3870" DrawAspect="Content" ObjectID="_1686898080" r:id="rId562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20D106D9">
                <v:shape id="_x0000_i3871" type="#_x0000_t75" style="width:90.75pt;height:15.75pt" o:ole="">
                  <v:imagedata r:id="rId5628" o:title=""/>
                </v:shape>
                <o:OLEObject Type="Embed" ProgID="Equation.DSMT4" ShapeID="_x0000_i3871" DrawAspect="Content" ObjectID="_1686898081" r:id="rId5629"/>
              </w:object>
            </w:r>
          </w:p>
          <w:p w14:paraId="4A957A01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0E00645D">
                <v:shape id="_x0000_i3872" type="#_x0000_t75" style="width:90.75pt;height:15.75pt" o:ole="">
                  <v:imagedata r:id="rId5630" o:title=""/>
                </v:shape>
                <o:OLEObject Type="Embed" ProgID="Equation.DSMT4" ShapeID="_x0000_i3872" DrawAspect="Content" ObjectID="_1686898082" r:id="rId563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4016F9BC">
                <v:shape id="_x0000_i3873" type="#_x0000_t75" style="width:90.75pt;height:15.75pt" o:ole="">
                  <v:imagedata r:id="rId5632" o:title=""/>
                </v:shape>
                <o:OLEObject Type="Embed" ProgID="Equation.DSMT4" ShapeID="_x0000_i3873" DrawAspect="Content" ObjectID="_1686898083" r:id="rId563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3764A2F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08D46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2104AC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ABF0E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18: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C7772BE">
                <v:shape id="_x0000_i3874" type="#_x0000_t75" style="width:23.25pt;height:15.75pt" o:ole="">
                  <v:imagedata r:id="rId5634" o:title=""/>
                </v:shape>
                <o:OLEObject Type="Embed" ProgID="Equation.DSMT4" ShapeID="_x0000_i3874" DrawAspect="Content" ObjectID="_1686898084" r:id="rId563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1D79CDE0">
                <v:shape id="_x0000_i3875" type="#_x0000_t75" style="width:48.75pt;height:20.25pt" o:ole="">
                  <v:imagedata r:id="rId5636" o:title=""/>
                </v:shape>
                <o:OLEObject Type="Embed" ProgID="Equation.DSMT4" ShapeID="_x0000_i3875" DrawAspect="Content" ObjectID="_1686898085" r:id="rId563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4DBBE99">
                <v:shape id="_x0000_i3876" type="#_x0000_t75" style="width:12pt;height:14.25pt" o:ole="">
                  <v:imagedata r:id="rId5638" o:title=""/>
                </v:shape>
                <o:OLEObject Type="Embed" ProgID="Equation.DSMT4" ShapeID="_x0000_i3876" DrawAspect="Content" ObjectID="_1686898086" r:id="rId563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5D2BE493">
                <v:shape id="_x0000_i3877" type="#_x0000_t75" style="width:35.25pt;height:14.25pt" o:ole="">
                  <v:imagedata r:id="rId5640" o:title=""/>
                </v:shape>
                <o:OLEObject Type="Embed" ProgID="Equation.DSMT4" ShapeID="_x0000_i3877" DrawAspect="Content" ObjectID="_1686898087" r:id="rId564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6A4652A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40" w:dyaOrig="405" w14:anchorId="77ECB1F1">
                <v:shape id="_x0000_i3878" type="#_x0000_t75" style="width:57pt;height:20.25pt" o:ole="">
                  <v:imagedata r:id="rId5642" o:title=""/>
                </v:shape>
                <o:OLEObject Type="Embed" ProgID="Equation.DSMT4" ShapeID="_x0000_i3878" DrawAspect="Content" ObjectID="_1686898088" r:id="rId564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85" w:dyaOrig="675" w14:anchorId="4E7362E3">
                <v:shape id="_x0000_i3879" type="#_x0000_t75" style="width:59.25pt;height:33.75pt" o:ole="">
                  <v:imagedata r:id="rId5644" o:title=""/>
                </v:shape>
                <o:OLEObject Type="Embed" ProgID="Equation.DSMT4" ShapeID="_x0000_i3879" DrawAspect="Content" ObjectID="_1686898089" r:id="rId564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6DE4828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25" w:dyaOrig="660" w14:anchorId="3BA56D84">
                <v:shape id="_x0000_i3880" type="#_x0000_t75" style="width:56.25pt;height:33pt" o:ole="">
                  <v:imagedata r:id="rId5646" o:title=""/>
                </v:shape>
                <o:OLEObject Type="Embed" ProgID="Equation.DSMT4" ShapeID="_x0000_i3880" DrawAspect="Content" ObjectID="_1686898090" r:id="rId564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55" w:dyaOrig="405" w14:anchorId="54672CA1">
                <v:shape id="_x0000_i3881" type="#_x0000_t75" style="width:57.75pt;height:20.25pt" o:ole="">
                  <v:imagedata r:id="rId5648" o:title=""/>
                </v:shape>
                <o:OLEObject Type="Embed" ProgID="Equation.DSMT4" ShapeID="_x0000_i3881" DrawAspect="Content" ObjectID="_1686898091" r:id="rId564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882FEC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75B0E7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51C7223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10E133" w14:textId="77777777" w:rsidR="00522C6A" w:rsidRPr="000B1F95" w:rsidRDefault="00522C6A" w:rsidP="003F0FBB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19: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tam giác 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152807DD">
                <v:shape id="_x0000_i3882" type="#_x0000_t75" style="width:27.75pt;height:14.25pt" o:ole="">
                  <v:imagedata r:id="rId5650" o:title=""/>
                </v:shape>
                <o:OLEObject Type="Embed" ProgID="Equation.DSMT4" ShapeID="_x0000_i3882" DrawAspect="Content" ObjectID="_1686898092" r:id="rId5651"/>
              </w:object>
            </w:r>
            <w:r w:rsidRPr="000B1F9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có trọng tâm 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3BC267ED">
                <v:shape id="_x0000_i3883" type="#_x0000_t75" style="width:12.75pt;height:14.25pt" o:ole="">
                  <v:imagedata r:id="rId5652" o:title=""/>
                </v:shape>
                <o:OLEObject Type="Embed" ProgID="Equation.DSMT4" ShapeID="_x0000_i3883" DrawAspect="Content" ObjectID="_1686898093" r:id="rId5653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0B1F9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60" w:dyaOrig="315" w14:anchorId="2C19C33E">
                <v:shape id="_x0000_i3884" type="#_x0000_t75" style="width:48pt;height:15.75pt" o:ole="">
                  <v:imagedata r:id="rId5654" o:title=""/>
                </v:shape>
                <o:OLEObject Type="Embed" ProgID="Equation.DSMT4" ShapeID="_x0000_i3884" DrawAspect="Content" ObjectID="_1686898094" r:id="rId5655"/>
              </w:object>
            </w:r>
            <w:r w:rsidRPr="000B1F9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lần lượt là trung điểm của các cạnh </w:t>
            </w:r>
            <w:r w:rsidRPr="000B1F9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20" w:dyaOrig="315" w14:anchorId="7363FAAF">
                <v:shape id="_x0000_i3885" type="#_x0000_t75" style="width:66pt;height:15.75pt" o:ole="">
                  <v:imagedata r:id="rId5656" o:title=""/>
                </v:shape>
                <o:OLEObject Type="Embed" ProgID="Equation.DSMT4" ShapeID="_x0000_i3885" DrawAspect="Content" ObjectID="_1686898095" r:id="rId5657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Phép vị tự nào trong các phép vị tự sau biến tam giác 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5D95119F">
                <v:shape id="_x0000_i3886" type="#_x0000_t75" style="width:27.75pt;height:14.25pt" o:ole="">
                  <v:imagedata r:id="rId5650" o:title=""/>
                </v:shape>
                <o:OLEObject Type="Embed" ProgID="Equation.DSMT4" ShapeID="_x0000_i3886" DrawAspect="Content" ObjectID="_1686898096" r:id="rId5658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thành tam giác 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3AD1D8F4">
                <v:shape id="_x0000_i3887" type="#_x0000_t75" style="width:30pt;height:14.25pt" o:ole="">
                  <v:imagedata r:id="rId5659" o:title=""/>
                </v:shape>
                <o:OLEObject Type="Embed" ProgID="Equation.DSMT4" ShapeID="_x0000_i3887" DrawAspect="Content" ObjectID="_1686898097" r:id="rId5660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?</w:t>
            </w:r>
          </w:p>
          <w:p w14:paraId="109C2A83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800080"/>
                <w:szCs w:val="24"/>
              </w:rPr>
            </w:pPr>
            <w:r w:rsidRPr="000B1F95">
              <w:rPr>
                <w:noProof/>
                <w:color w:val="000000"/>
              </w:rPr>
              <w:drawing>
                <wp:inline distT="0" distB="0" distL="0" distR="0" wp14:anchorId="4B1A7DF6" wp14:editId="525F186A">
                  <wp:extent cx="2076450" cy="1485900"/>
                  <wp:effectExtent l="0" t="0" r="0" b="0"/>
                  <wp:docPr id="2124572994" name="Picture 2124572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7AAE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noProof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1F7CDA77">
                <v:shape id="_x0000_i3888" type="#_x0000_t75" style="width:12.75pt;height:14.25pt" o:ole="">
                  <v:imagedata r:id="rId5652" o:title=""/>
                </v:shape>
                <o:OLEObject Type="Embed" ProgID="Equation.DSMT4" ShapeID="_x0000_i3888" DrawAspect="Content" ObjectID="_1686898098" r:id="rId56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45" w:dyaOrig="615" w14:anchorId="13D5C832">
                <v:shape id="_x0000_i3889" type="#_x0000_t75" style="width:17.25pt;height:30.75pt" o:ole="">
                  <v:imagedata r:id="rId5663" o:title=""/>
                </v:shape>
                <o:OLEObject Type="Embed" ProgID="Equation.DSMT4" ShapeID="_x0000_i3889" DrawAspect="Content" ObjectID="_1686898099" r:id="rId566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104F693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0B6DEC27">
                <v:shape id="_x0000_i3890" type="#_x0000_t75" style="width:12.75pt;height:14.25pt" o:ole="">
                  <v:imagedata r:id="rId5652" o:title=""/>
                </v:shape>
                <o:OLEObject Type="Embed" ProgID="Equation.DSMT4" ShapeID="_x0000_i3890" DrawAspect="Content" ObjectID="_1686898100" r:id="rId566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15" w14:anchorId="13093A4F">
                <v:shape id="_x0000_i3891" type="#_x0000_t75" style="width:12pt;height:30.75pt" o:ole="">
                  <v:imagedata r:id="rId5666" o:title=""/>
                </v:shape>
                <o:OLEObject Type="Embed" ProgID="Equation.DSMT4" ShapeID="_x0000_i3891" DrawAspect="Content" ObjectID="_1686898101" r:id="rId566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674533F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noProof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640EADA2">
                <v:shape id="_x0000_i3892" type="#_x0000_t75" style="width:12.75pt;height:14.25pt" o:ole="">
                  <v:imagedata r:id="rId5652" o:title=""/>
                </v:shape>
                <o:OLEObject Type="Embed" ProgID="Equation.DSMT4" ShapeID="_x0000_i3892" DrawAspect="Content" ObjectID="_1686898102" r:id="rId566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2227FDE4">
                <v:shape id="_x0000_i3893" type="#_x0000_t75" style="width:9.75pt;height:12.75pt" o:ole="">
                  <v:imagedata r:id="rId5669" o:title=""/>
                </v:shape>
                <o:OLEObject Type="Embed" ProgID="Equation.DSMT4" ShapeID="_x0000_i3893" DrawAspect="Content" ObjectID="_1686898103" r:id="rId567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17AA7CD1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7343C5BA">
                <v:shape id="_x0000_i3894" type="#_x0000_t75" style="width:12.75pt;height:14.25pt" o:ole="">
                  <v:imagedata r:id="rId5652" o:title=""/>
                </v:shape>
                <o:OLEObject Type="Embed" ProgID="Equation.DSMT4" ShapeID="_x0000_i3894" DrawAspect="Content" ObjectID="_1686898104" r:id="rId567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0A056FBA">
                <v:shape id="_x0000_i3895" type="#_x0000_t75" style="width:15.75pt;height:12.75pt" o:ole="">
                  <v:imagedata r:id="rId5672" o:title=""/>
                </v:shape>
                <o:OLEObject Type="Embed" ProgID="Equation.DSMT4" ShapeID="_x0000_i3895" DrawAspect="Content" ObjectID="_1686898105" r:id="rId567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2832B1B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1961BA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8BA808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79973D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>Câu 20: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Cho hình thoi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0D9BEF7E">
                <v:shape id="_x0000_i3896" type="#_x0000_t75" style="width:36pt;height:14.25pt" o:ole="">
                  <v:imagedata r:id="rId5674" o:title=""/>
                </v:shape>
                <o:OLEObject Type="Embed" ProgID="Equation.DSMT4" ShapeID="_x0000_i3896" DrawAspect="Content" ObjectID="_1686898106" r:id="rId567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23F5BBD">
                <v:shape id="_x0000_i3897" type="#_x0000_t75" style="width:12pt;height:14.25pt" o:ole="">
                  <v:imagedata r:id="rId5676" o:title=""/>
                </v:shape>
                <o:OLEObject Type="Embed" ProgID="Equation.DSMT4" ShapeID="_x0000_i3897" DrawAspect="Content" ObjectID="_1686898107" r:id="rId567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>. Trong các mệnh đề sau, mệnh đề nào là mệnh đề đúng?</w:t>
            </w:r>
          </w:p>
          <w:p w14:paraId="56ABDC85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3AF2685">
                <v:shape id="_x0000_i3898" type="#_x0000_t75" style="width:12pt;height:14.25pt" o:ole="">
                  <v:imagedata r:id="rId5678" o:title=""/>
                </v:shape>
                <o:OLEObject Type="Embed" ProgID="Equation.DSMT4" ShapeID="_x0000_i3898" DrawAspect="Content" ObjectID="_1686898108" r:id="rId567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31659362">
                <v:shape id="_x0000_i3899" type="#_x0000_t75" style="width:33.75pt;height:14.25pt" o:ole="">
                  <v:imagedata r:id="rId5680" o:title=""/>
                </v:shape>
                <o:OLEObject Type="Embed" ProgID="Equation.DSMT4" ShapeID="_x0000_i3899" DrawAspect="Content" ObjectID="_1686898109" r:id="rId568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55" w:dyaOrig="255" w14:anchorId="20D3F2FE">
                <v:shape id="_x0000_i3900" type="#_x0000_t75" style="width:27.75pt;height:12.75pt" o:ole="">
                  <v:imagedata r:id="rId5682" o:title=""/>
                </v:shape>
                <o:OLEObject Type="Embed" ProgID="Equation.DSMT4" ShapeID="_x0000_i3900" DrawAspect="Content" ObjectID="_1686898110" r:id="rId5683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E1DAC52">
                <v:shape id="_x0000_i3901" type="#_x0000_t75" style="width:27.75pt;height:14.25pt" o:ole="">
                  <v:imagedata r:id="rId5684" o:title=""/>
                </v:shape>
                <o:OLEObject Type="Embed" ProgID="Equation.DSMT4" ShapeID="_x0000_i3901" DrawAspect="Content" ObjectID="_1686898111" r:id="rId568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1A37C099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Ⓑ.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quay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368D2E1">
                <v:shape id="_x0000_i3902" type="#_x0000_t75" style="width:12pt;height:14.25pt" o:ole="">
                  <v:imagedata r:id="rId5686" o:title=""/>
                </v:shape>
                <o:OLEObject Type="Embed" ProgID="Equation.DSMT4" ShapeID="_x0000_i3902" DrawAspect="Content" ObjectID="_1686898112" r:id="rId568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, góc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55" w:dyaOrig="615" w14:anchorId="776EDCC6">
                <v:shape id="_x0000_i3903" type="#_x0000_t75" style="width:12.75pt;height:30.75pt" o:ole="">
                  <v:imagedata r:id="rId5688" o:title=""/>
                </v:shape>
                <o:OLEObject Type="Embed" ProgID="Equation.DSMT4" ShapeID="_x0000_i3903" DrawAspect="Content" ObjectID="_1686898113" r:id="rId568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3188C5E">
                <v:shape id="_x0000_i3904" type="#_x0000_t75" style="width:27.75pt;height:14.25pt" o:ole="">
                  <v:imagedata r:id="rId5690" o:title=""/>
                </v:shape>
                <o:OLEObject Type="Embed" ProgID="Equation.DSMT4" ShapeID="_x0000_i3904" DrawAspect="Content" ObjectID="_1686898114" r:id="rId569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0FCDD67B">
                <v:shape id="_x0000_i3905" type="#_x0000_t75" style="width:29.25pt;height:14.25pt" o:ole="">
                  <v:imagedata r:id="rId5692" o:title=""/>
                </v:shape>
                <o:OLEObject Type="Embed" ProgID="Equation.DSMT4" ShapeID="_x0000_i3905" DrawAspect="Content" ObjectID="_1686898115" r:id="rId569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67E45EB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Ⓒ.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6A9E88D">
                <v:shape id="_x0000_i3906" type="#_x0000_t75" style="width:12pt;height:14.25pt" o:ole="">
                  <v:imagedata r:id="rId5694" o:title=""/>
                </v:shape>
                <o:OLEObject Type="Embed" ProgID="Equation.DSMT4" ShapeID="_x0000_i3906" DrawAspect="Content" ObjectID="_1686898116" r:id="rId569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285" w14:anchorId="1F4B4816">
                <v:shape id="_x0000_i3907" type="#_x0000_t75" style="width:26.25pt;height:14.25pt" o:ole="">
                  <v:imagedata r:id="rId5696" o:title=""/>
                </v:shape>
                <o:OLEObject Type="Embed" ProgID="Equation.DSMT4" ShapeID="_x0000_i3907" DrawAspect="Content" ObjectID="_1686898117" r:id="rId569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61925D2">
                <v:shape id="_x0000_i3908" type="#_x0000_t75" style="width:27.75pt;height:14.25pt" o:ole="">
                  <v:imagedata r:id="rId5698" o:title=""/>
                </v:shape>
                <o:OLEObject Type="Embed" ProgID="Equation.DSMT4" ShapeID="_x0000_i3908" DrawAspect="Content" ObjectID="_1686898118" r:id="rId569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DCCBB1D">
                <v:shape id="_x0000_i3909" type="#_x0000_t75" style="width:27.75pt;height:14.25pt" o:ole="">
                  <v:imagedata r:id="rId5700" o:title=""/>
                </v:shape>
                <o:OLEObject Type="Embed" ProgID="Equation.DSMT4" ShapeID="_x0000_i3909" DrawAspect="Content" ObjectID="_1686898119" r:id="rId570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3F133221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color w:val="FF0000"/>
                <w:szCs w:val="24"/>
                <w:lang w:val="pt-B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Ⓓ.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tịnh tiến theo véc tơ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420" w:dyaOrig="315" w14:anchorId="22330880">
                <v:shape id="_x0000_i3910" type="#_x0000_t75" style="width:21pt;height:15.75pt" o:ole="">
                  <v:imagedata r:id="rId5702" o:title=""/>
                </v:shape>
                <o:OLEObject Type="Embed" ProgID="Equation.DSMT4" ShapeID="_x0000_i3910" DrawAspect="Content" ObjectID="_1686898120" r:id="rId5703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55" w:dyaOrig="255" w14:anchorId="1AD9DC7C">
                <v:shape id="_x0000_i3911" type="#_x0000_t75" style="width:27.75pt;height:12.75pt" o:ole="">
                  <v:imagedata r:id="rId5704" o:title=""/>
                </v:shape>
                <o:OLEObject Type="Embed" ProgID="Equation.DSMT4" ShapeID="_x0000_i3911" DrawAspect="Content" ObjectID="_1686898121" r:id="rId570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2EC4D8D">
                <v:shape id="_x0000_i3912" type="#_x0000_t75" style="width:27.75pt;height:14.25pt" o:ole="">
                  <v:imagedata r:id="rId5706" o:title=""/>
                </v:shape>
                <o:OLEObject Type="Embed" ProgID="Equation.DSMT4" ShapeID="_x0000_i3912" DrawAspect="Content" ObjectID="_1686898122" r:id="rId570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5E77020A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96229C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E5DC68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E0B9CB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21: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object w:dxaOrig="555" w:dyaOrig="285" w14:anchorId="2E67DF28">
                <v:shape id="_x0000_i3913" type="#_x0000_t75" style="width:27.75pt;height:14.25pt" o:ole="">
                  <v:imagedata r:id="rId5708" o:title=""/>
                </v:shape>
                <o:OLEObject Type="Embed" ProgID="Equation.DSMT4" ShapeID="_x0000_i3913" DrawAspect="Content" ObjectID="_1686898123" r:id="rId5709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có trọng tâm 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object w:dxaOrig="240" w:dyaOrig="285" w14:anchorId="61E8DF91">
                <v:shape id="_x0000_i3914" type="#_x0000_t75" style="width:12pt;height:14.25pt" o:ole="">
                  <v:imagedata r:id="rId5710" o:title=""/>
                </v:shape>
                <o:OLEObject Type="Embed" ProgID="Equation.DSMT4" ShapeID="_x0000_i3914" DrawAspect="Content" ObjectID="_1686898124" r:id="rId571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40" w14:anchorId="3DD595F1">
                <v:shape id="_x0000_i3915" type="#_x0000_t75" style="width:12pt;height:12pt" o:ole="">
                  <v:imagedata r:id="rId5712" o:title=""/>
                </v:shape>
                <o:OLEObject Type="Embed" ProgID="Equation.DSMT4" ShapeID="_x0000_i3915" DrawAspect="Content" ObjectID="_1686898125" r:id="rId571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object w:dxaOrig="240" w:dyaOrig="285" w14:anchorId="45E61757">
                <v:shape id="_x0000_i3916" type="#_x0000_t75" style="width:12pt;height:14.25pt" o:ole="">
                  <v:imagedata r:id="rId5714" o:title=""/>
                </v:shape>
                <o:OLEObject Type="Embed" ProgID="Equation.DSMT4" ShapeID="_x0000_i3916" DrawAspect="Content" ObjectID="_1686898126" r:id="rId571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05" w:dyaOrig="600" w14:anchorId="271A47D0">
                <v:shape id="_x0000_i3917" type="#_x0000_t75" style="width:20.25pt;height:30pt" o:ole="">
                  <v:imagedata r:id="rId5716" o:title=""/>
                </v:shape>
                <o:OLEObject Type="Embed" ProgID="Equation.DSMT4" ShapeID="_x0000_i3917" DrawAspect="Content" ObjectID="_1686898127" r:id="rId571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là:</w:t>
            </w:r>
          </w:p>
          <w:p w14:paraId="59446DE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375" w:dyaOrig="285" w14:anchorId="3641BCEC">
                <v:shape id="_x0000_i3918" type="#_x0000_t75" style="width:18.75pt;height:14.25pt" o:ole="">
                  <v:imagedata r:id="rId5718" o:title=""/>
                </v:shape>
                <o:OLEObject Type="Embed" ProgID="Equation.DSMT4" ShapeID="_x0000_i3918" DrawAspect="Content" ObjectID="_1686898128" r:id="rId571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3139D405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4"/>
                <w:szCs w:val="24"/>
              </w:rPr>
              <w:object w:dxaOrig="405" w:dyaOrig="240" w14:anchorId="12F972B8">
                <v:shape id="_x0000_i3919" type="#_x0000_t75" style="width:20.25pt;height:12pt" o:ole="">
                  <v:imagedata r:id="rId5720" o:title=""/>
                </v:shape>
                <o:OLEObject Type="Embed" ProgID="Equation.DSMT4" ShapeID="_x0000_i3919" DrawAspect="Content" ObjectID="_1686898129" r:id="rId572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287A321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405" w:dyaOrig="285" w14:anchorId="06B2AD2D">
                <v:shape id="_x0000_i3920" type="#_x0000_t75" style="width:20.25pt;height:14.25pt" o:ole="">
                  <v:imagedata r:id="rId5722" o:title=""/>
                </v:shape>
                <o:OLEObject Type="Embed" ProgID="Equation.DSMT4" ShapeID="_x0000_i3920" DrawAspect="Content" ObjectID="_1686898130" r:id="rId572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7889DE42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375" w:dyaOrig="285" w14:anchorId="0FAA50E5">
                <v:shape id="_x0000_i3921" type="#_x0000_t75" style="width:18.75pt;height:14.25pt" o:ole="">
                  <v:imagedata r:id="rId5724" o:title=""/>
                </v:shape>
                <o:OLEObject Type="Embed" ProgID="Equation.DSMT4" ShapeID="_x0000_i3921" DrawAspect="Content" ObjectID="_1686898131" r:id="rId572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5C208FCC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396ED5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33E07E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96317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lastRenderedPageBreak/>
              <w:t>Câu 22: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hình thoi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13EE27DA">
                <v:shape id="_x0000_i3922" type="#_x0000_t75" style="width:36.75pt;height:14.25pt" o:ole="">
                  <v:imagedata r:id="rId5726" o:title=""/>
                </v:shape>
                <o:OLEObject Type="Embed" ProgID="Equation.DSMT4" ShapeID="_x0000_i3922" DrawAspect="Content" ObjectID="_1686898132" r:id="rId572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tâm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327B94B0">
                <v:shape id="_x0000_i3923" type="#_x0000_t75" style="width:12pt;height:14.25pt" o:ole="">
                  <v:imagedata r:id="rId5728" o:title=""/>
                </v:shape>
                <o:OLEObject Type="Embed" ProgID="Equation.DSMT4" ShapeID="_x0000_i3923" DrawAspect="Content" ObjectID="_1686898133" r:id="rId572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(như hình vẽ). Trong các mệnh đề sau, mệnh đề nào là mệnh đề đúng?</w:t>
            </w:r>
          </w:p>
          <w:p w14:paraId="12F55969" w14:textId="77777777" w:rsidR="00522C6A" w:rsidRPr="000B1F95" w:rsidRDefault="0001359F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>
              <w:rPr>
                <w:rFonts w:ascii="Chu Van An" w:eastAsiaTheme="minorEastAsia" w:hAnsi="Chu Van An" w:cs="Chu Van An"/>
                <w:szCs w:val="24"/>
              </w:rPr>
            </w:r>
            <w:r>
              <w:rPr>
                <w:rFonts w:ascii="Chu Van An" w:eastAsiaTheme="minorEastAsia" w:hAnsi="Chu Van An" w:cs="Chu Van An"/>
                <w:szCs w:val="24"/>
              </w:rPr>
              <w:pict w14:anchorId="4A03EA25">
                <v:group id="_x0000_s3299" style="width:169.35pt;height:98.85pt;mso-position-horizontal-relative:char;mso-position-vertical-relative:line" coordorigin="879,6124" coordsize="3387,1977">
                  <v:shapetype id="_x0000_t110" coordsize="21600,21600" o:spt="110" path="m10800,l,10800,10800,21600,21600,10800xe">
                    <v:stroke joinstyle="miter"/>
                    <v:path gradientshapeok="t" o:connecttype="rect" textboxrect="5400,5400,16200,16200"/>
                  </v:shapetype>
                  <v:shape id="_x0000_s3300" type="#_x0000_t110" style="position:absolute;left:1162;top:6405;width:2861;height:1421" strokecolor="#009" strokeweight="1pt"/>
                  <v:shape id="_x0000_s3301" type="#_x0000_t32" style="position:absolute;left:2596;top:6412;width:0;height:1421" o:connectortype="straight" strokecolor="#009" strokeweight="1pt"/>
                  <v:shape id="_x0000_s3302" type="#_x0000_t32" style="position:absolute;left:1162;top:7122;width:2861;height:0" o:connectortype="straight" strokecolor="#009" strokeweight="1pt"/>
                  <v:shape id="_x0000_s3303" type="#_x0000_t75" style="position:absolute;left:879;top:6959;width:243;height:268">
                    <v:imagedata r:id="rId5730" o:title=""/>
                  </v:shape>
                  <v:shape id="_x0000_s3304" type="#_x0000_t75" style="position:absolute;left:2475;top:6124;width:243;height:268">
                    <v:imagedata r:id="rId5731" o:title=""/>
                  </v:shape>
                  <v:shape id="_x0000_s3305" type="#_x0000_t75" style="position:absolute;left:4023;top:7004;width:243;height:288">
                    <v:imagedata r:id="rId5732" o:title=""/>
                  </v:shape>
                  <v:shape id="_x0000_s3306" type="#_x0000_t75" style="position:absolute;left:2475;top:7833;width:263;height:268">
                    <v:imagedata r:id="rId5733" o:title=""/>
                  </v:shape>
                  <v:shape id="_x0000_s3307" type="#_x0000_t75" style="position:absolute;left:2596;top:7122;width:243;height:288">
                    <v:imagedata r:id="rId5734" o:title=""/>
                  </v:shape>
                  <v:oval id="_x0000_s3308" style="position:absolute;left:2571;top:6379;width:57;height:57" fillcolor="red" strokecolor="#009" strokeweight="1pt"/>
                  <v:oval id="_x0000_s3309" style="position:absolute;left:2563;top:7792;width:57;height:57" fillcolor="red" strokecolor="#009" strokeweight="1pt"/>
                  <v:oval id="_x0000_s3310" style="position:absolute;left:3990;top:7088;width:57;height:57" fillcolor="red" strokecolor="#009" strokeweight="1pt"/>
                  <v:oval id="_x0000_s3311" style="position:absolute;left:1132;top:7088;width:57;height:57" fillcolor="red" strokecolor="#009" strokeweight="1pt"/>
                  <v:oval id="_x0000_s3312" style="position:absolute;left:2563;top:7088;width:57;height:57" fillcolor="red" strokecolor="#009" strokeweight="1pt"/>
                  <w10:wrap type="none"/>
                  <w10:anchorlock/>
                </v:group>
                <o:OLEObject Type="Embed" ProgID="Equation.DSMT4" ShapeID="_x0000_s3303" DrawAspect="Content" ObjectID="_1686899871" r:id="rId5735"/>
                <o:OLEObject Type="Embed" ProgID="Equation.DSMT4" ShapeID="_x0000_s3304" DrawAspect="Content" ObjectID="_1686899872" r:id="rId5736"/>
                <o:OLEObject Type="Embed" ProgID="Equation.DSMT4" ShapeID="_x0000_s3305" DrawAspect="Content" ObjectID="_1686899873" r:id="rId5737"/>
                <o:OLEObject Type="Embed" ProgID="Equation.DSMT4" ShapeID="_x0000_s3306" DrawAspect="Content" ObjectID="_1686899874" r:id="rId5738"/>
                <o:OLEObject Type="Embed" ProgID="Equation.DSMT4" ShapeID="_x0000_s3307" DrawAspect="Content" ObjectID="_1686899875" r:id="rId5739"/>
              </w:pict>
            </w:r>
          </w:p>
          <w:p w14:paraId="6973D241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bookmarkStart w:id="410" w:name="MTBlankEqn_0"/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345" w14:anchorId="133A6EDA">
                <v:shape id="_x0000_i3930" type="#_x0000_t75" style="width:20.25pt;height:17.25pt" o:ole="">
                  <v:imagedata r:id="rId5740" o:title=""/>
                </v:shape>
                <o:OLEObject Type="Embed" ProgID="Equation.DSMT4" ShapeID="_x0000_i3930" DrawAspect="Content" ObjectID="_1686898134" r:id="rId5741"/>
              </w:object>
            </w:r>
            <w:bookmarkEnd w:id="410"/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43BB59C4">
                <v:shape id="_x0000_i3931" type="#_x0000_t75" style="width:29.25pt;height:14.25pt" o:ole="">
                  <v:imagedata r:id="rId5742" o:title=""/>
                </v:shape>
                <o:OLEObject Type="Embed" ProgID="Equation.DSMT4" ShapeID="_x0000_i3931" DrawAspect="Content" ObjectID="_1686898135" r:id="rId574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85" w:dyaOrig="255" w14:anchorId="056F935E">
                <v:shape id="_x0000_i3932" type="#_x0000_t75" style="width:29.25pt;height:12.75pt" o:ole="">
                  <v:imagedata r:id="rId5744" o:title=""/>
                </v:shape>
                <o:OLEObject Type="Embed" ProgID="Equation.DSMT4" ShapeID="_x0000_i3932" DrawAspect="Content" ObjectID="_1686898136" r:id="rId574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B5601E6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475247D">
                <v:shape id="_x0000_i3933" type="#_x0000_t75" style="width:12pt;height:14.25pt" o:ole="">
                  <v:imagedata r:id="rId5746" o:title=""/>
                </v:shape>
                <o:OLEObject Type="Embed" ProgID="Equation.DSMT4" ShapeID="_x0000_i3933" DrawAspect="Content" ObjectID="_1686898137" r:id="rId574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3D0590C0">
                <v:shape id="_x0000_i3934" type="#_x0000_t75" style="width:33.75pt;height:14.25pt" o:ole="">
                  <v:imagedata r:id="rId5748" o:title=""/>
                </v:shape>
                <o:OLEObject Type="Embed" ProgID="Equation.DSMT4" ShapeID="_x0000_i3934" DrawAspect="Content" ObjectID="_1686898138" r:id="rId574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198ED837">
                <v:shape id="_x0000_i3935" type="#_x0000_t75" style="width:29.25pt;height:14.25pt" o:ole="">
                  <v:imagedata r:id="rId5750" o:title=""/>
                </v:shape>
                <o:OLEObject Type="Embed" ProgID="Equation.DSMT4" ShapeID="_x0000_i3935" DrawAspect="Content" ObjectID="_1686898139" r:id="rId575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85" w:dyaOrig="255" w14:anchorId="18096DE1">
                <v:shape id="_x0000_i3936" type="#_x0000_t75" style="width:29.25pt;height:12.75pt" o:ole="">
                  <v:imagedata r:id="rId5752" o:title=""/>
                </v:shape>
                <o:OLEObject Type="Embed" ProgID="Equation.DSMT4" ShapeID="_x0000_i3936" DrawAspect="Content" ObjectID="_1686898140" r:id="rId575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D9398D0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CC9178C">
                <v:shape id="_x0000_i3937" type="#_x0000_t75" style="width:12pt;height:14.25pt" o:ole="">
                  <v:imagedata r:id="rId5754" o:title=""/>
                </v:shape>
                <o:OLEObject Type="Embed" ProgID="Equation.DSMT4" ShapeID="_x0000_i3937" DrawAspect="Content" ObjectID="_1686898141" r:id="rId575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góc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20" w:dyaOrig="615" w14:anchorId="0999224A">
                <v:shape id="_x0000_i3938" type="#_x0000_t75" style="width:21pt;height:30.75pt" o:ole="">
                  <v:imagedata r:id="rId5756" o:title=""/>
                </v:shape>
                <o:OLEObject Type="Embed" ProgID="Equation.DSMT4" ShapeID="_x0000_i3938" DrawAspect="Content" ObjectID="_1686898142" r:id="rId575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52C52ED9">
                <v:shape id="_x0000_i3939" type="#_x0000_t75" style="width:29.25pt;height:14.25pt" o:ole="">
                  <v:imagedata r:id="rId5758" o:title=""/>
                </v:shape>
                <o:OLEObject Type="Embed" ProgID="Equation.DSMT4" ShapeID="_x0000_i3939" DrawAspect="Content" ObjectID="_1686898143" r:id="rId575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71A31CFC">
                <v:shape id="_x0000_i3940" type="#_x0000_t75" style="width:29.25pt;height:14.25pt" o:ole="">
                  <v:imagedata r:id="rId5760" o:title=""/>
                </v:shape>
                <o:OLEObject Type="Embed" ProgID="Equation.DSMT4" ShapeID="_x0000_i3940" DrawAspect="Content" ObjectID="_1686898144" r:id="rId576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25A4F9C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99BEDCE">
                <v:shape id="_x0000_i3941" type="#_x0000_t75" style="width:12pt;height:14.25pt" o:ole="">
                  <v:imagedata r:id="rId5762" o:title=""/>
                </v:shape>
                <o:OLEObject Type="Embed" ProgID="Equation.DSMT4" ShapeID="_x0000_i3941" DrawAspect="Content" ObjectID="_1686898145" r:id="rId576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0DFEADDD">
                <v:shape id="_x0000_i3942" type="#_x0000_t75" style="width:27pt;height:14.25pt" o:ole="">
                  <v:imagedata r:id="rId5764" o:title=""/>
                </v:shape>
                <o:OLEObject Type="Embed" ProgID="Equation.DSMT4" ShapeID="_x0000_i3942" DrawAspect="Content" ObjectID="_1686898146" r:id="rId576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7E60A955">
                <v:shape id="_x0000_i3943" type="#_x0000_t75" style="width:29.25pt;height:14.25pt" o:ole="">
                  <v:imagedata r:id="rId5766" o:title=""/>
                </v:shape>
                <o:OLEObject Type="Embed" ProgID="Equation.DSMT4" ShapeID="_x0000_i3943" DrawAspect="Content" ObjectID="_1686898147" r:id="rId576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5D4D2EF8">
                <v:shape id="_x0000_i3944" type="#_x0000_t75" style="width:29.25pt;height:14.25pt" o:ole="">
                  <v:imagedata r:id="rId5768" o:title=""/>
                </v:shape>
                <o:OLEObject Type="Embed" ProgID="Equation.DSMT4" ShapeID="_x0000_i3944" DrawAspect="Content" ObjectID="_1686898148" r:id="rId576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DACEAAA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B3512C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A59D26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C14F87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23: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50FBB21">
                <v:shape id="_x0000_i3945" type="#_x0000_t75" style="width:23.25pt;height:15.75pt" o:ole="">
                  <v:imagedata r:id="rId5770" o:title=""/>
                </v:shape>
                <o:OLEObject Type="Embed" ProgID="Equation.DSMT4" ShapeID="_x0000_i3945" DrawAspect="Content" ObjectID="_1686898149" r:id="rId577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778AD56C">
                <v:shape id="_x0000_i3946" type="#_x0000_t75" style="width:45pt;height:20.25pt" o:ole="">
                  <v:imagedata r:id="rId5772" o:title=""/>
                </v:shape>
                <o:OLEObject Type="Embed" ProgID="Equation.DSMT4" ShapeID="_x0000_i3946" DrawAspect="Content" ObjectID="_1686898150" r:id="rId577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ảnh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242A9AEE">
                <v:shape id="_x0000_i3947" type="#_x0000_t75" style="width:14.25pt;height:12.75pt" o:ole="">
                  <v:imagedata r:id="rId5774" o:title=""/>
                </v:shape>
                <o:OLEObject Type="Embed" ProgID="Equation.DSMT4" ShapeID="_x0000_i3947" DrawAspect="Content" ObjectID="_1686898151" r:id="rId577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1865855">
                <v:shape id="_x0000_i3948" type="#_x0000_t75" style="width:12pt;height:12.75pt" o:ole="">
                  <v:imagedata r:id="rId5776" o:title=""/>
                </v:shape>
                <o:OLEObject Type="Embed" ProgID="Equation.DSMT4" ShapeID="_x0000_i3948" DrawAspect="Content" ObjectID="_1686898152" r:id="rId577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69F76D5F">
                <v:shape id="_x0000_i3949" type="#_x0000_t75" style="width:39.75pt;height:20.25pt" o:ole="">
                  <v:imagedata r:id="rId5778" o:title=""/>
                </v:shape>
                <o:OLEObject Type="Embed" ProgID="Equation.DSMT4" ShapeID="_x0000_i3949" DrawAspect="Content" ObjectID="_1686898153" r:id="rId577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542BD411">
                <v:shape id="_x0000_i3950" type="#_x0000_t75" style="width:35.25pt;height:14.25pt" o:ole="">
                  <v:imagedata r:id="rId5780" o:title=""/>
                </v:shape>
                <o:OLEObject Type="Embed" ProgID="Equation.DSMT4" ShapeID="_x0000_i3950" DrawAspect="Content" ObjectID="_1686898154" r:id="rId578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C14D37F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30736200">
                <v:shape id="_x0000_i3951" type="#_x0000_t75" style="width:48pt;height:19.5pt" o:ole="">
                  <v:imagedata r:id="rId5782" o:title=""/>
                </v:shape>
                <o:OLEObject Type="Embed" ProgID="Equation.DSMT4" ShapeID="_x0000_i3951" DrawAspect="Content" ObjectID="_1686898155" r:id="rId578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050" w:dyaOrig="660" w14:anchorId="55835AF6">
                <v:shape id="_x0000_i3952" type="#_x0000_t75" style="width:52.5pt;height:33pt" o:ole="">
                  <v:imagedata r:id="rId5784" o:title=""/>
                </v:shape>
                <o:OLEObject Type="Embed" ProgID="Equation.DSMT4" ShapeID="_x0000_i3952" DrawAspect="Content" ObjectID="_1686898156" r:id="rId578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60286B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2B457BB7">
                <v:shape id="_x0000_i3953" type="#_x0000_t75" style="width:48pt;height:19.5pt" o:ole="">
                  <v:imagedata r:id="rId5786" o:title=""/>
                </v:shape>
                <o:OLEObject Type="Embed" ProgID="Equation.DSMT4" ShapeID="_x0000_i3953" DrawAspect="Content" ObjectID="_1686898157" r:id="rId578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23A7E7FC">
                <v:shape id="_x0000_i3954" type="#_x0000_t75" style="width:48pt;height:19.5pt" o:ole="">
                  <v:imagedata r:id="rId5788" o:title=""/>
                </v:shape>
                <o:OLEObject Type="Embed" ProgID="Equation.DSMT4" ShapeID="_x0000_i3954" DrawAspect="Content" ObjectID="_1686898158" r:id="rId578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9F7745F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384272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69E28C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E97BBA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24:</w: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465" w:dyaOrig="315" w14:anchorId="7B7B737A">
                <v:shape id="_x0000_i3955" type="#_x0000_t75" style="width:23.25pt;height:15.75pt" o:ole="">
                  <v:imagedata r:id="rId5790" o:title=""/>
                </v:shape>
                <o:OLEObject Type="Embed" ProgID="Equation.DSMT4" ShapeID="_x0000_i3955" DrawAspect="Content" ObjectID="_1686898159" r:id="rId5791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420" w:dyaOrig="405" w14:anchorId="4A0A13B8">
                <v:shape id="_x0000_i3956" type="#_x0000_t75" style="width:21pt;height:20.25pt" o:ole="">
                  <v:imagedata r:id="rId5792" o:title=""/>
                </v:shape>
                <o:OLEObject Type="Embed" ProgID="Equation.DSMT4" ShapeID="_x0000_i3956" DrawAspect="Content" ObjectID="_1686898160" r:id="rId579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có phương trình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055" w:dyaOrig="360" w14:anchorId="7FA3522E">
                <v:shape id="_x0000_i3957" type="#_x0000_t75" style="width:102.75pt;height:18pt" o:ole="">
                  <v:imagedata r:id="rId5794" o:title=""/>
                </v:shape>
                <o:OLEObject Type="Embed" ProgID="Equation.DSMT4" ShapeID="_x0000_i3957" DrawAspect="Content" ObjectID="_1686898161" r:id="rId5795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. Tìm phương trình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4"/>
                <w:szCs w:val="24"/>
                <w:shd w:val="clear" w:color="auto" w:fill="FFFFFF"/>
                <w:lang w:val="vi-VN"/>
              </w:rPr>
              <w:object w:dxaOrig="480" w:dyaOrig="405" w14:anchorId="3794B4D5">
                <v:shape id="_x0000_i3958" type="#_x0000_t75" style="width:24pt;height:20.25pt" o:ole="">
                  <v:imagedata r:id="rId5796" o:title=""/>
                </v:shape>
                <o:OLEObject Type="Embed" ProgID="Equation.DSMT4" ShapeID="_x0000_i3958" DrawAspect="Content" ObjectID="_1686898162" r:id="rId5797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420" w:dyaOrig="405" w14:anchorId="5EEA2E9C">
                <v:shape id="_x0000_i3959" type="#_x0000_t75" style="width:21pt;height:20.25pt" o:ole="">
                  <v:imagedata r:id="rId5792" o:title=""/>
                </v:shape>
                <o:OLEObject Type="Embed" ProgID="Equation.DSMT4" ShapeID="_x0000_i3959" DrawAspect="Content" ObjectID="_1686898163" r:id="rId579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6"/>
                <w:szCs w:val="24"/>
                <w:shd w:val="clear" w:color="auto" w:fill="FFFFFF"/>
              </w:rPr>
              <w:object w:dxaOrig="240" w:dyaOrig="285" w14:anchorId="590B11B4">
                <v:shape id="_x0000_i3960" type="#_x0000_t75" style="width:12pt;height:14.25pt" o:ole="">
                  <v:imagedata r:id="rId5799" o:title=""/>
                </v:shape>
                <o:OLEObject Type="Embed" ProgID="Equation.DSMT4" ShapeID="_x0000_i3960" DrawAspect="Content" ObjectID="_1686898164" r:id="rId5800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 tỉ số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6"/>
                <w:szCs w:val="24"/>
                <w:shd w:val="clear" w:color="auto" w:fill="FFFFFF"/>
              </w:rPr>
              <w:object w:dxaOrig="705" w:dyaOrig="285" w14:anchorId="18B309F9">
                <v:shape id="_x0000_i3961" type="#_x0000_t75" style="width:35.25pt;height:14.25pt" o:ole="">
                  <v:imagedata r:id="rId5801" o:title=""/>
                </v:shape>
                <o:OLEObject Type="Embed" ProgID="Equation.DSMT4" ShapeID="_x0000_i3961" DrawAspect="Content" ObjectID="_1686898165" r:id="rId5802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>.</w:t>
            </w:r>
          </w:p>
          <w:p w14:paraId="023C8543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205" w:dyaOrig="360" w14:anchorId="2792584B">
                <v:shape id="_x0000_i3962" type="#_x0000_t75" style="width:110.25pt;height:18pt" o:ole="">
                  <v:imagedata r:id="rId5803" o:title=""/>
                </v:shape>
                <o:OLEObject Type="Embed" ProgID="Equation.DSMT4" ShapeID="_x0000_i3962" DrawAspect="Content" ObjectID="_1686898166" r:id="rId580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100" w:dyaOrig="360" w14:anchorId="34520FFC">
                <v:shape id="_x0000_i3963" type="#_x0000_t75" style="width:105pt;height:18pt" o:ole="">
                  <v:imagedata r:id="rId5805" o:title=""/>
                </v:shape>
                <o:OLEObject Type="Embed" ProgID="Equation.DSMT4" ShapeID="_x0000_i3963" DrawAspect="Content" ObjectID="_1686898167" r:id="rId580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6D1040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205" w:dyaOrig="360" w14:anchorId="4B3C0F1D">
                <v:shape id="_x0000_i3964" type="#_x0000_t75" style="width:110.25pt;height:18pt" o:ole="">
                  <v:imagedata r:id="rId5807" o:title=""/>
                </v:shape>
                <o:OLEObject Type="Embed" ProgID="Equation.DSMT4" ShapeID="_x0000_i3964" DrawAspect="Content" ObjectID="_1686898168" r:id="rId580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205" w:dyaOrig="360" w14:anchorId="5A1C99D5">
                <v:shape id="_x0000_i3965" type="#_x0000_t75" style="width:110.25pt;height:18pt" o:ole="">
                  <v:imagedata r:id="rId5809" o:title=""/>
                </v:shape>
                <o:OLEObject Type="Embed" ProgID="Equation.DSMT4" ShapeID="_x0000_i3965" DrawAspect="Content" ObjectID="_1686898169" r:id="rId581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B944C3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3D02B9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50BB3D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8F55A1" w14:textId="77777777" w:rsidR="00522C6A" w:rsidRPr="000B1F95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25: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16467977">
                <v:shape id="_x0000_i3966" type="#_x0000_t75" style="width:28.5pt;height:14.25pt" o:ole="">
                  <v:imagedata r:id="rId5811" o:title=""/>
                </v:shape>
                <o:OLEObject Type="Embed" ProgID="Equation.DSMT4" ShapeID="_x0000_i3966" DrawAspect="Content" ObjectID="_1686898170" r:id="rId581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30" w14:anchorId="28AE9217">
                <v:shape id="_x0000_i3967" type="#_x0000_t75" style="width:42.75pt;height:16.5pt" o:ole="">
                  <v:imagedata r:id="rId5813" o:title=""/>
                </v:shape>
                <o:OLEObject Type="Embed" ProgID="Equation.DSMT4" ShapeID="_x0000_i3967" DrawAspect="Content" ObjectID="_1686898171" r:id="rId581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4C273740">
                <v:shape id="_x0000_i3968" type="#_x0000_t75" style="width:62.25pt;height:16.5pt" o:ole="">
                  <v:imagedata r:id="rId5815" o:title=""/>
                </v:shape>
                <o:OLEObject Type="Embed" ProgID="Equation.DSMT4" ShapeID="_x0000_i3968" DrawAspect="Content" ObjectID="_1686898172" r:id="rId581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177F6340">
                <v:shape id="_x0000_i3969" type="#_x0000_t75" style="width:9.75pt;height:12.75pt" o:ole="">
                  <v:imagedata r:id="rId5817" o:title=""/>
                </v:shape>
                <o:OLEObject Type="Embed" ProgID="Equation.DSMT4" ShapeID="_x0000_i3969" DrawAspect="Content" ObjectID="_1686898173" r:id="rId581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trung điểm của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90" w:dyaOrig="330" w14:anchorId="0D0F4F4B">
                <v:shape id="_x0000_i3970" type="#_x0000_t75" style="width:34.5pt;height:16.5pt" o:ole="">
                  <v:imagedata r:id="rId5819" o:title=""/>
                </v:shape>
                <o:OLEObject Type="Embed" ProgID="Equation.DSMT4" ShapeID="_x0000_i3970" DrawAspect="Content" ObjectID="_1686898174" r:id="rId582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trọng tâm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1F6196D6">
                <v:shape id="_x0000_i3971" type="#_x0000_t75" style="width:28.5pt;height:14.25pt" o:ole="">
                  <v:imagedata r:id="rId5821" o:title=""/>
                </v:shape>
                <o:OLEObject Type="Embed" ProgID="Equation.DSMT4" ShapeID="_x0000_i3971" DrawAspect="Content" ObjectID="_1686898175" r:id="rId582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khẳng định </w:t>
            </w:r>
            <w:r w:rsidRPr="000B1F95">
              <w:rPr>
                <w:rFonts w:ascii="Chu Van An" w:hAnsi="Chu Van An" w:cs="Chu Van An"/>
                <w:b/>
                <w:bCs/>
                <w:szCs w:val="24"/>
              </w:rPr>
              <w:t>sai</w: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1D4CB37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905" w:dyaOrig="405" w14:anchorId="7DE4581F">
                <v:shape id="_x0000_i3972" type="#_x0000_t75" style="width:95.25pt;height:20.25pt" o:ole="">
                  <v:imagedata r:id="rId5823" o:title=""/>
                </v:shape>
                <o:OLEObject Type="Embed" ProgID="Equation.DSMT4" ShapeID="_x0000_i3972" DrawAspect="Content" ObjectID="_1686898176" r:id="rId582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920" w:dyaOrig="405" w14:anchorId="3C1588EF">
                <v:shape id="_x0000_i3973" type="#_x0000_t75" style="width:96pt;height:20.25pt" o:ole="">
                  <v:imagedata r:id="rId5825" o:title=""/>
                </v:shape>
                <o:OLEObject Type="Embed" ProgID="Equation.DSMT4" ShapeID="_x0000_i3973" DrawAspect="Content" ObjectID="_1686898177" r:id="rId582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B84F2FF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800" w:dyaOrig="405" w14:anchorId="2133136A">
                <v:shape id="_x0000_i3974" type="#_x0000_t75" style="width:90pt;height:20.25pt" o:ole="">
                  <v:imagedata r:id="rId5827" o:title=""/>
                </v:shape>
                <o:OLEObject Type="Embed" ProgID="Equation.DSMT4" ShapeID="_x0000_i3974" DrawAspect="Content" ObjectID="_1686898178" r:id="rId5828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34"/>
                <w:szCs w:val="24"/>
              </w:rPr>
              <w:object w:dxaOrig="2145" w:dyaOrig="600" w14:anchorId="3F7C9423">
                <v:shape id="_x0000_i3975" type="#_x0000_t75" style="width:107.25pt;height:30pt" o:ole="">
                  <v:imagedata r:id="rId5829" o:title=""/>
                </v:shape>
                <o:OLEObject Type="Embed" ProgID="Equation.DSMT4" ShapeID="_x0000_i3975" DrawAspect="Content" ObjectID="_1686898179" r:id="rId583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66AD76A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D6A884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25A3F6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FED117" w14:textId="77777777" w:rsidR="00522C6A" w:rsidRPr="000B1F95" w:rsidRDefault="00522C6A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lastRenderedPageBreak/>
              <w:t>Câu 26: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90" w:dyaOrig="405" w14:anchorId="294BD942">
                <v:shape id="_x0000_i3976" type="#_x0000_t75" style="width:19.5pt;height:20.25pt" o:ole="">
                  <v:imagedata r:id="rId5831" o:title=""/>
                </v:shape>
                <o:OLEObject Type="Embed" ProgID="Equation.DSMT4" ShapeID="_x0000_i3976" DrawAspect="Content" ObjectID="_1686898180" r:id="rId583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55" w14:anchorId="5DDA8AF2">
                <v:shape id="_x0000_i3977" type="#_x0000_t75" style="width:19.5pt;height:12.75pt" o:ole="">
                  <v:imagedata r:id="rId5833" o:title=""/>
                </v:shape>
                <o:OLEObject Type="Embed" ProgID="Equation.DSMT4" ShapeID="_x0000_i3977" DrawAspect="Content" ObjectID="_1686898181" r:id="rId583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90" w:dyaOrig="285" w14:anchorId="24115B2E">
                <v:shape id="_x0000_i3978" type="#_x0000_t75" style="width:19.5pt;height:14.25pt" o:ole="">
                  <v:imagedata r:id="rId5835" o:title=""/>
                </v:shape>
                <o:OLEObject Type="Embed" ProgID="Equation.DSMT4" ShapeID="_x0000_i3978" DrawAspect="Content" ObjectID="_1686898182" r:id="rId583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là hai đường kính.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8E3B174">
                <v:shape id="_x0000_i3979" type="#_x0000_t75" style="width:12pt;height:12.75pt" o:ole="">
                  <v:imagedata r:id="rId5837" o:title=""/>
                </v:shape>
                <o:OLEObject Type="Embed" ProgID="Equation.DSMT4" ShapeID="_x0000_i3979" DrawAspect="Content" ObjectID="_1686898183" r:id="rId583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là trung điểm của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435" w:dyaOrig="285" w14:anchorId="621B7C64">
                <v:shape id="_x0000_i3980" type="#_x0000_t75" style="width:21.75pt;height:14.25pt" o:ole="">
                  <v:imagedata r:id="rId5839" o:title=""/>
                </v:shape>
                <o:OLEObject Type="Embed" ProgID="Equation.DSMT4" ShapeID="_x0000_i3980" DrawAspect="Content" ObjectID="_1686898184" r:id="rId584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;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537FEC95">
                <v:shape id="_x0000_i3981" type="#_x0000_t75" style="width:18.75pt;height:14.25pt" o:ole="">
                  <v:imagedata r:id="rId5841" o:title=""/>
                </v:shape>
                <o:OLEObject Type="Embed" ProgID="Equation.DSMT4" ShapeID="_x0000_i3981" DrawAspect="Content" ObjectID="_1686898185" r:id="rId584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cắt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435" w:dyaOrig="255" w14:anchorId="6DA3EB50">
                <v:shape id="_x0000_i3982" type="#_x0000_t75" style="width:21.75pt;height:12.75pt" o:ole="">
                  <v:imagedata r:id="rId5843" o:title=""/>
                </v:shape>
                <o:OLEObject Type="Embed" ProgID="Equation.DSMT4" ShapeID="_x0000_i3982" DrawAspect="Content" ObjectID="_1686898186" r:id="rId584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tại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44875E70">
                <v:shape id="_x0000_i3983" type="#_x0000_t75" style="width:12.75pt;height:12.75pt" o:ole="">
                  <v:imagedata r:id="rId5845" o:title=""/>
                </v:shape>
                <o:OLEObject Type="Embed" ProgID="Equation.DSMT4" ShapeID="_x0000_i3983" DrawAspect="Content" ObjectID="_1686898187" r:id="rId584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Tìm tỷ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183ECAA1">
                <v:shape id="_x0000_i3984" type="#_x0000_t75" style="width:10.5pt;height:14.25pt" o:ole="">
                  <v:imagedata r:id="rId5847" o:title=""/>
                </v:shape>
                <o:OLEObject Type="Embed" ProgID="Equation.DSMT4" ShapeID="_x0000_i3984" DrawAspect="Content" ObjectID="_1686898188" r:id="rId584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của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BF03118">
                <v:shape id="_x0000_i3985" type="#_x0000_t75" style="width:12pt;height:12.75pt" o:ole="">
                  <v:imagedata r:id="rId5849" o:title=""/>
                </v:shape>
                <o:OLEObject Type="Embed" ProgID="Equation.DSMT4" ShapeID="_x0000_i3985" DrawAspect="Content" ObjectID="_1686898189" r:id="rId585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biến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8983ED0">
                <v:shape id="_x0000_i3986" type="#_x0000_t75" style="width:12pt;height:14.25pt" o:ole="">
                  <v:imagedata r:id="rId5851" o:title=""/>
                </v:shape>
                <o:OLEObject Type="Embed" ProgID="Equation.DSMT4" ShapeID="_x0000_i3986" DrawAspect="Content" ObjectID="_1686898190" r:id="rId585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53AE63EA">
                <v:shape id="_x0000_i3987" type="#_x0000_t75" style="width:12.75pt;height:12.75pt" o:ole="">
                  <v:imagedata r:id="rId5853" o:title=""/>
                </v:shape>
                <o:OLEObject Type="Embed" ProgID="Equation.DSMT4" ShapeID="_x0000_i3987" DrawAspect="Content" ObjectID="_1686898191" r:id="rId585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46A8299C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810" w:dyaOrig="615" w14:anchorId="643BE43E">
                <v:shape id="_x0000_i3988" type="#_x0000_t75" style="width:40.5pt;height:30.75pt" o:ole="">
                  <v:imagedata r:id="rId5855" o:title=""/>
                </v:shape>
                <o:OLEObject Type="Embed" ProgID="Equation.DSMT4" ShapeID="_x0000_i3988" DrawAspect="Content" ObjectID="_1686898192" r:id="rId585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810" w:dyaOrig="615" w14:anchorId="68B00F5D">
                <v:shape id="_x0000_i3989" type="#_x0000_t75" style="width:40.5pt;height:30.75pt" o:ole="">
                  <v:imagedata r:id="rId5857" o:title=""/>
                </v:shape>
                <o:OLEObject Type="Embed" ProgID="Equation.DSMT4" ShapeID="_x0000_i3989" DrawAspect="Content" ObjectID="_1686898193" r:id="rId585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15" w:dyaOrig="615" w14:anchorId="454A51C1">
                <v:shape id="_x0000_i3990" type="#_x0000_t75" style="width:30.75pt;height:30.75pt" o:ole="">
                  <v:imagedata r:id="rId5859" o:title=""/>
                </v:shape>
                <o:OLEObject Type="Embed" ProgID="Equation.DSMT4" ShapeID="_x0000_i3990" DrawAspect="Content" ObjectID="_1686898194" r:id="rId586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30" w:dyaOrig="615" w14:anchorId="4F2F3354">
                <v:shape id="_x0000_i3991" type="#_x0000_t75" style="width:31.5pt;height:30.75pt" o:ole="">
                  <v:imagedata r:id="rId5861" o:title=""/>
                </v:shape>
                <o:OLEObject Type="Embed" ProgID="Equation.DSMT4" ShapeID="_x0000_i3991" DrawAspect="Content" ObjectID="_1686898195" r:id="rId586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3C511FBC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405"/>
        <w:bookmarkEnd w:id="406"/>
        <w:bookmarkEnd w:id="40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F3B55E1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64C871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3F21C5" w14:textId="77777777" w:rsidR="00522C6A" w:rsidRPr="000B1F95" w:rsidRDefault="00522C6A" w:rsidP="003F0FBB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27: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60D0EBAA">
                <v:shape id="_x0000_i3992" type="#_x0000_t75" style="width:22.5pt;height:15.75pt" o:ole="">
                  <v:imagedata r:id="rId5863" o:title=""/>
                </v:shape>
                <o:OLEObject Type="Embed" ProgID="Equation.DSMT4" ShapeID="_x0000_i3992" DrawAspect="Content" ObjectID="_1686898196" r:id="rId58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</w:t>
            </w:r>
            <w:r w:rsidRPr="000B1F95">
              <w:rPr>
                <w:rFonts w:ascii="Chu Van An" w:hAnsi="Chu Van An" w:cs="Chu Van An"/>
                <w:szCs w:val="24"/>
              </w:rPr>
              <w:t>đường tròn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2670" w:dyaOrig="450" w14:anchorId="49EDC3E8">
                <v:shape id="_x0000_i3993" type="#_x0000_t75" style="width:133.5pt;height:22.5pt" o:ole="">
                  <v:imagedata r:id="rId5865" o:title=""/>
                </v:shape>
                <o:OLEObject Type="Embed" ProgID="Equation.DSMT4" ShapeID="_x0000_i3993" DrawAspect="Content" ObjectID="_1686898197" r:id="rId586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và đường thẳng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20" w:dyaOrig="315" w14:anchorId="41816B61">
                <v:shape id="_x0000_i3994" type="#_x0000_t75" style="width:81pt;height:15.75pt" o:ole="">
                  <v:imagedata r:id="rId5867" o:title=""/>
                </v:shape>
                <o:OLEObject Type="Embed" ProgID="Equation.DSMT4" ShapeID="_x0000_i3994" DrawAspect="Content" ObjectID="_1686898198" r:id="rId586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cắt nhau tại hai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D0148C0">
                <v:shape id="_x0000_i3995" type="#_x0000_t75" style="width:12pt;height:13.5pt" o:ole="">
                  <v:imagedata r:id="rId5869" o:title=""/>
                </v:shape>
                <o:OLEObject Type="Embed" ProgID="Equation.DSMT4" ShapeID="_x0000_i3995" DrawAspect="Content" ObjectID="_1686898199" r:id="rId58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40" w:dyaOrig="270" w14:anchorId="55509F6D">
                <v:shape id="_x0000_i3996" type="#_x0000_t75" style="width:12pt;height:13.5pt" o:ole="">
                  <v:imagedata r:id="rId5871" o:title=""/>
                </v:shape>
                <o:OLEObject Type="Embed" ProgID="Equation.DSMT4" ShapeID="_x0000_i3996" DrawAspect="Content" ObjectID="_1686898200" r:id="rId5872"/>
              </w:objec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, </w:t>
            </w:r>
            <w:r w:rsidRPr="000B1F95">
              <w:rPr>
                <w:rFonts w:ascii="Chu Van An" w:hAnsi="Chu Van An" w:cs="Chu Van An"/>
                <w:szCs w:val="24"/>
              </w:rPr>
              <w:t xml:space="preserve">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110102D9">
                <v:shape id="_x0000_i3997" type="#_x0000_t75" style="width:15.75pt;height:13.5pt" o:ole="">
                  <v:imagedata r:id="rId5873" o:title=""/>
                </v:shape>
                <o:OLEObject Type="Embed" ProgID="Equation.DSMT4" ShapeID="_x0000_i3997" DrawAspect="Content" ObjectID="_1686898201" r:id="rId587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là trung điểm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6ED70809">
                <v:shape id="_x0000_i3998" type="#_x0000_t75" style="width:19.5pt;height:13.5pt" o:ole="">
                  <v:imagedata r:id="rId5875" o:title=""/>
                </v:shape>
                <o:OLEObject Type="Embed" ProgID="Equation.DSMT4" ShapeID="_x0000_i3998" DrawAspect="Content" ObjectID="_1686898202" r:id="rId587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300" w14:anchorId="4A5C2CDE">
                <v:shape id="_x0000_i3999" type="#_x0000_t75" style="width:12pt;height:15pt" o:ole="">
                  <v:imagedata r:id="rId5877" o:title=""/>
                </v:shape>
                <o:OLEObject Type="Embed" ProgID="Equation.DSMT4" ShapeID="_x0000_i3999" DrawAspect="Content" ObjectID="_1686898203" r:id="rId587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300" w14:anchorId="4D321431">
                <v:shape id="_x0000_i4000" type="#_x0000_t75" style="width:29.25pt;height:15pt" o:ole="">
                  <v:imagedata r:id="rId5879" o:title=""/>
                </v:shape>
                <o:OLEObject Type="Embed" ProgID="Equation.DSMT4" ShapeID="_x0000_i4000" DrawAspect="Content" ObjectID="_1686898204" r:id="rId58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153D89F3">
                <v:shape id="_x0000_i4001" type="#_x0000_t75" style="width:15.75pt;height:13.5pt" o:ole="">
                  <v:imagedata r:id="rId5881" o:title=""/>
                </v:shape>
                <o:OLEObject Type="Embed" ProgID="Equation.DSMT4" ShapeID="_x0000_i4001" DrawAspect="Content" ObjectID="_1686898205" r:id="rId588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300" w14:anchorId="74E1E333">
                <v:shape id="_x0000_i4002" type="#_x0000_t75" style="width:18.75pt;height:15pt" o:ole="">
                  <v:imagedata r:id="rId5883" o:title=""/>
                </v:shape>
                <o:OLEObject Type="Embed" ProgID="Equation.DSMT4" ShapeID="_x0000_i4002" DrawAspect="Content" ObjectID="_1686898206" r:id="rId58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0FFF43D5" w14:textId="77777777" w:rsidR="00522C6A" w:rsidRPr="000B1F95" w:rsidRDefault="00522C6A" w:rsidP="003F0FBB">
            <w:pPr>
              <w:shd w:val="clear" w:color="auto" w:fill="FFFFFF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885" w:dyaOrig="660" w14:anchorId="18D61703">
                <v:shape id="_x0000_i4003" type="#_x0000_t75" style="width:44.25pt;height:33pt" o:ole="">
                  <v:imagedata r:id="rId5885" o:title=""/>
                </v:shape>
                <o:OLEObject Type="Embed" ProgID="Equation.DSMT4" ShapeID="_x0000_i4003" DrawAspect="Content" ObjectID="_1686898207" r:id="rId588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390" w14:anchorId="683D8EC0">
                <v:shape id="_x0000_i4004" type="#_x0000_t75" style="width:36pt;height:19.5pt" o:ole="">
                  <v:imagedata r:id="rId5887" o:title=""/>
                </v:shape>
                <o:OLEObject Type="Embed" ProgID="Equation.DSMT4" ShapeID="_x0000_i4004" DrawAspect="Content" ObjectID="_1686898208" r:id="rId588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390" w14:anchorId="1C9A5297">
                <v:shape id="_x0000_i4005" type="#_x0000_t75" style="width:35.25pt;height:19.5pt" o:ole="">
                  <v:imagedata r:id="rId5889" o:title=""/>
                </v:shape>
                <o:OLEObject Type="Embed" ProgID="Equation.DSMT4" ShapeID="_x0000_i4005" DrawAspect="Content" ObjectID="_1686898209" r:id="rId589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885" w:dyaOrig="660" w14:anchorId="675F217A">
                <v:shape id="_x0000_i4006" type="#_x0000_t75" style="width:44.25pt;height:33pt" o:ole="">
                  <v:imagedata r:id="rId5891" o:title=""/>
                </v:shape>
                <o:OLEObject Type="Embed" ProgID="Equation.DSMT4" ShapeID="_x0000_i4006" DrawAspect="Content" ObjectID="_1686898210" r:id="rId589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ED9FDDF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bookmarkEnd w:id="408"/>
        <w:bookmarkEnd w:id="409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BED3665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70E8A692" w14:textId="77777777" w:rsidR="00522C6A" w:rsidRPr="00FC4E6D" w:rsidRDefault="00522C6A" w:rsidP="00522C6A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b/>
          <w:bCs/>
          <w:color w:val="FF0000"/>
        </w:rPr>
        <w:t xml:space="preserve"> </w:t>
      </w:r>
      <w:r w:rsidRPr="00FC4E6D">
        <w:rPr>
          <w:b/>
          <w:color w:val="FF00FF"/>
        </w:rPr>
        <w:t xml:space="preserve">  </w:t>
      </w:r>
      <w:r w:rsidRPr="00FC4E6D">
        <w:rPr>
          <w:noProof/>
        </w:rPr>
        <mc:AlternateContent>
          <mc:Choice Requires="wpg">
            <w:drawing>
              <wp:inline distT="0" distB="0" distL="0" distR="0" wp14:anchorId="25387061" wp14:editId="013BF2DD">
                <wp:extent cx="6600825" cy="1000125"/>
                <wp:effectExtent l="0" t="38100" r="28575" b="28575"/>
                <wp:docPr id="212457294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0825" cy="1000125"/>
                          <a:chOff x="-1" y="0"/>
                          <a:chExt cx="6600825" cy="995064"/>
                        </a:xfrm>
                      </wpg:grpSpPr>
                      <wps:wsp>
                        <wps:cNvPr id="212457294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00"/>
                            <a:ext cx="6600825" cy="7342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53B001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4C93EF3A" w14:textId="77777777" w:rsidR="00522C6A" w:rsidRPr="00486C59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624D6E3E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F8B291F" w14:textId="77777777" w:rsidR="00522C6A" w:rsidRPr="009C07C7" w:rsidRDefault="00522C6A" w:rsidP="00522C6A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43" name="Group 2124572943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2124572944" name="Group 2124572944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2124572945" name="Group 2124572945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2124572946" name="Rectangle: Single Corner Snipped 2124572946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2947" name="Group 2124572947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2124572948" name="Group 2124572948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2124572949" name="Arrow: Chevron 2124572949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515655A" w14:textId="77777777" w:rsidR="00522C6A" w:rsidRPr="00D5214D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lang w:val="vi-VN"/>
                                          </w:rPr>
                                        </w:pPr>
                                        <w:r w:rsidRPr="00D5214D">
                                          <w:rPr>
                                            <w:bCs/>
                                            <w:color w:val="0000CC"/>
                                          </w:rPr>
                                          <w:t xml:space="preserve">Tìm ảnh, tạo ảnh qua phép vị tự liên quan đến tọa độ, </w:t>
                                        </w:r>
                                        <w:r w:rsidRPr="00D5214D">
                                          <w:rPr>
                                            <w:bCs/>
                                            <w:color w:val="8B008B"/>
                                          </w:rPr>
                                          <w:t>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50" name="Group 212457295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51" name="Freeform: Shape 212457295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5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465FB51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53" name="Group 212457295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54" name="Freeform: Shape 212457295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55" name="Flowchart: Terminator 212457295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56" name="Flowchart: Direct Access Storage 212457295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57" name="Group 2124572957"/>
                          <wpg:cNvGrpSpPr/>
                          <wpg:grpSpPr>
                            <a:xfrm>
                              <a:off x="327030" y="2668"/>
                              <a:ext cx="1209209" cy="437491"/>
                              <a:chOff x="327030" y="2668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58" name="Flowchart: Preparation 212457295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59" name="TextBox 42"/>
                            <wps:cNvSpPr txBox="1"/>
                            <wps:spPr>
                              <a:xfrm>
                                <a:off x="404602" y="266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B1D09C1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387061" id="_x0000_s1497" style="width:519.75pt;height:78.75pt;mso-position-horizontal-relative:char;mso-position-vertical-relative:line" coordorigin="" coordsize="66008,9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">
                <v:shape id="Rectangle: Diagonal Corners Rounded 1" o:spid="_x0000_s1498" style="position:absolute;top:2608;width:66008;height:734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96,0;6487725,0;6600825,52793;6600825,727311;6585929,734264;113100,734264;0,681471;0,6953;14896,0" o:connectangles="0,0,0,0,0,0,0,0,0" textboxrect="0,0,6435090,1533525"/>
                  <v:textbox>
                    <w:txbxContent>
                      <w:p w14:paraId="5353B001" w14:textId="77777777" w:rsidR="00522C6A" w:rsidRDefault="00522C6A" w:rsidP="00522C6A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4C93EF3A" w14:textId="77777777" w:rsidR="00522C6A" w:rsidRPr="00486C59" w:rsidRDefault="00522C6A" w:rsidP="00C93898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624D6E3E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F8B291F" w14:textId="77777777" w:rsidR="00522C6A" w:rsidRPr="009C07C7" w:rsidRDefault="00522C6A" w:rsidP="00522C6A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2124572943" o:spid="_x0000_s1499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9NU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">
                  <v:group id="Group 2124572944" o:spid="_x0000_s1500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">
                    <v:group id="Group 2124572945" o:spid="_x0000_s1501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">
                      <v:shape id="Rectangle: Single Corner Snipped 2124572946" o:spid="_x0000_s1502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" path="m,l6099614,r223777,223777l6323391,447554,,447554,,xe" fillcolor="#efddf6 [663]" stroked="f" strokeweight="1.25pt">
                        <v:fill r:id="rId7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2947" o:spid="_x0000_s1503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">
                        <v:group id="Group 2124572948" o:spid="_x0000_s1504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">
                          <v:shape id="Arrow: Chevron 2124572949" o:spid="_x0000_s1505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515655A" w14:textId="77777777" w:rsidR="00522C6A" w:rsidRPr="00D5214D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lang w:val="vi-VN"/>
                                    </w:rPr>
                                  </w:pPr>
                                  <w:r w:rsidRPr="00D5214D">
                                    <w:rPr>
                                      <w:bCs/>
                                      <w:color w:val="0000CC"/>
                                    </w:rPr>
                                    <w:t xml:space="preserve">Tìm ảnh, tạo ảnh qua phép vị tự liên quan đến tọa độ, </w:t>
                                  </w:r>
                                  <w:r w:rsidRPr="00D5214D">
                                    <w:rPr>
                                      <w:bCs/>
                                      <w:color w:val="8B008B"/>
                                    </w:rPr>
                                    <w:t>pt</w:t>
                                  </w:r>
                                </w:p>
                              </w:txbxContent>
                            </v:textbox>
                          </v:shape>
                          <v:group id="Group 2124572950" o:spid="_x0000_s150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">
                            <v:shape id="Freeform: Shape 2124572951" o:spid="_x0000_s150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0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" filled="f" stroked="f">
                              <v:textbox>
                                <w:txbxContent>
                                  <w:p w14:paraId="5465FB51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53" o:spid="_x0000_s150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kWJzAAAAOM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">
                          <v:shape id="Freeform: Shape 2124572954" o:spid="_x0000_s151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55" o:spid="_x0000_s151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56" o:spid="_x0000_s151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57" o:spid="_x0000_s1513" style="position:absolute;left:3270;top:26;width:12092;height:4375" coordorigin="3270,26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">
                    <v:shape id="Flowchart: Preparation 2124572958" o:spid="_x0000_s151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15" type="#_x0000_t202" style="position:absolute;left:4046;top:2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7B1D09C1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84B280D" w14:textId="77777777" w:rsidR="00522C6A" w:rsidRDefault="00522C6A" w:rsidP="00522C6A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664C3BAF" w14:textId="77777777" w:rsidR="00522C6A" w:rsidRPr="00FC4E6D" w:rsidRDefault="00522C6A" w:rsidP="00522C6A">
      <w:pPr>
        <w:spacing w:line="240" w:lineRule="auto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159A94EC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DC15B2">
        <w:rPr>
          <w:color w:val="0000CC"/>
        </w:rPr>
        <w:t xml:space="preserve"> </w:t>
      </w:r>
      <w:r w:rsidRPr="008A0A23">
        <w:t xml:space="preserve">Cho </w:t>
      </w:r>
      <w:r>
        <w:rPr>
          <w:position w:val="-12"/>
        </w:rPr>
        <w:object w:dxaOrig="1605" w:dyaOrig="360" w14:anchorId="47942F1E">
          <v:shape id="_x0000_i4007" type="#_x0000_t75" style="width:81pt;height:18pt" o:ole="">
            <v:imagedata r:id="rId5893" o:title=""/>
          </v:shape>
          <o:OLEObject Type="Embed" ProgID="Equation.DSMT4" ShapeID="_x0000_i4007" DrawAspect="Content" ObjectID="_1686898211" r:id="rId5894"/>
        </w:object>
      </w:r>
      <w:r w:rsidRPr="008A0A23">
        <w:t xml:space="preserve">. Tìm ảnh </w:t>
      </w:r>
      <w:r>
        <w:rPr>
          <w:position w:val="-6"/>
        </w:rPr>
        <w:object w:dxaOrig="255" w:dyaOrig="285" w14:anchorId="1AE07E06">
          <v:shape id="_x0000_i4008" type="#_x0000_t75" style="width:13.5pt;height:13.5pt" o:ole="">
            <v:imagedata r:id="rId5895" o:title=""/>
          </v:shape>
          <o:OLEObject Type="Embed" ProgID="Equation.DSMT4" ShapeID="_x0000_i4008" DrawAspect="Content" ObjectID="_1686898212" r:id="rId5896"/>
        </w:object>
      </w:r>
      <w:r w:rsidRPr="008A0A23">
        <w:t xml:space="preserve"> của </w:t>
      </w:r>
      <w:r>
        <w:rPr>
          <w:position w:val="-6"/>
        </w:rPr>
        <w:object w:dxaOrig="195" w:dyaOrig="285" w14:anchorId="314F63C7">
          <v:shape id="_x0000_i4009" type="#_x0000_t75" style="width:9.75pt;height:13.5pt" o:ole="">
            <v:imagedata r:id="rId5897" o:title=""/>
          </v:shape>
          <o:OLEObject Type="Embed" ProgID="Equation.DSMT4" ShapeID="_x0000_i4009" DrawAspect="Content" ObjectID="_1686898213" r:id="rId5898"/>
        </w:object>
      </w:r>
      <w:r w:rsidRPr="008A0A23">
        <w:t xml:space="preserve"> qua phép vị tự tâm </w:t>
      </w:r>
      <w:r>
        <w:rPr>
          <w:position w:val="-16"/>
        </w:rPr>
        <w:object w:dxaOrig="690" w:dyaOrig="465" w14:anchorId="4DB39A97">
          <v:shape id="_x0000_i4010" type="#_x0000_t75" style="width:34.5pt;height:23.25pt" o:ole="">
            <v:imagedata r:id="rId5899" o:title=""/>
          </v:shape>
          <o:OLEObject Type="Embed" ProgID="Equation.DSMT4" ShapeID="_x0000_i4010" DrawAspect="Content" ObjectID="_1686898214" r:id="rId5900"/>
        </w:object>
      </w:r>
      <w:r w:rsidRPr="008A0A23">
        <w:t xml:space="preserve"> có hệ số </w:t>
      </w:r>
      <w:r>
        <w:rPr>
          <w:position w:val="-6"/>
        </w:rPr>
        <w:object w:dxaOrig="555" w:dyaOrig="285" w14:anchorId="7E3E6FC3">
          <v:shape id="_x0000_i4011" type="#_x0000_t75" style="width:27.75pt;height:13.5pt" o:ole="">
            <v:imagedata r:id="rId5259" o:title=""/>
          </v:shape>
          <o:OLEObject Type="Embed" ProgID="Equation.DSMT4" ShapeID="_x0000_i4011" DrawAspect="Content" ObjectID="_1686898215" r:id="rId5901"/>
        </w:object>
      </w:r>
      <w:r w:rsidRPr="008A0A23">
        <w:t>:</w:t>
      </w:r>
    </w:p>
    <w:p w14:paraId="664FEE3C" w14:textId="77777777" w:rsidR="00522C6A" w:rsidRPr="00DC15B2" w:rsidRDefault="00522C6A" w:rsidP="00522C6A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23735F19" w14:textId="77777777" w:rsidR="00522C6A" w:rsidRDefault="00522C6A" w:rsidP="00522C6A">
      <w:pPr>
        <w:spacing w:after="0" w:line="240" w:lineRule="auto"/>
        <w:ind w:left="709" w:right="-48"/>
        <w:jc w:val="both"/>
        <w:rPr>
          <w:rFonts w:eastAsia="Times New Roman"/>
        </w:rPr>
      </w:pPr>
      <w:r>
        <w:rPr>
          <w:rFonts w:eastAsia="Times New Roman"/>
        </w:rPr>
        <w:t xml:space="preserve">Ta có  </w:t>
      </w:r>
      <w:r>
        <w:rPr>
          <w:rFonts w:eastAsia="Times New Roman"/>
          <w:position w:val="-16"/>
          <w:lang w:val="vi-VN"/>
        </w:rPr>
        <w:object w:dxaOrig="1335" w:dyaOrig="405" w14:anchorId="3C529509">
          <v:shape id="_x0000_i4012" type="#_x0000_t75" style="width:66.75pt;height:20.25pt" o:ole="">
            <v:imagedata r:id="rId5902" o:title=""/>
          </v:shape>
          <o:OLEObject Type="Embed" ProgID="Equation.DSMT4" ShapeID="_x0000_i4012" DrawAspect="Content" ObjectID="_1686898216" r:id="rId5903"/>
        </w:object>
      </w:r>
      <w:r>
        <w:rPr>
          <w:rFonts w:eastAsia="Times New Roman"/>
        </w:rPr>
        <w:t xml:space="preserve"> </w:t>
      </w:r>
      <w:r>
        <w:rPr>
          <w:rFonts w:eastAsia="Times New Roman"/>
          <w:position w:val="-14"/>
          <w:lang w:val="vi-VN"/>
        </w:rPr>
        <w:object w:dxaOrig="2910" w:dyaOrig="420" w14:anchorId="472C4439">
          <v:shape id="_x0000_i4013" type="#_x0000_t75" style="width:146.25pt;height:21pt" o:ole="">
            <v:imagedata r:id="rId5904" o:title=""/>
          </v:shape>
          <o:OLEObject Type="Embed" ProgID="Equation.DSMT4" ShapeID="_x0000_i4013" DrawAspect="Content" ObjectID="_1686898217" r:id="rId5905"/>
        </w:object>
      </w:r>
    </w:p>
    <w:p w14:paraId="1C13F9C2" w14:textId="77777777" w:rsidR="00522C6A" w:rsidRDefault="00522C6A" w:rsidP="00522C6A">
      <w:pPr>
        <w:spacing w:after="0" w:line="240" w:lineRule="auto"/>
        <w:ind w:left="709" w:right="-48"/>
        <w:jc w:val="both"/>
        <w:rPr>
          <w:rFonts w:eastAsia="Times New Roman"/>
        </w:rPr>
      </w:pPr>
      <w:r>
        <w:rPr>
          <w:sz w:val="22"/>
          <w:lang w:val="vi-VN"/>
        </w:rPr>
        <w:object w:dxaOrig="1140" w:dyaOrig="405" w14:anchorId="08422344">
          <v:shape id="_x0000_i4014" type="#_x0000_t75" style="width:57pt;height:20.25pt" o:ole="">
            <v:imagedata r:id="rId5906" o:title=""/>
          </v:shape>
          <o:OLEObject Type="Embed" ProgID="Equation.DSMT4" ShapeID="_x0000_i4014" DrawAspect="Content" ObjectID="_1686898218" r:id="rId5907"/>
        </w:object>
      </w:r>
      <w:r>
        <w:rPr>
          <w:rFonts w:eastAsia="Times New Roman"/>
        </w:rPr>
        <w:t xml:space="preserve"> </w:t>
      </w:r>
      <w:r>
        <w:rPr>
          <w:sz w:val="22"/>
          <w:lang w:val="vi-VN"/>
        </w:rPr>
        <w:object w:dxaOrig="2250" w:dyaOrig="405" w14:anchorId="6C4F9209">
          <v:shape id="_x0000_i4015" type="#_x0000_t75" style="width:112.5pt;height:20.25pt" o:ole="">
            <v:imagedata r:id="rId5908" o:title=""/>
          </v:shape>
          <o:OLEObject Type="Embed" ProgID="Equation.DSMT4" ShapeID="_x0000_i4015" DrawAspect="Content" ObjectID="_1686898219" r:id="rId5909"/>
        </w:object>
      </w:r>
    </w:p>
    <w:p w14:paraId="45613961" w14:textId="77777777" w:rsidR="00522C6A" w:rsidRDefault="00522C6A" w:rsidP="00522C6A">
      <w:pPr>
        <w:tabs>
          <w:tab w:val="left" w:pos="3375"/>
        </w:tabs>
        <w:spacing w:after="0" w:line="240" w:lineRule="auto"/>
        <w:ind w:left="709" w:right="-48"/>
        <w:jc w:val="both"/>
        <w:rPr>
          <w:color w:val="000000" w:themeColor="text1"/>
          <w:lang w:val="vi-VN"/>
        </w:rPr>
      </w:pPr>
      <w:r>
        <w:rPr>
          <w:rFonts w:eastAsia="Times New Roman"/>
          <w:position w:val="-34"/>
          <w:lang w:val="vi-VN"/>
        </w:rPr>
        <w:object w:dxaOrig="4380" w:dyaOrig="795" w14:anchorId="43A25529">
          <v:shape id="_x0000_i4016" type="#_x0000_t75" style="width:218.25pt;height:39.75pt" o:ole="">
            <v:imagedata r:id="rId5910" o:title=""/>
          </v:shape>
          <o:OLEObject Type="Embed" ProgID="Equation.DSMT4" ShapeID="_x0000_i4016" DrawAspect="Content" ObjectID="_1686898220" r:id="rId5911"/>
        </w:object>
      </w:r>
    </w:p>
    <w:p w14:paraId="3DE31707" w14:textId="77777777" w:rsidR="00522C6A" w:rsidRDefault="00522C6A" w:rsidP="00522C6A">
      <w:pPr>
        <w:tabs>
          <w:tab w:val="left" w:pos="3375"/>
        </w:tabs>
        <w:spacing w:after="0" w:line="240" w:lineRule="auto"/>
        <w:ind w:left="709" w:right="-48"/>
        <w:jc w:val="both"/>
        <w:rPr>
          <w:color w:val="000000" w:themeColor="text1"/>
        </w:rPr>
      </w:pPr>
      <w:r>
        <w:rPr>
          <w:rFonts w:eastAsia="Times New Roman"/>
          <w:position w:val="-6"/>
          <w:lang w:val="vi-VN"/>
        </w:rPr>
        <w:object w:dxaOrig="300" w:dyaOrig="240" w14:anchorId="45A9E355">
          <v:shape id="_x0000_i4017" type="#_x0000_t75" style="width:15pt;height:12pt" o:ole="">
            <v:imagedata r:id="rId5912" o:title=""/>
          </v:shape>
          <o:OLEObject Type="Embed" ProgID="Equation.DSMT4" ShapeID="_x0000_i4017" DrawAspect="Content" ObjectID="_1686898221" r:id="rId5913"/>
        </w:object>
      </w:r>
      <w:r>
        <w:rPr>
          <w:rFonts w:eastAsia="Times New Roman"/>
        </w:rPr>
        <w:t xml:space="preserve"> pttq của </w:t>
      </w:r>
      <w:r>
        <w:rPr>
          <w:rFonts w:eastAsia="Times New Roman"/>
          <w:position w:val="-14"/>
          <w:lang w:val="vi-VN"/>
        </w:rPr>
        <w:object w:dxaOrig="3540" w:dyaOrig="405" w14:anchorId="2182FAC3">
          <v:shape id="_x0000_i4018" type="#_x0000_t75" style="width:177pt;height:20.25pt" o:ole="">
            <v:imagedata r:id="rId5914" o:title=""/>
          </v:shape>
          <o:OLEObject Type="Embed" ProgID="Equation.DSMT4" ShapeID="_x0000_i4018" DrawAspect="Content" ObjectID="_1686898222" r:id="rId5915"/>
        </w:object>
      </w:r>
      <w:r>
        <w:rPr>
          <w:rFonts w:eastAsia="Times New Roman"/>
        </w:rPr>
        <w:t>.</w:t>
      </w:r>
    </w:p>
    <w:p w14:paraId="4BF74ABF" w14:textId="77777777" w:rsidR="00522C6A" w:rsidRDefault="00522C6A" w:rsidP="00522C6A">
      <w:pPr>
        <w:pStyle w:val="NoSpacing"/>
        <w:ind w:left="709"/>
        <w:rPr>
          <w:color w:val="FF0000"/>
        </w:rPr>
      </w:pPr>
    </w:p>
    <w:p w14:paraId="68FB6E1B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>Câu 2:</w:t>
      </w:r>
      <w:r w:rsidRPr="00DC15B2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tọa độ cho đường thẳng </w:t>
      </w:r>
      <w:r>
        <w:rPr>
          <w:position w:val="-10"/>
          <w:sz w:val="22"/>
        </w:rPr>
        <w:object w:dxaOrig="1515" w:dyaOrig="300" w14:anchorId="38DADE3C">
          <v:shape id="_x0000_i4019" type="#_x0000_t75" style="width:75.75pt;height:15pt" o:ole="">
            <v:imagedata r:id="rId5916" o:title=""/>
          </v:shape>
          <o:OLEObject Type="Embed" ProgID="Equation.DSMT4" ShapeID="_x0000_i4019" DrawAspect="Content" ObjectID="_1686898223" r:id="rId5917"/>
        </w:object>
      </w:r>
      <w:r w:rsidRPr="008A0A23">
        <w:rPr>
          <w:rFonts w:eastAsia="Times New Roman"/>
        </w:rPr>
        <w:t xml:space="preserve"> . Hãy viết phương trình của đường thẳng d’ là ảnh của đường thẳng d qua phép vị tự tâm </w:t>
      </w:r>
      <w:r>
        <w:rPr>
          <w:position w:val="-14"/>
          <w:sz w:val="22"/>
        </w:rPr>
        <w:object w:dxaOrig="585" w:dyaOrig="375" w14:anchorId="3F8C8401">
          <v:shape id="_x0000_i4020" type="#_x0000_t75" style="width:29.25pt;height:19.5pt" o:ole="">
            <v:imagedata r:id="rId5918" o:title=""/>
          </v:shape>
          <o:OLEObject Type="Embed" ProgID="Equation.DSMT4" ShapeID="_x0000_i4020" DrawAspect="Content" ObjectID="_1686898224" r:id="rId5919"/>
        </w:object>
      </w:r>
      <w:r w:rsidRPr="008A0A23">
        <w:rPr>
          <w:rFonts w:eastAsia="Times New Roman"/>
        </w:rPr>
        <w:t xml:space="preserve"> tỉ số vị tự </w:t>
      </w:r>
      <w:r>
        <w:rPr>
          <w:position w:val="-6"/>
          <w:sz w:val="22"/>
        </w:rPr>
        <w:object w:dxaOrig="615" w:dyaOrig="285" w14:anchorId="0CB0FCE6">
          <v:shape id="_x0000_i4021" type="#_x0000_t75" style="width:30pt;height:13.5pt" o:ole="">
            <v:imagedata r:id="rId5920" o:title=""/>
          </v:shape>
          <o:OLEObject Type="Embed" ProgID="Equation.DSMT4" ShapeID="_x0000_i4021" DrawAspect="Content" ObjectID="_1686898225" r:id="rId5921"/>
        </w:object>
      </w:r>
      <w:r w:rsidRPr="008A0A23">
        <w:rPr>
          <w:rFonts w:eastAsia="Times New Roman"/>
        </w:rPr>
        <w:t xml:space="preserve"> ?</w:t>
      </w:r>
    </w:p>
    <w:p w14:paraId="10BBF128" w14:textId="77777777" w:rsidR="00522C6A" w:rsidRPr="00DC15B2" w:rsidRDefault="00522C6A" w:rsidP="00522C6A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151F3BDD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</w:t>
      </w:r>
      <w:r>
        <w:rPr>
          <w:rFonts w:eastAsia="Times New Roman"/>
          <w:position w:val="-10"/>
        </w:rPr>
        <w:object w:dxaOrig="2505" w:dyaOrig="300" w14:anchorId="7CE2B18F">
          <v:shape id="_x0000_i4022" type="#_x0000_t75" style="width:124.5pt;height:15pt" o:ole="">
            <v:imagedata r:id="rId5922" o:title=""/>
          </v:shape>
          <o:OLEObject Type="Embed" ProgID="Equation.DSMT4" ShapeID="_x0000_i4022" DrawAspect="Content" ObjectID="_1686898226" r:id="rId5923"/>
        </w:object>
      </w:r>
      <w:r>
        <w:rPr>
          <w:rFonts w:eastAsia="Times New Roman"/>
        </w:rPr>
        <w:t xml:space="preserve"> (1).</w:t>
      </w:r>
    </w:p>
    <w:p w14:paraId="6A4846D4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</w:t>
      </w:r>
      <w:r>
        <w:rPr>
          <w:rFonts w:eastAsia="Times New Roman"/>
          <w:position w:val="-10"/>
        </w:rPr>
        <w:object w:dxaOrig="855" w:dyaOrig="300" w14:anchorId="1FC2A905">
          <v:shape id="_x0000_i4023" type="#_x0000_t75" style="width:42.75pt;height:15pt" o:ole="">
            <v:imagedata r:id="rId5924" o:title=""/>
          </v:shape>
          <o:OLEObject Type="Embed" ProgID="Equation.DSMT4" ShapeID="_x0000_i4023" DrawAspect="Content" ObjectID="_1686898227" r:id="rId5925"/>
        </w:object>
      </w:r>
      <w:r>
        <w:rPr>
          <w:rFonts w:eastAsia="Times New Roman"/>
        </w:rPr>
        <w:t xml:space="preserve"> là ảnh của M qua phép vị tự tâm I tỉ số </w:t>
      </w:r>
      <w:r>
        <w:rPr>
          <w:rFonts w:eastAsia="Times New Roman"/>
          <w:position w:val="-6"/>
        </w:rPr>
        <w:object w:dxaOrig="615" w:dyaOrig="285" w14:anchorId="09DAF837">
          <v:shape id="_x0000_i4024" type="#_x0000_t75" style="width:30pt;height:13.5pt" o:ole="">
            <v:imagedata r:id="rId5920" o:title=""/>
          </v:shape>
          <o:OLEObject Type="Embed" ProgID="Equation.DSMT4" ShapeID="_x0000_i4024" DrawAspect="Content" ObjectID="_1686898228" r:id="rId5926"/>
        </w:object>
      </w:r>
      <w:r>
        <w:rPr>
          <w:rFonts w:eastAsia="Times New Roman"/>
        </w:rPr>
        <w:t>:</w:t>
      </w:r>
    </w:p>
    <w:p w14:paraId="71D22009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50"/>
        </w:rPr>
        <w:object w:dxaOrig="5235" w:dyaOrig="1080" w14:anchorId="30710FD4">
          <v:shape id="_x0000_i4025" type="#_x0000_t75" style="width:261.75pt;height:54pt" o:ole="">
            <v:imagedata r:id="rId5927" o:title=""/>
          </v:shape>
          <o:OLEObject Type="Embed" ProgID="Equation.DSMT4" ShapeID="_x0000_i4025" DrawAspect="Content" ObjectID="_1686898229" r:id="rId5928"/>
        </w:object>
      </w:r>
      <w:r>
        <w:rPr>
          <w:rFonts w:eastAsia="Times New Roman"/>
        </w:rPr>
        <w:t xml:space="preserve">. </w:t>
      </w:r>
    </w:p>
    <w:p w14:paraId="2523DE20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Do đó </w:t>
      </w:r>
      <w:r>
        <w:rPr>
          <w:rFonts w:eastAsia="Times New Roman"/>
          <w:position w:val="-28"/>
        </w:rPr>
        <w:object w:dxaOrig="4455" w:dyaOrig="660" w14:anchorId="7C78F42E">
          <v:shape id="_x0000_i4026" type="#_x0000_t75" style="width:222.75pt;height:33pt" o:ole="">
            <v:imagedata r:id="rId5929" o:title=""/>
          </v:shape>
          <o:OLEObject Type="Embed" ProgID="Equation.DSMT4" ShapeID="_x0000_i4026" DrawAspect="Content" ObjectID="_1686898230" r:id="rId5930"/>
        </w:object>
      </w:r>
      <w:r>
        <w:rPr>
          <w:rFonts w:eastAsia="Times New Roman"/>
        </w:rPr>
        <w:t xml:space="preserve"> </w:t>
      </w:r>
    </w:p>
    <w:p w14:paraId="6C0D37FB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lastRenderedPageBreak/>
        <w:t xml:space="preserve">               </w:t>
      </w:r>
      <w:r>
        <w:rPr>
          <w:rFonts w:eastAsia="Times New Roman"/>
          <w:position w:val="-10"/>
        </w:rPr>
        <w:object w:dxaOrig="2565" w:dyaOrig="300" w14:anchorId="473C8372">
          <v:shape id="_x0000_i4027" type="#_x0000_t75" style="width:128.25pt;height:15pt" o:ole="">
            <v:imagedata r:id="rId5931" o:title=""/>
          </v:shape>
          <o:OLEObject Type="Embed" ProgID="Equation.DSMT4" ShapeID="_x0000_i4027" DrawAspect="Content" ObjectID="_1686898231" r:id="rId5932"/>
        </w:object>
      </w:r>
    </w:p>
    <w:p w14:paraId="52298787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Do vậy ảnh của đường thẳng d qua phép vị tự là </w:t>
      </w:r>
      <w:r>
        <w:rPr>
          <w:rFonts w:eastAsia="Times New Roman"/>
          <w:position w:val="-10"/>
        </w:rPr>
        <w:object w:dxaOrig="1575" w:dyaOrig="300" w14:anchorId="778B7444">
          <v:shape id="_x0000_i4028" type="#_x0000_t75" style="width:78.75pt;height:15pt" o:ole="">
            <v:imagedata r:id="rId5933" o:title=""/>
          </v:shape>
          <o:OLEObject Type="Embed" ProgID="Equation.DSMT4" ShapeID="_x0000_i4028" DrawAspect="Content" ObjectID="_1686898232" r:id="rId5934"/>
        </w:object>
      </w:r>
    </w:p>
    <w:p w14:paraId="1E411CE3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  <w:rPr>
          <w:rFonts w:eastAsia="Times New Roman"/>
          <w:lang w:eastAsia="vi-VN"/>
        </w:rPr>
      </w:pPr>
      <w:r w:rsidRPr="004460CB">
        <w:rPr>
          <w:b/>
          <w:bCs/>
          <w:i/>
          <w:iCs/>
          <w:color w:val="0000CC"/>
        </w:rPr>
        <w:t>Câu 3:</w:t>
      </w:r>
      <w:r w:rsidRPr="00DC15B2">
        <w:rPr>
          <w:color w:val="0000CC"/>
        </w:rPr>
        <w:t xml:space="preserve"> </w:t>
      </w:r>
      <w:r w:rsidRPr="008A0A23">
        <w:rPr>
          <w:rFonts w:eastAsia="Times New Roman"/>
          <w:lang w:eastAsia="vi-VN"/>
        </w:rPr>
        <w:t xml:space="preserve">Trong mặt phẳng tọa độ </w:t>
      </w:r>
      <w:r>
        <w:rPr>
          <w:position w:val="-10"/>
          <w:lang w:eastAsia="vi-VN"/>
        </w:rPr>
        <w:object w:dxaOrig="465" w:dyaOrig="315" w14:anchorId="3BF85C53">
          <v:shape id="_x0000_i4029" type="#_x0000_t75" style="width:23.25pt;height:15.75pt" o:ole="">
            <v:imagedata r:id="rId5935" o:title=""/>
          </v:shape>
          <o:OLEObject Type="Embed" ProgID="Equation.DSMT4" ShapeID="_x0000_i4029" DrawAspect="Content" ObjectID="_1686898233" r:id="rId5936"/>
        </w:object>
      </w:r>
      <w:r w:rsidRPr="008A0A23">
        <w:rPr>
          <w:rFonts w:eastAsia="Times New Roman"/>
          <w:lang w:eastAsia="vi-VN"/>
        </w:rPr>
        <w:t xml:space="preserve">, cho đường thẳng </w:t>
      </w:r>
      <w:r>
        <w:rPr>
          <w:position w:val="-10"/>
          <w:lang w:eastAsia="vi-VN"/>
        </w:rPr>
        <w:object w:dxaOrig="1755" w:dyaOrig="315" w14:anchorId="41FAAD4D">
          <v:shape id="_x0000_i4030" type="#_x0000_t75" style="width:87.75pt;height:15.75pt" o:ole="">
            <v:imagedata r:id="rId5937" o:title=""/>
          </v:shape>
          <o:OLEObject Type="Embed" ProgID="Equation.DSMT4" ShapeID="_x0000_i4030" DrawAspect="Content" ObjectID="_1686898234" r:id="rId5938"/>
        </w:object>
      </w:r>
      <w:r w:rsidRPr="008A0A23">
        <w:rPr>
          <w:rFonts w:eastAsia="Times New Roman"/>
          <w:lang w:eastAsia="vi-VN"/>
        </w:rPr>
        <w:t xml:space="preserve">. Tìm ảnh </w:t>
      </w:r>
      <w:r>
        <w:rPr>
          <w:position w:val="-6"/>
          <w:lang w:eastAsia="vi-VN"/>
        </w:rPr>
        <w:object w:dxaOrig="285" w:dyaOrig="285" w14:anchorId="48D731F2">
          <v:shape id="_x0000_i4031" type="#_x0000_t75" style="width:13.5pt;height:13.5pt" o:ole="">
            <v:imagedata r:id="rId5939" o:title=""/>
          </v:shape>
          <o:OLEObject Type="Embed" ProgID="Equation.DSMT4" ShapeID="_x0000_i4031" DrawAspect="Content" ObjectID="_1686898235" r:id="rId5940"/>
        </w:object>
      </w:r>
      <w:r w:rsidRPr="008A0A23">
        <w:rPr>
          <w:rFonts w:eastAsia="Times New Roman"/>
          <w:lang w:eastAsia="vi-VN"/>
        </w:rPr>
        <w:t xml:space="preserve"> của </w:t>
      </w:r>
      <w:r>
        <w:rPr>
          <w:position w:val="-6"/>
          <w:lang w:eastAsia="vi-VN"/>
        </w:rPr>
        <w:object w:dxaOrig="225" w:dyaOrig="285" w14:anchorId="02A3FBFE">
          <v:shape id="_x0000_i4032" type="#_x0000_t75" style="width:11.25pt;height:13.5pt" o:ole="">
            <v:imagedata r:id="rId5941" o:title=""/>
          </v:shape>
          <o:OLEObject Type="Embed" ProgID="Equation.DSMT4" ShapeID="_x0000_i4032" DrawAspect="Content" ObjectID="_1686898236" r:id="rId5942"/>
        </w:object>
      </w:r>
      <w:r w:rsidRPr="008A0A23">
        <w:rPr>
          <w:rFonts w:eastAsia="Times New Roman"/>
          <w:lang w:eastAsia="vi-VN"/>
        </w:rPr>
        <w:t xml:space="preserve"> qua phép vị tự tâm </w:t>
      </w:r>
      <w:r>
        <w:rPr>
          <w:position w:val="-6"/>
          <w:lang w:eastAsia="vi-VN"/>
        </w:rPr>
        <w:object w:dxaOrig="240" w:dyaOrig="285" w14:anchorId="6806E20A">
          <v:shape id="_x0000_i4033" type="#_x0000_t75" style="width:12pt;height:13.5pt" o:ole="">
            <v:imagedata r:id="rId5943" o:title=""/>
          </v:shape>
          <o:OLEObject Type="Embed" ProgID="Equation.DSMT4" ShapeID="_x0000_i4033" DrawAspect="Content" ObjectID="_1686898237" r:id="rId5944"/>
        </w:object>
      </w:r>
      <w:r w:rsidRPr="008A0A23">
        <w:rPr>
          <w:rFonts w:eastAsia="Times New Roman"/>
          <w:lang w:eastAsia="vi-VN"/>
        </w:rPr>
        <w:t xml:space="preserve"> tỉ số </w:t>
      </w:r>
      <w:r>
        <w:rPr>
          <w:position w:val="-6"/>
          <w:lang w:eastAsia="vi-VN"/>
        </w:rPr>
        <w:object w:dxaOrig="705" w:dyaOrig="285" w14:anchorId="6B1A7E43">
          <v:shape id="_x0000_i4034" type="#_x0000_t75" style="width:36pt;height:13.5pt" o:ole="">
            <v:imagedata r:id="rId5945" o:title=""/>
          </v:shape>
          <o:OLEObject Type="Embed" ProgID="Equation.DSMT4" ShapeID="_x0000_i4034" DrawAspect="Content" ObjectID="_1686898238" r:id="rId5946"/>
        </w:object>
      </w:r>
      <w:r w:rsidRPr="008A0A23">
        <w:rPr>
          <w:rFonts w:eastAsia="Times New Roman"/>
          <w:lang w:eastAsia="vi-VN"/>
        </w:rPr>
        <w:t>.</w:t>
      </w:r>
    </w:p>
    <w:p w14:paraId="42FDF7F2" w14:textId="77777777" w:rsidR="00522C6A" w:rsidRPr="00DC15B2" w:rsidRDefault="00522C6A" w:rsidP="00522C6A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241DE3B2" w14:textId="77777777" w:rsidR="00522C6A" w:rsidRDefault="00522C6A" w:rsidP="00522C6A">
      <w:pPr>
        <w:spacing w:after="0" w:line="240" w:lineRule="auto"/>
        <w:ind w:left="2880"/>
        <w:contextualSpacing/>
        <w:jc w:val="both"/>
        <w:rPr>
          <w:rFonts w:eastAsia="Times New Roman"/>
          <w:b/>
          <w:lang w:eastAsia="vi-VN"/>
        </w:rPr>
      </w:pPr>
      <w:r>
        <w:rPr>
          <w:rFonts w:asciiTheme="minorHAnsi" w:hAnsiTheme="minorHAnsi"/>
          <w:noProof/>
          <w:sz w:val="22"/>
          <w:lang w:val="vi-VN"/>
        </w:rPr>
        <mc:AlternateContent>
          <mc:Choice Requires="wpg">
            <w:drawing>
              <wp:inline distT="0" distB="0" distL="0" distR="0" wp14:anchorId="73E0AF8B" wp14:editId="0DBB6E99">
                <wp:extent cx="1647825" cy="1620570"/>
                <wp:effectExtent l="0" t="0" r="9525" b="0"/>
                <wp:docPr id="2124572960" name="Group 2124572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70"/>
                          <a:chOff x="0" y="0"/>
                          <a:chExt cx="16478" cy="16205"/>
                        </a:xfrm>
                      </wpg:grpSpPr>
                      <wps:wsp>
                        <wps:cNvPr id="21245729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64" cy="3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97A59D" w14:textId="77777777" w:rsidR="00522C6A" w:rsidRDefault="00522C6A" w:rsidP="00522C6A">
                              <w:r>
                                <w:object w:dxaOrig="225" w:dyaOrig="285" w14:anchorId="7F96A728">
                                  <v:shape id="_x0000_i4035" type="#_x0000_t75" style="width:11.25pt;height:13.5pt" o:ole="">
                                    <v:imagedata r:id="rId5947" o:title=""/>
                                  </v:shape>
                                  <o:OLEObject Type="Embed" ProgID="Equation.DSMT4" ShapeID="_x0000_i4035" DrawAspect="Content" ObjectID="_1686899924" r:id="rId5948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212457296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2124572963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2124572964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2124572965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2124572966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2124572967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24572968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24572969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124572970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212457297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6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C5BDD7E" w14:textId="77777777" w:rsidR="00522C6A" w:rsidRDefault="00522C6A" w:rsidP="00522C6A">
                                      <w: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212457297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10" y="12287"/>
                                  <a:ext cx="4299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33CA824" w14:textId="77777777" w:rsidR="00522C6A" w:rsidRDefault="00522C6A" w:rsidP="00522C6A">
                                    <w:r>
                                      <w:object w:dxaOrig="375" w:dyaOrig="255" w14:anchorId="0B623FF7">
                                        <v:shape id="_x0000_i4036" type="#_x0000_t75" style="width:19.5pt;height:13.5pt" o:ole="">
                                          <v:imagedata r:id="rId5949" o:title=""/>
                                        </v:shape>
                                        <o:OLEObject Type="Embed" ProgID="Equation.DSMT4" ShapeID="_x0000_i4036" DrawAspect="Content" ObjectID="_1686899925" r:id="rId5950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212457297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3F6B127" w14:textId="77777777" w:rsidR="00522C6A" w:rsidRDefault="00522C6A" w:rsidP="00522C6A">
                                  <w: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212457297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6"/>
                              <a:ext cx="3543" cy="38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D0840AB" w14:textId="77777777" w:rsidR="00522C6A" w:rsidRDefault="00522C6A" w:rsidP="00522C6A">
                                <w:r>
                                  <w:object w:dxaOrig="285" w:dyaOrig="285" w14:anchorId="20D6019A">
                                    <v:shape id="_x0000_i4038" type="#_x0000_t75" style="width:13.5pt;height:13.5pt" o:ole="">
                                      <v:imagedata r:id="rId5951" o:title=""/>
                                    </v:shape>
                                    <o:OLEObject Type="Embed" ProgID="Equation.DSMT4" ShapeID="_x0000_i4038" DrawAspect="Content" ObjectID="_1686899926" r:id="rId5952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3E0AF8B" id="Group 2124572960" o:spid="_x0000_s1516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">
                <v:shape id="Text Box 2" o:spid="_x0000_s1517" type="#_x0000_t202" style="position:absolute;left:10668;width:3264;height:382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" filled="f" stroked="f">
                  <v:textbox style="mso-fit-shape-to-text:t">
                    <w:txbxContent>
                      <w:p w14:paraId="5197A59D" w14:textId="77777777" w:rsidR="00522C6A" w:rsidRDefault="00522C6A" w:rsidP="00522C6A">
                        <w:r>
                          <w:object w:dxaOrig="225" w:dyaOrig="285" w14:anchorId="7F96A728">
                            <v:shape id="_x0000_i72439" type="#_x0000_t75" style="width:11.25pt;height:13.5pt" o:ole="">
                              <v:imagedata r:id="rId5953" o:title=""/>
                            </v:shape>
                            <o:OLEObject Type="Embed" ProgID="Equation.DSMT4" ShapeID="_x0000_i72439" DrawAspect="Content" ObjectID="_1686900294" r:id="rId595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group id="Group 13" o:spid="_x0000_s1518" style="position:absolute;top:95;width:16478;height:16110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">
                  <v:group id="Group 12" o:spid="_x0000_s1519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o80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">
                    <v:group id="_x0000_s1520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">
                      <v:group id="Group 6" o:spid="_x0000_s1521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">
                        <v:group id="Group 5" o:spid="_x0000_s1522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">
                          <v:line id="Straight Connector 1" o:spid="_x0000_s1523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"/>
                          <v:line id="Straight Connector 2" o:spid="_x0000_s1524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"/>
                          <v:line id="Straight Connector 3" o:spid="_x0000_s1525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"/>
                          <v:line id="Straight Connector 4" o:spid="_x0000_s1526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"/>
                        </v:group>
                        <v:shape id="Text Box 2" o:spid="_x0000_s1527" type="#_x0000_t202" style="position:absolute;left:11716;top:2762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" filled="f" stroked="f">
                          <v:textbox style="mso-fit-shape-to-text:t">
                            <w:txbxContent>
                              <w:p w14:paraId="7C5BDD7E" w14:textId="77777777" w:rsidR="00522C6A" w:rsidRDefault="00522C6A" w:rsidP="00522C6A">
                                <w:r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528" type="#_x0000_t202" style="position:absolute;left:1810;top:12287;width:4299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" filled="f" stroked="f">
                        <v:textbox style="mso-fit-shape-to-text:t">
                          <w:txbxContent>
                            <w:p w14:paraId="533CA824" w14:textId="77777777" w:rsidR="00522C6A" w:rsidRDefault="00522C6A" w:rsidP="00522C6A">
                              <w:r>
                                <w:object w:dxaOrig="375" w:dyaOrig="255" w14:anchorId="0B623FF7">
                                  <v:shape id="_x0000_i72440" type="#_x0000_t75" style="width:19.5pt;height:13.5pt" o:ole="">
                                    <v:imagedata r:id="rId5955" o:title=""/>
                                  </v:shape>
                                  <o:OLEObject Type="Embed" ProgID="Equation.DSMT4" ShapeID="_x0000_i72440" DrawAspect="Content" ObjectID="_1686900295" r:id="rId5956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529" type="#_x0000_t202" style="position:absolute;left:8096;top:7715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" filled="f" stroked="f">
                      <v:textbox style="mso-fit-shape-to-text:t">
                        <w:txbxContent>
                          <w:p w14:paraId="23F6B127" w14:textId="77777777" w:rsidR="00522C6A" w:rsidRDefault="00522C6A" w:rsidP="00522C6A">
                            <w: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530" type="#_x0000_t202" style="position:absolute;top:286;width:3543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" filled="f" stroked="f">
                    <v:textbox style="mso-fit-shape-to-text:t">
                      <w:txbxContent>
                        <w:p w14:paraId="4D0840AB" w14:textId="77777777" w:rsidR="00522C6A" w:rsidRDefault="00522C6A" w:rsidP="00522C6A">
                          <w:r>
                            <w:object w:dxaOrig="285" w:dyaOrig="285" w14:anchorId="20D6019A">
                              <v:shape id="_x0000_i72441" type="#_x0000_t75" style="width:13.5pt;height:13.5pt" o:ole="">
                                <v:imagedata r:id="rId5957" o:title=""/>
                              </v:shape>
                              <o:OLEObject Type="Embed" ProgID="Equation.DSMT4" ShapeID="_x0000_i72441" DrawAspect="Content" ObjectID="_1686900296" r:id="rId5958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9B4E2E8" w14:textId="77777777" w:rsidR="00522C6A" w:rsidRDefault="00522C6A" w:rsidP="00522C6A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i/>
          <w:color w:val="0000CC"/>
          <w:lang w:eastAsia="vi-VN"/>
        </w:rPr>
        <w:t xml:space="preserve">Cách 1: </w:t>
      </w:r>
      <w:r>
        <w:rPr>
          <w:rFonts w:eastAsia="Times New Roman"/>
          <w:lang w:eastAsia="vi-VN"/>
        </w:rPr>
        <w:t xml:space="preserve">Do </w:t>
      </w:r>
      <w:r>
        <w:rPr>
          <w:rFonts w:eastAsia="Times New Roman"/>
          <w:position w:val="-6"/>
          <w:lang w:eastAsia="vi-VN"/>
        </w:rPr>
        <w:object w:dxaOrig="285" w:dyaOrig="285" w14:anchorId="726ABF02">
          <v:shape id="_x0000_i4039" type="#_x0000_t75" style="width:13.5pt;height:13.5pt" o:ole="">
            <v:imagedata r:id="rId5959" o:title=""/>
          </v:shape>
          <o:OLEObject Type="Embed" ProgID="Equation.DSMT4" ShapeID="_x0000_i4039" DrawAspect="Content" ObjectID="_1686898239" r:id="rId5960"/>
        </w:object>
      </w:r>
      <w:r>
        <w:rPr>
          <w:rFonts w:eastAsia="Times New Roman"/>
          <w:lang w:eastAsia="vi-VN"/>
        </w:rPr>
        <w:t xml:space="preserve">song song hoặc trùng với </w:t>
      </w:r>
      <w:r w:rsidRPr="00B9238E">
        <w:rPr>
          <w:rFonts w:ascii="MS PMincho" w:eastAsia="MS PMincho" w:hAnsi="MS PMincho"/>
          <w:bCs/>
          <w:i/>
          <w:iCs/>
          <w:color w:val="000000" w:themeColor="text1"/>
          <w:lang w:eastAsia="vi-VN"/>
        </w:rPr>
        <w:t>d</w:t>
      </w:r>
      <w:r w:rsidRPr="000E7B89">
        <w:rPr>
          <w:rFonts w:ascii="MS PMincho" w:eastAsia="MS PMincho" w:hAnsi="MS PMincho"/>
          <w:b/>
          <w:color w:val="0000FF"/>
          <w:lang w:eastAsia="vi-VN"/>
        </w:rPr>
        <w:t>.</w:t>
      </w:r>
      <w:r>
        <w:rPr>
          <w:rFonts w:eastAsia="Times New Roman"/>
          <w:lang w:eastAsia="vi-VN"/>
        </w:rPr>
        <w:t xml:space="preserve"> Nên </w:t>
      </w:r>
      <w:r>
        <w:rPr>
          <w:rFonts w:eastAsia="Times New Roman"/>
          <w:position w:val="-6"/>
          <w:lang w:eastAsia="vi-VN"/>
        </w:rPr>
        <w:object w:dxaOrig="285" w:dyaOrig="285" w14:anchorId="042E9482">
          <v:shape id="_x0000_i4040" type="#_x0000_t75" style="width:13.5pt;height:13.5pt" o:ole="">
            <v:imagedata r:id="rId5959" o:title=""/>
          </v:shape>
          <o:OLEObject Type="Embed" ProgID="Equation.DSMT4" ShapeID="_x0000_i4040" DrawAspect="Content" ObjectID="_1686898240" r:id="rId5961"/>
        </w:object>
      </w:r>
      <w:r>
        <w:rPr>
          <w:rFonts w:eastAsia="Times New Roman"/>
          <w:lang w:eastAsia="vi-VN"/>
        </w:rPr>
        <w:t xml:space="preserve">có dạng </w:t>
      </w:r>
      <w:r>
        <w:rPr>
          <w:rFonts w:eastAsia="Times New Roman"/>
          <w:position w:val="-10"/>
          <w:lang w:eastAsia="vi-VN"/>
        </w:rPr>
        <w:object w:dxaOrig="1455" w:dyaOrig="315" w14:anchorId="0A03FE8B">
          <v:shape id="_x0000_i4041" type="#_x0000_t75" style="width:72.75pt;height:15.75pt" o:ole="">
            <v:imagedata r:id="rId5962" o:title=""/>
          </v:shape>
          <o:OLEObject Type="Embed" ProgID="Equation.DSMT4" ShapeID="_x0000_i4041" DrawAspect="Content" ObjectID="_1686898241" r:id="rId5963"/>
        </w:object>
      </w:r>
      <w:r>
        <w:rPr>
          <w:rFonts w:eastAsia="Times New Roman"/>
          <w:lang w:eastAsia="vi-VN"/>
        </w:rPr>
        <w:t>.</w:t>
      </w:r>
    </w:p>
    <w:p w14:paraId="1B719D73" w14:textId="77777777" w:rsidR="00522C6A" w:rsidRDefault="00522C6A" w:rsidP="00522C6A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Lấy </w:t>
      </w:r>
      <w:r>
        <w:rPr>
          <w:rFonts w:eastAsia="Times New Roman"/>
          <w:position w:val="-14"/>
          <w:lang w:eastAsia="vi-VN"/>
        </w:rPr>
        <w:object w:dxaOrig="1140" w:dyaOrig="405" w14:anchorId="5648E0A1">
          <v:shape id="_x0000_i4042" type="#_x0000_t75" style="width:57pt;height:20.25pt" o:ole="">
            <v:imagedata r:id="rId5964" o:title=""/>
          </v:shape>
          <o:OLEObject Type="Embed" ProgID="Equation.DSMT4" ShapeID="_x0000_i4042" DrawAspect="Content" ObjectID="_1686898242" r:id="rId5965"/>
        </w:object>
      </w:r>
      <w:r>
        <w:rPr>
          <w:rFonts w:eastAsia="Times New Roman"/>
          <w:lang w:eastAsia="vi-VN"/>
        </w:rPr>
        <w:t xml:space="preserve">. Khi đó: </w:t>
      </w:r>
      <w:r>
        <w:rPr>
          <w:rFonts w:eastAsia="Times New Roman"/>
          <w:position w:val="-16"/>
          <w:lang w:eastAsia="vi-VN"/>
        </w:rPr>
        <w:object w:dxaOrig="5445" w:dyaOrig="435" w14:anchorId="44DE5AED">
          <v:shape id="_x0000_i4043" type="#_x0000_t75" style="width:272.25pt;height:21.75pt" o:ole="">
            <v:imagedata r:id="rId5966" o:title=""/>
          </v:shape>
          <o:OLEObject Type="Embed" ProgID="Equation.DSMT4" ShapeID="_x0000_i4043" DrawAspect="Content" ObjectID="_1686898243" r:id="rId5967"/>
        </w:object>
      </w:r>
    </w:p>
    <w:p w14:paraId="70B1FCF9" w14:textId="77777777" w:rsidR="00522C6A" w:rsidRDefault="00522C6A" w:rsidP="00522C6A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Thay vào </w:t>
      </w:r>
      <w:r>
        <w:rPr>
          <w:rFonts w:eastAsia="Times New Roman"/>
          <w:position w:val="-6"/>
          <w:lang w:eastAsia="vi-VN"/>
        </w:rPr>
        <w:object w:dxaOrig="1185" w:dyaOrig="285" w14:anchorId="21531928">
          <v:shape id="_x0000_i4044" type="#_x0000_t75" style="width:58.5pt;height:13.5pt" o:ole="">
            <v:imagedata r:id="rId5968" o:title=""/>
          </v:shape>
          <o:OLEObject Type="Embed" ProgID="Equation.DSMT4" ShapeID="_x0000_i4044" DrawAspect="Content" ObjectID="_1686898244" r:id="rId5969"/>
        </w:object>
      </w:r>
      <w:r>
        <w:rPr>
          <w:rFonts w:eastAsia="Times New Roman"/>
          <w:lang w:eastAsia="vi-VN"/>
        </w:rPr>
        <w:t xml:space="preserve">. Vậy </w:t>
      </w:r>
      <w:r>
        <w:rPr>
          <w:rFonts w:eastAsia="Times New Roman"/>
          <w:position w:val="-10"/>
          <w:lang w:eastAsia="vi-VN"/>
        </w:rPr>
        <w:object w:dxaOrig="1905" w:dyaOrig="315" w14:anchorId="0BF8CBF5">
          <v:shape id="_x0000_i4045" type="#_x0000_t75" style="width:95.25pt;height:15.75pt" o:ole="">
            <v:imagedata r:id="rId5970" o:title=""/>
          </v:shape>
          <o:OLEObject Type="Embed" ProgID="Equation.DSMT4" ShapeID="_x0000_i4045" DrawAspect="Content" ObjectID="_1686898245" r:id="rId5971"/>
        </w:object>
      </w:r>
    </w:p>
    <w:p w14:paraId="7742BF22" w14:textId="77777777" w:rsidR="00522C6A" w:rsidRDefault="00522C6A" w:rsidP="00522C6A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i/>
          <w:color w:val="0000CC"/>
          <w:lang w:val="vi-VN" w:eastAsia="vi-VN"/>
        </w:rPr>
        <w:t xml:space="preserve">Cách </w:t>
      </w:r>
      <w:r w:rsidRPr="004460CB">
        <w:rPr>
          <w:rFonts w:eastAsia="Times New Roman"/>
          <w:b/>
          <w:i/>
          <w:color w:val="0000CC"/>
          <w:lang w:eastAsia="vi-VN"/>
        </w:rPr>
        <w:t>2:</w:t>
      </w:r>
      <w:r w:rsidRPr="004460CB">
        <w:rPr>
          <w:rFonts w:eastAsia="Times New Roman"/>
          <w:color w:val="0000CC"/>
          <w:lang w:eastAsia="vi-VN"/>
        </w:rPr>
        <w:t xml:space="preserve"> </w:t>
      </w:r>
      <w:r>
        <w:rPr>
          <w:rFonts w:eastAsia="Times New Roman"/>
          <w:lang w:eastAsia="vi-VN"/>
        </w:rPr>
        <w:t xml:space="preserve">Gọi </w:t>
      </w:r>
      <w:r>
        <w:rPr>
          <w:rFonts w:eastAsia="Times New Roman"/>
          <w:position w:val="-60"/>
          <w:lang w:eastAsia="vi-VN"/>
        </w:rPr>
        <w:object w:dxaOrig="6675" w:dyaOrig="1320" w14:anchorId="62B520DC">
          <v:shape id="_x0000_i4046" type="#_x0000_t75" style="width:334.5pt;height:66pt" o:ole="">
            <v:imagedata r:id="rId5972" o:title=""/>
          </v:shape>
          <o:OLEObject Type="Embed" ProgID="Equation.DSMT4" ShapeID="_x0000_i4046" DrawAspect="Content" ObjectID="_1686898246" r:id="rId5973"/>
        </w:object>
      </w:r>
    </w:p>
    <w:p w14:paraId="56AB8418" w14:textId="77777777" w:rsidR="00522C6A" w:rsidRDefault="00522C6A" w:rsidP="00522C6A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Thế vào phương trình đường thẳng </w:t>
      </w:r>
      <w:r>
        <w:rPr>
          <w:rFonts w:eastAsia="Times New Roman"/>
          <w:position w:val="-24"/>
          <w:lang w:eastAsia="vi-VN"/>
        </w:rPr>
        <w:object w:dxaOrig="3915" w:dyaOrig="615" w14:anchorId="59BA943A">
          <v:shape id="_x0000_i4047" type="#_x0000_t75" style="width:195.75pt;height:30pt" o:ole="">
            <v:imagedata r:id="rId5974" o:title=""/>
          </v:shape>
          <o:OLEObject Type="Embed" ProgID="Equation.DSMT4" ShapeID="_x0000_i4047" DrawAspect="Content" ObjectID="_1686898247" r:id="rId5975"/>
        </w:object>
      </w:r>
      <w:r>
        <w:rPr>
          <w:rFonts w:eastAsia="Times New Roman"/>
          <w:lang w:eastAsia="vi-VN"/>
        </w:rPr>
        <w:t xml:space="preserve"> </w:t>
      </w:r>
    </w:p>
    <w:p w14:paraId="0CF77998" w14:textId="77777777" w:rsidR="00522C6A" w:rsidRDefault="00522C6A" w:rsidP="00522C6A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Vậy </w:t>
      </w:r>
      <w:r>
        <w:rPr>
          <w:rFonts w:eastAsia="Times New Roman"/>
          <w:position w:val="-10"/>
          <w:lang w:eastAsia="vi-VN"/>
        </w:rPr>
        <w:object w:dxaOrig="1905" w:dyaOrig="315" w14:anchorId="65D55C05">
          <v:shape id="_x0000_i4048" type="#_x0000_t75" style="width:95.25pt;height:15.75pt" o:ole="">
            <v:imagedata r:id="rId5970" o:title=""/>
          </v:shape>
          <o:OLEObject Type="Embed" ProgID="Equation.DSMT4" ShapeID="_x0000_i4048" DrawAspect="Content" ObjectID="_1686898248" r:id="rId5976"/>
        </w:object>
      </w:r>
      <w:r>
        <w:rPr>
          <w:rFonts w:eastAsia="Times New Roman"/>
          <w:lang w:eastAsia="vi-VN"/>
        </w:rPr>
        <w:t>.</w:t>
      </w:r>
    </w:p>
    <w:p w14:paraId="0D006CC7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</w:pPr>
      <w:r w:rsidRPr="004460CB">
        <w:rPr>
          <w:b/>
          <w:bCs/>
          <w:i/>
          <w:iCs/>
          <w:color w:val="0000CC"/>
        </w:rPr>
        <w:t xml:space="preserve">Câu </w:t>
      </w:r>
      <w:r>
        <w:rPr>
          <w:b/>
          <w:bCs/>
          <w:i/>
          <w:iCs/>
          <w:color w:val="0000CC"/>
        </w:rPr>
        <w:t>4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t xml:space="preserve">Trong mặt phẳng </w:t>
      </w:r>
      <w:r>
        <w:rPr>
          <w:position w:val="-10"/>
        </w:rPr>
        <w:object w:dxaOrig="525" w:dyaOrig="315" w14:anchorId="45381BAF">
          <v:shape id="_x0000_i4049" type="#_x0000_t75" style="width:26.25pt;height:15.75pt" o:ole="">
            <v:imagedata r:id="rId5977" o:title=""/>
          </v:shape>
          <o:OLEObject Type="Embed" ProgID="Equation.DSMT4" ShapeID="_x0000_i4049" DrawAspect="Content" ObjectID="_1686898249" r:id="rId5978"/>
        </w:object>
      </w:r>
      <w:r w:rsidRPr="008A0A23">
        <w:t xml:space="preserve">cho đường tròn </w:t>
      </w:r>
      <w:r>
        <w:rPr>
          <w:position w:val="-10"/>
        </w:rPr>
        <w:object w:dxaOrig="2985" w:dyaOrig="360" w14:anchorId="148AE9AF">
          <v:shape id="_x0000_i4050" type="#_x0000_t75" style="width:149.25pt;height:18pt" o:ole="">
            <v:imagedata r:id="rId5979" o:title=""/>
          </v:shape>
          <o:OLEObject Type="Embed" ProgID="Equation.DSMT4" ShapeID="_x0000_i4050" DrawAspect="Content" ObjectID="_1686898250" r:id="rId5980"/>
        </w:object>
      </w:r>
      <w:r w:rsidRPr="008A0A23">
        <w:t xml:space="preserve"> Tìm phương trình đường tròn</w:t>
      </w:r>
      <w:r>
        <w:rPr>
          <w:position w:val="-10"/>
        </w:rPr>
        <w:object w:dxaOrig="465" w:dyaOrig="315" w14:anchorId="3033A1A3">
          <v:shape id="_x0000_i4051" type="#_x0000_t75" style="width:23.25pt;height:15.75pt" o:ole="">
            <v:imagedata r:id="rId5981" o:title=""/>
          </v:shape>
          <o:OLEObject Type="Embed" ProgID="Equation.DSMT4" ShapeID="_x0000_i4051" DrawAspect="Content" ObjectID="_1686898251" r:id="rId5982"/>
        </w:object>
      </w:r>
      <w:r w:rsidRPr="008A0A23">
        <w:t xml:space="preserve"> là ảnh của </w:t>
      </w:r>
      <w:r>
        <w:rPr>
          <w:position w:val="-10"/>
        </w:rPr>
        <w:object w:dxaOrig="405" w:dyaOrig="315" w14:anchorId="47CCB37F">
          <v:shape id="_x0000_i4052" type="#_x0000_t75" style="width:20.25pt;height:15.75pt" o:ole="">
            <v:imagedata r:id="rId5983" o:title=""/>
          </v:shape>
          <o:OLEObject Type="Embed" ProgID="Equation.DSMT4" ShapeID="_x0000_i4052" DrawAspect="Content" ObjectID="_1686898252" r:id="rId5984"/>
        </w:object>
      </w:r>
      <w:r w:rsidRPr="008A0A23">
        <w:t xml:space="preserve"> qua phép vị tự tâm </w:t>
      </w:r>
      <w:r>
        <w:rPr>
          <w:position w:val="-10"/>
        </w:rPr>
        <w:object w:dxaOrig="645" w:dyaOrig="315" w14:anchorId="130EDB58">
          <v:shape id="_x0000_i4053" type="#_x0000_t75" style="width:32.25pt;height:15.75pt" o:ole="">
            <v:imagedata r:id="rId5985" o:title=""/>
          </v:shape>
          <o:OLEObject Type="Embed" ProgID="Equation.DSMT4" ShapeID="_x0000_i4053" DrawAspect="Content" ObjectID="_1686898253" r:id="rId5986"/>
        </w:object>
      </w:r>
      <w:r w:rsidRPr="008A0A23">
        <w:t xml:space="preserve"> tỉ số </w:t>
      </w:r>
      <w:r>
        <w:rPr>
          <w:position w:val="-24"/>
        </w:rPr>
        <w:object w:dxaOrig="765" w:dyaOrig="615" w14:anchorId="3C016808">
          <v:shape id="_x0000_i4054" type="#_x0000_t75" style="width:38.25pt;height:30pt" o:ole="">
            <v:imagedata r:id="rId5987" o:title=""/>
          </v:shape>
          <o:OLEObject Type="Embed" ProgID="Equation.DSMT4" ShapeID="_x0000_i4054" DrawAspect="Content" ObjectID="_1686898254" r:id="rId5988"/>
        </w:object>
      </w:r>
      <w:r w:rsidRPr="008A0A23">
        <w:t>.</w:t>
      </w:r>
    </w:p>
    <w:p w14:paraId="6459B661" w14:textId="77777777" w:rsidR="00522C6A" w:rsidRPr="00600286" w:rsidRDefault="00522C6A" w:rsidP="00522C6A">
      <w:pPr>
        <w:spacing w:after="0" w:line="240" w:lineRule="auto"/>
        <w:ind w:left="567" w:right="-48"/>
        <w:jc w:val="center"/>
        <w:rPr>
          <w:rFonts w:eastAsia="Times New Roman"/>
          <w:b/>
          <w:color w:val="0000CC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60B687E5" w14:textId="77777777" w:rsidR="00522C6A" w:rsidRDefault="00522C6A" w:rsidP="00522C6A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  <w:rPr>
          <w:lang w:val="vi-VN"/>
        </w:rPr>
      </w:pPr>
      <w:r>
        <w:tab/>
      </w:r>
      <w:r>
        <w:rPr>
          <w:position w:val="-10"/>
        </w:rPr>
        <w:object w:dxaOrig="405" w:dyaOrig="315" w14:anchorId="1D00C311">
          <v:shape id="_x0000_i4055" type="#_x0000_t75" style="width:20.25pt;height:15.75pt" o:ole="">
            <v:imagedata r:id="rId5989" o:title=""/>
          </v:shape>
          <o:OLEObject Type="Embed" ProgID="Equation.DSMT4" ShapeID="_x0000_i4055" DrawAspect="Content" ObjectID="_1686898255" r:id="rId5990"/>
        </w:object>
      </w:r>
      <w:r>
        <w:t xml:space="preserve"> có tâm </w:t>
      </w:r>
      <w:r>
        <w:rPr>
          <w:position w:val="-10"/>
        </w:rPr>
        <w:object w:dxaOrig="900" w:dyaOrig="315" w14:anchorId="41481394">
          <v:shape id="_x0000_i4056" type="#_x0000_t75" style="width:45pt;height:15.75pt" o:ole="">
            <v:imagedata r:id="rId5991" o:title=""/>
          </v:shape>
          <o:OLEObject Type="Embed" ProgID="Equation.DSMT4" ShapeID="_x0000_i4056" DrawAspect="Content" ObjectID="_1686898256" r:id="rId5992"/>
        </w:object>
      </w:r>
      <w:r>
        <w:t xml:space="preserve"> bán kính </w:t>
      </w:r>
      <w:r>
        <w:rPr>
          <w:position w:val="-6"/>
        </w:rPr>
        <w:object w:dxaOrig="585" w:dyaOrig="285" w14:anchorId="0523FBA5">
          <v:shape id="_x0000_i4057" type="#_x0000_t75" style="width:29.25pt;height:13.5pt" o:ole="">
            <v:imagedata r:id="rId5993" o:title=""/>
          </v:shape>
          <o:OLEObject Type="Embed" ProgID="Equation.DSMT4" ShapeID="_x0000_i4057" DrawAspect="Content" ObjectID="_1686898257" r:id="rId5994"/>
        </w:object>
      </w:r>
      <w:r>
        <w:t xml:space="preserve"> </w:t>
      </w:r>
    </w:p>
    <w:p w14:paraId="5588422B" w14:textId="77777777" w:rsidR="00522C6A" w:rsidRDefault="00522C6A" w:rsidP="00522C6A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tab/>
      </w:r>
      <w:r>
        <w:rPr>
          <w:position w:val="-10"/>
        </w:rPr>
        <w:object w:dxaOrig="465" w:dyaOrig="315" w14:anchorId="5079AB7A">
          <v:shape id="_x0000_i4058" type="#_x0000_t75" style="width:23.25pt;height:15.75pt" o:ole="">
            <v:imagedata r:id="rId5995" o:title=""/>
          </v:shape>
          <o:OLEObject Type="Embed" ProgID="Equation.DSMT4" ShapeID="_x0000_i4058" DrawAspect="Content" ObjectID="_1686898258" r:id="rId5996"/>
        </w:object>
      </w:r>
      <w:r>
        <w:t xml:space="preserve"> có tâm</w:t>
      </w:r>
      <w:r>
        <w:rPr>
          <w:position w:val="-10"/>
        </w:rPr>
        <w:object w:dxaOrig="1005" w:dyaOrig="315" w14:anchorId="66B44C8C">
          <v:shape id="_x0000_i4059" type="#_x0000_t75" style="width:50.25pt;height:15.75pt" o:ole="">
            <v:imagedata r:id="rId5997" o:title=""/>
          </v:shape>
          <o:OLEObject Type="Embed" ProgID="Equation.DSMT4" ShapeID="_x0000_i4059" DrawAspect="Content" ObjectID="_1686898259" r:id="rId5998"/>
        </w:object>
      </w:r>
      <w:r>
        <w:t xml:space="preserve"> bán kính </w:t>
      </w:r>
      <w:r>
        <w:rPr>
          <w:position w:val="-24"/>
        </w:rPr>
        <w:object w:dxaOrig="705" w:dyaOrig="615" w14:anchorId="2DE97FE9">
          <v:shape id="_x0000_i4060" type="#_x0000_t75" style="width:36pt;height:30pt" o:ole="">
            <v:imagedata r:id="rId5999" o:title=""/>
          </v:shape>
          <o:OLEObject Type="Embed" ProgID="Equation.DSMT4" ShapeID="_x0000_i4060" DrawAspect="Content" ObjectID="_1686898260" r:id="rId6000"/>
        </w:object>
      </w:r>
    </w:p>
    <w:p w14:paraId="675F4DA0" w14:textId="77777777" w:rsidR="00522C6A" w:rsidRDefault="00522C6A" w:rsidP="00522C6A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t xml:space="preserve">Vì </w:t>
      </w:r>
      <w:r>
        <w:rPr>
          <w:position w:val="-4"/>
        </w:rPr>
        <w:object w:dxaOrig="300" w:dyaOrig="255" w14:anchorId="71DCDA71">
          <v:shape id="_x0000_i4061" type="#_x0000_t75" style="width:15pt;height:13.5pt" o:ole="">
            <v:imagedata r:id="rId6001" o:title=""/>
          </v:shape>
          <o:OLEObject Type="Embed" ProgID="Equation.DSMT4" ShapeID="_x0000_i4061" DrawAspect="Content" ObjectID="_1686898261" r:id="rId6002"/>
        </w:object>
      </w:r>
      <w:r>
        <w:t xml:space="preserve"> là ảnh của </w:t>
      </w:r>
      <w:r>
        <w:rPr>
          <w:position w:val="-4"/>
        </w:rPr>
        <w:object w:dxaOrig="240" w:dyaOrig="255" w14:anchorId="40B52839">
          <v:shape id="_x0000_i4062" type="#_x0000_t75" style="width:12pt;height:13.5pt" o:ole="">
            <v:imagedata r:id="rId6003" o:title=""/>
          </v:shape>
          <o:OLEObject Type="Embed" ProgID="Equation.DSMT4" ShapeID="_x0000_i4062" DrawAspect="Content" ObjectID="_1686898262" r:id="rId6004"/>
        </w:object>
      </w:r>
      <w:r>
        <w:t xml:space="preserve"> qua phép vị tự tâm</w:t>
      </w:r>
      <w:r>
        <w:rPr>
          <w:position w:val="-10"/>
          <w:lang w:val="vi-VN"/>
        </w:rPr>
        <w:object w:dxaOrig="240" w:dyaOrig="315" w14:anchorId="00D4E043">
          <v:shape id="_x0000_i4063" type="#_x0000_t75" style="width:12pt;height:15.75pt" o:ole="">
            <v:imagedata r:id="rId6005" o:title=""/>
          </v:shape>
          <o:OLEObject Type="Embed" ProgID="Equation.DSMT4" ShapeID="_x0000_i4063" DrawAspect="Content" ObjectID="_1686898263" r:id="rId6006"/>
        </w:object>
      </w:r>
      <w:r>
        <w:t xml:space="preserve"> tỉ số </w:t>
      </w:r>
      <w:r>
        <w:rPr>
          <w:position w:val="-24"/>
        </w:rPr>
        <w:object w:dxaOrig="765" w:dyaOrig="615" w14:anchorId="01AC1DBF">
          <v:shape id="_x0000_i4064" type="#_x0000_t75" style="width:38.25pt;height:30pt" o:ole="">
            <v:imagedata r:id="rId5987" o:title=""/>
          </v:shape>
          <o:OLEObject Type="Embed" ProgID="Equation.DSMT4" ShapeID="_x0000_i4064" DrawAspect="Content" ObjectID="_1686898264" r:id="rId6007"/>
        </w:object>
      </w:r>
      <w:r>
        <w:t xml:space="preserve"> </w:t>
      </w:r>
      <w:r>
        <w:rPr>
          <w:position w:val="-24"/>
          <w:lang w:val="vi-VN"/>
        </w:rPr>
        <w:object w:dxaOrig="1425" w:dyaOrig="615" w14:anchorId="42FDCCBA">
          <v:shape id="_x0000_i4065" type="#_x0000_t75" style="width:71.25pt;height:30pt" o:ole="">
            <v:imagedata r:id="rId6008" o:title=""/>
          </v:shape>
          <o:OLEObject Type="Embed" ProgID="Equation.DSMT4" ShapeID="_x0000_i4065" DrawAspect="Content" ObjectID="_1686898265" r:id="rId6009"/>
        </w:object>
      </w:r>
      <w:r>
        <w:t xml:space="preserve"> </w:t>
      </w:r>
    </w:p>
    <w:p w14:paraId="4E31E371" w14:textId="77777777" w:rsidR="00522C6A" w:rsidRDefault="00522C6A" w:rsidP="00522C6A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rPr>
          <w:position w:val="-10"/>
        </w:rPr>
        <w:object w:dxaOrig="2940" w:dyaOrig="375" w14:anchorId="1DA3E495">
          <v:shape id="_x0000_i4066" type="#_x0000_t75" style="width:146.25pt;height:19.5pt" o:ole="">
            <v:imagedata r:id="rId6010" o:title=""/>
          </v:shape>
          <o:OLEObject Type="Embed" ProgID="Equation.DSMT4" ShapeID="_x0000_i4066" DrawAspect="Content" ObjectID="_1686898266" r:id="rId6011"/>
        </w:object>
      </w:r>
      <w:r>
        <w:t xml:space="preserve"> </w:t>
      </w:r>
    </w:p>
    <w:p w14:paraId="6AEF4A9A" w14:textId="77777777" w:rsidR="00522C6A" w:rsidRDefault="00522C6A" w:rsidP="00522C6A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rPr>
          <w:position w:val="-28"/>
        </w:rPr>
        <w:object w:dxaOrig="1260" w:dyaOrig="675" w14:anchorId="3384EDAA">
          <v:shape id="_x0000_i4067" type="#_x0000_t75" style="width:63pt;height:33.75pt" o:ole="">
            <v:imagedata r:id="rId6012" o:title=""/>
          </v:shape>
          <o:OLEObject Type="Embed" ProgID="Equation.DSMT4" ShapeID="_x0000_i4067" DrawAspect="Content" ObjectID="_1686898267" r:id="rId6013"/>
        </w:object>
      </w:r>
      <w:r>
        <w:rPr>
          <w:position w:val="-24"/>
        </w:rPr>
        <w:object w:dxaOrig="3240" w:dyaOrig="630" w14:anchorId="0D9E5BD1">
          <v:shape id="_x0000_i4068" type="#_x0000_t75" style="width:162pt;height:31.5pt" o:ole="">
            <v:imagedata r:id="rId6014" o:title=""/>
          </v:shape>
          <o:OLEObject Type="Embed" ProgID="Equation.DSMT4" ShapeID="_x0000_i4068" DrawAspect="Content" ObjectID="_1686898268" r:id="rId6015"/>
        </w:object>
      </w:r>
    </w:p>
    <w:p w14:paraId="790DED01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  <w:b/>
          <w:bCs/>
        </w:rPr>
      </w:pPr>
      <w:r w:rsidRPr="004460CB">
        <w:rPr>
          <w:b/>
          <w:bCs/>
          <w:i/>
          <w:iCs/>
          <w:color w:val="0000CC"/>
        </w:rPr>
        <w:t xml:space="preserve">Câu </w:t>
      </w:r>
      <w:r>
        <w:rPr>
          <w:b/>
          <w:bCs/>
          <w:i/>
          <w:iCs/>
          <w:color w:val="0000CC"/>
        </w:rPr>
        <w:t>5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Oxy cho đường tròn (C ): </w:t>
      </w:r>
      <w:r>
        <w:rPr>
          <w:position w:val="-14"/>
          <w:sz w:val="22"/>
        </w:rPr>
        <w:object w:dxaOrig="1800" w:dyaOrig="435" w14:anchorId="0F35183A">
          <v:shape id="_x0000_i4069" type="#_x0000_t75" style="width:90pt;height:21.75pt" o:ole="">
            <v:imagedata r:id="rId6016" o:title=""/>
          </v:shape>
          <o:OLEObject Type="Embed" ProgID="Equation.DSMT4" ShapeID="_x0000_i4069" DrawAspect="Content" ObjectID="_1686898269" r:id="rId6017"/>
        </w:object>
      </w:r>
      <w:r w:rsidRPr="008A0A23">
        <w:rPr>
          <w:rFonts w:eastAsia="Times New Roman"/>
        </w:rPr>
        <w:t xml:space="preserve">. Hãy viết phương trình đường tròn (C’) là ảnh của đường tròn (C) qua phép vị tự tâm </w:t>
      </w:r>
      <w:r>
        <w:rPr>
          <w:position w:val="-10"/>
          <w:sz w:val="22"/>
        </w:rPr>
        <w:object w:dxaOrig="540" w:dyaOrig="300" w14:anchorId="02EF1E80">
          <v:shape id="_x0000_i4070" type="#_x0000_t75" style="width:27pt;height:15pt" o:ole="">
            <v:imagedata r:id="rId6018" o:title=""/>
          </v:shape>
          <o:OLEObject Type="Embed" ProgID="Equation.DSMT4" ShapeID="_x0000_i4070" DrawAspect="Content" ObjectID="_1686898270" r:id="rId6019"/>
        </w:object>
      </w:r>
      <w:r w:rsidRPr="008A0A23">
        <w:rPr>
          <w:rFonts w:eastAsia="Times New Roman"/>
        </w:rPr>
        <w:t xml:space="preserve"> tỉ số </w:t>
      </w:r>
      <w:r>
        <w:rPr>
          <w:position w:val="-6"/>
          <w:sz w:val="22"/>
        </w:rPr>
        <w:object w:dxaOrig="615" w:dyaOrig="285" w14:anchorId="2A71B52C">
          <v:shape id="_x0000_i4071" type="#_x0000_t75" style="width:30pt;height:13.5pt" o:ole="">
            <v:imagedata r:id="rId6020" o:title=""/>
          </v:shape>
          <o:OLEObject Type="Embed" ProgID="Equation.DSMT4" ShapeID="_x0000_i4071" DrawAspect="Content" ObjectID="_1686898271" r:id="rId6021"/>
        </w:object>
      </w:r>
      <w:r w:rsidRPr="008A0A23">
        <w:rPr>
          <w:rFonts w:eastAsia="Times New Roman"/>
        </w:rPr>
        <w:t>.</w:t>
      </w:r>
    </w:p>
    <w:p w14:paraId="264A3155" w14:textId="77777777" w:rsidR="00522C6A" w:rsidRPr="00600286" w:rsidRDefault="00522C6A" w:rsidP="00522C6A">
      <w:pPr>
        <w:spacing w:after="0" w:line="240" w:lineRule="auto"/>
        <w:ind w:left="567" w:right="-48"/>
        <w:jc w:val="center"/>
        <w:rPr>
          <w:rFonts w:eastAsia="Times New Roman"/>
          <w:b/>
          <w:color w:val="0000CC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07534800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Đường tròn (C ) có tâm </w:t>
      </w:r>
      <w:r>
        <w:rPr>
          <w:rFonts w:eastAsia="Times New Roman"/>
          <w:position w:val="-14"/>
        </w:rPr>
        <w:object w:dxaOrig="780" w:dyaOrig="375" w14:anchorId="674013F4">
          <v:shape id="_x0000_i4072" type="#_x0000_t75" style="width:39pt;height:19.5pt" o:ole="">
            <v:imagedata r:id="rId6022" o:title=""/>
          </v:shape>
          <o:OLEObject Type="Embed" ProgID="Equation.DSMT4" ShapeID="_x0000_i4072" DrawAspect="Content" ObjectID="_1686898272" r:id="rId6023"/>
        </w:object>
      </w:r>
      <w:r>
        <w:rPr>
          <w:rFonts w:eastAsia="Times New Roman"/>
        </w:rPr>
        <w:t xml:space="preserve"> bán kính </w:t>
      </w:r>
      <w:r>
        <w:rPr>
          <w:rFonts w:eastAsia="Times New Roman"/>
          <w:position w:val="-6"/>
        </w:rPr>
        <w:object w:dxaOrig="510" w:dyaOrig="240" w14:anchorId="204A669D">
          <v:shape id="_x0000_i4073" type="#_x0000_t75" style="width:24.75pt;height:12pt" o:ole="">
            <v:imagedata r:id="rId6024" o:title=""/>
          </v:shape>
          <o:OLEObject Type="Embed" ProgID="Equation.DSMT4" ShapeID="_x0000_i4073" DrawAspect="Content" ObjectID="_1686898273" r:id="rId6025"/>
        </w:object>
      </w:r>
      <w:r>
        <w:rPr>
          <w:rFonts w:eastAsia="Times New Roman"/>
        </w:rPr>
        <w:t xml:space="preserve">. Gọi </w:t>
      </w:r>
      <w:r>
        <w:rPr>
          <w:rFonts w:eastAsia="Times New Roman"/>
          <w:position w:val="-10"/>
        </w:rPr>
        <w:object w:dxaOrig="810" w:dyaOrig="300" w14:anchorId="614F48E2">
          <v:shape id="_x0000_i4074" type="#_x0000_t75" style="width:40.5pt;height:15pt" o:ole="">
            <v:imagedata r:id="rId6026" o:title=""/>
          </v:shape>
          <o:OLEObject Type="Embed" ProgID="Equation.DSMT4" ShapeID="_x0000_i4074" DrawAspect="Content" ObjectID="_1686898274" r:id="rId6027"/>
        </w:object>
      </w:r>
      <w:r>
        <w:rPr>
          <w:rFonts w:eastAsia="Times New Roman"/>
        </w:rPr>
        <w:t xml:space="preserve">là tâm và R’ là bán kính của (C’), với (C’) là ảnh của (C) qua phép vị tự tâm I tỉ số </w:t>
      </w:r>
      <w:r>
        <w:rPr>
          <w:rFonts w:eastAsia="Times New Roman"/>
          <w:position w:val="-6"/>
        </w:rPr>
        <w:object w:dxaOrig="615" w:dyaOrig="285" w14:anchorId="39ABFA9E">
          <v:shape id="_x0000_i4075" type="#_x0000_t75" style="width:30pt;height:13.5pt" o:ole="">
            <v:imagedata r:id="rId6020" o:title=""/>
          </v:shape>
          <o:OLEObject Type="Embed" ProgID="Equation.DSMT4" ShapeID="_x0000_i4075" DrawAspect="Content" ObjectID="_1686898275" r:id="rId6028"/>
        </w:object>
      </w:r>
      <w:r>
        <w:rPr>
          <w:rFonts w:eastAsia="Times New Roman"/>
        </w:rPr>
        <w:t>. Ta có tọa độ của K’ thỏa mãn biểu thực tọa độ của phép vị tự :</w:t>
      </w:r>
    </w:p>
    <w:p w14:paraId="20FDCB5E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lastRenderedPageBreak/>
        <w:tab/>
      </w:r>
      <w:r>
        <w:rPr>
          <w:rFonts w:eastAsia="Times New Roman"/>
          <w:position w:val="-48"/>
        </w:rPr>
        <w:object w:dxaOrig="5835" w:dyaOrig="1065" w14:anchorId="15BA442F">
          <v:shape id="_x0000_i4076" type="#_x0000_t75" style="width:291.75pt;height:52.5pt" o:ole="">
            <v:imagedata r:id="rId6029" o:title=""/>
          </v:shape>
          <o:OLEObject Type="Embed" ProgID="Equation.DSMT4" ShapeID="_x0000_i4076" DrawAspect="Content" ObjectID="_1686898276" r:id="rId6030"/>
        </w:object>
      </w:r>
      <w:r>
        <w:rPr>
          <w:rFonts w:eastAsia="Times New Roman"/>
          <w:position w:val="-14"/>
        </w:rPr>
        <w:object w:dxaOrig="1080" w:dyaOrig="375" w14:anchorId="25D68F2D">
          <v:shape id="_x0000_i4077" type="#_x0000_t75" style="width:54pt;height:19.5pt" o:ole="">
            <v:imagedata r:id="rId6031" o:title=""/>
          </v:shape>
          <o:OLEObject Type="Embed" ProgID="Equation.DSMT4" ShapeID="_x0000_i4077" DrawAspect="Content" ObjectID="_1686898277" r:id="rId6032"/>
        </w:object>
      </w:r>
      <w:r>
        <w:rPr>
          <w:rFonts w:eastAsia="Times New Roman"/>
        </w:rPr>
        <w:t xml:space="preserve"> </w:t>
      </w:r>
    </w:p>
    <w:p w14:paraId="436FA4CC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(C’) : </w:t>
      </w:r>
      <w:r>
        <w:rPr>
          <w:rFonts w:eastAsia="Times New Roman"/>
          <w:position w:val="-14"/>
        </w:rPr>
        <w:object w:dxaOrig="2205" w:dyaOrig="435" w14:anchorId="333F6B7E">
          <v:shape id="_x0000_i4078" type="#_x0000_t75" style="width:110.25pt;height:21.75pt" o:ole="">
            <v:imagedata r:id="rId6033" o:title=""/>
          </v:shape>
          <o:OLEObject Type="Embed" ProgID="Equation.DSMT4" ShapeID="_x0000_i4078" DrawAspect="Content" ObjectID="_1686898278" r:id="rId6034"/>
        </w:object>
      </w:r>
    </w:p>
    <w:p w14:paraId="2D12032C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 xml:space="preserve">Câu </w:t>
      </w:r>
      <w:r>
        <w:rPr>
          <w:b/>
          <w:bCs/>
          <w:i/>
          <w:iCs/>
          <w:color w:val="0000CC"/>
        </w:rPr>
        <w:t>6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tọa độ Oxy cho một phép biến hình T biến điểm </w:t>
      </w:r>
      <w:r>
        <w:rPr>
          <w:position w:val="-14"/>
          <w:sz w:val="22"/>
        </w:rPr>
        <w:object w:dxaOrig="735" w:dyaOrig="375" w14:anchorId="230B98D1">
          <v:shape id="_x0000_i4079" type="#_x0000_t75" style="width:36pt;height:19.5pt" o:ole="">
            <v:imagedata r:id="rId6035" o:title=""/>
          </v:shape>
          <o:OLEObject Type="Embed" ProgID="Equation.DSMT4" ShapeID="_x0000_i4079" DrawAspect="Content" ObjectID="_1686898279" r:id="rId6036"/>
        </w:object>
      </w:r>
      <w:r w:rsidRPr="008A0A23">
        <w:rPr>
          <w:rFonts w:eastAsia="Times New Roman"/>
        </w:rPr>
        <w:t xml:space="preserve"> thành </w:t>
      </w:r>
      <w:r>
        <w:rPr>
          <w:position w:val="-14"/>
          <w:sz w:val="22"/>
        </w:rPr>
        <w:object w:dxaOrig="915" w:dyaOrig="375" w14:anchorId="0EF24DD0">
          <v:shape id="_x0000_i4080" type="#_x0000_t75" style="width:45.75pt;height:19.5pt" o:ole="">
            <v:imagedata r:id="rId6037" o:title=""/>
          </v:shape>
          <o:OLEObject Type="Embed" ProgID="Equation.DSMT4" ShapeID="_x0000_i4080" DrawAspect="Content" ObjectID="_1686898280" r:id="rId6038"/>
        </w:object>
      </w:r>
      <w:r w:rsidRPr="008A0A23">
        <w:rPr>
          <w:rFonts w:eastAsia="Times New Roman"/>
        </w:rPr>
        <w:t xml:space="preserve"> xác định bởi biểu thức tọa độ sau đây: </w:t>
      </w:r>
      <w:r>
        <w:rPr>
          <w:position w:val="-28"/>
          <w:sz w:val="22"/>
        </w:rPr>
        <w:object w:dxaOrig="1065" w:dyaOrig="660" w14:anchorId="009FEDC6">
          <v:shape id="_x0000_i4081" type="#_x0000_t75" style="width:52.5pt;height:33pt" o:ole="">
            <v:imagedata r:id="rId6039" o:title=""/>
          </v:shape>
          <o:OLEObject Type="Embed" ProgID="Equation.DSMT4" ShapeID="_x0000_i4081" DrawAspect="Content" ObjectID="_1686898281" r:id="rId6040"/>
        </w:object>
      </w:r>
      <w:r w:rsidRPr="008A0A23">
        <w:rPr>
          <w:rFonts w:eastAsia="Times New Roman"/>
        </w:rPr>
        <w:t xml:space="preserve"> </w:t>
      </w:r>
    </w:p>
    <w:p w14:paraId="27107964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 w:right="-1"/>
        <w:jc w:val="both"/>
        <w:rPr>
          <w:rFonts w:eastAsia="Times New Roman"/>
        </w:rPr>
      </w:pPr>
      <w:r>
        <w:rPr>
          <w:rFonts w:eastAsia="Times New Roman"/>
        </w:rPr>
        <w:t>a) Chứng minh T là một phép vị tự.</w:t>
      </w:r>
    </w:p>
    <w:p w14:paraId="3E0DB2F7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 w:right="-1"/>
        <w:jc w:val="both"/>
        <w:rPr>
          <w:rFonts w:eastAsia="Times New Roman"/>
        </w:rPr>
      </w:pPr>
      <w:r>
        <w:rPr>
          <w:rFonts w:eastAsia="Times New Roman"/>
        </w:rPr>
        <w:t xml:space="preserve">b) Tìm ảnh (C’) của đường tròn </w:t>
      </w:r>
      <w:r>
        <w:rPr>
          <w:rFonts w:eastAsia="Times New Roman"/>
          <w:position w:val="-14"/>
        </w:rPr>
        <w:object w:dxaOrig="1785" w:dyaOrig="435" w14:anchorId="127163CE">
          <v:shape id="_x0000_i4082" type="#_x0000_t75" style="width:89.25pt;height:21.75pt" o:ole="">
            <v:imagedata r:id="rId6041" o:title=""/>
          </v:shape>
          <o:OLEObject Type="Embed" ProgID="Equation.DSMT4" ShapeID="_x0000_i4082" DrawAspect="Content" ObjectID="_1686898282" r:id="rId6042"/>
        </w:object>
      </w:r>
      <w:r>
        <w:rPr>
          <w:rFonts w:eastAsia="Times New Roman"/>
        </w:rPr>
        <w:t xml:space="preserve"> qua phép biến hình T.</w:t>
      </w:r>
    </w:p>
    <w:p w14:paraId="2E978C11" w14:textId="77777777" w:rsidR="00522C6A" w:rsidRDefault="00522C6A" w:rsidP="00522C6A">
      <w:pPr>
        <w:spacing w:after="0" w:line="240" w:lineRule="auto"/>
        <w:ind w:left="567" w:right="-48"/>
        <w:jc w:val="center"/>
        <w:rPr>
          <w:rFonts w:eastAsia="Times New Roman"/>
          <w:b/>
        </w:rPr>
      </w:pPr>
      <w:r>
        <w:rPr>
          <w:rFonts w:eastAsia="Times New Roman"/>
          <w:b/>
          <w:bCs/>
        </w:rPr>
        <w:tab/>
      </w:r>
      <w:r w:rsidRPr="00600286">
        <w:rPr>
          <w:rFonts w:eastAsia="Times New Roman"/>
          <w:b/>
          <w:color w:val="0000CC"/>
        </w:rPr>
        <w:t>Lời giải</w:t>
      </w:r>
    </w:p>
    <w:p w14:paraId="06E535F5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I là điểm biến hình chính nó qua phép biến hình đã cho. Ta có </w:t>
      </w:r>
      <w:r>
        <w:rPr>
          <w:rFonts w:eastAsia="Times New Roman"/>
          <w:position w:val="-28"/>
        </w:rPr>
        <w:object w:dxaOrig="675" w:dyaOrig="660" w14:anchorId="230E8305">
          <v:shape id="_x0000_i4083" type="#_x0000_t75" style="width:33.75pt;height:33pt" o:ole="">
            <v:imagedata r:id="rId6043" o:title=""/>
          </v:shape>
          <o:OLEObject Type="Embed" ProgID="Equation.DSMT4" ShapeID="_x0000_i4083" DrawAspect="Content" ObjectID="_1686898283" r:id="rId6044"/>
        </w:object>
      </w:r>
      <w:r>
        <w:rPr>
          <w:rFonts w:eastAsia="Times New Roman"/>
        </w:rPr>
        <w:t xml:space="preserve">  nên </w:t>
      </w:r>
    </w:p>
    <w:p w14:paraId="225399F3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  <w:position w:val="-28"/>
        </w:rPr>
        <w:object w:dxaOrig="1830" w:dyaOrig="660" w14:anchorId="7EC52A18">
          <v:shape id="_x0000_i4084" type="#_x0000_t75" style="width:91.5pt;height:33pt" o:ole="">
            <v:imagedata r:id="rId6045" o:title=""/>
          </v:shape>
          <o:OLEObject Type="Embed" ProgID="Equation.DSMT4" ShapeID="_x0000_i4084" DrawAspect="Content" ObjectID="_1686898284" r:id="rId6046"/>
        </w:object>
      </w:r>
      <w:r>
        <w:rPr>
          <w:rFonts w:eastAsia="Times New Roman"/>
        </w:rPr>
        <w:t xml:space="preserve"> </w:t>
      </w:r>
    </w:p>
    <w:p w14:paraId="7C45BD9D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điểm </w:t>
      </w:r>
      <w:r>
        <w:rPr>
          <w:rFonts w:eastAsia="Times New Roman"/>
          <w:position w:val="-14"/>
        </w:rPr>
        <w:object w:dxaOrig="585" w:dyaOrig="375" w14:anchorId="6CECEA04">
          <v:shape id="_x0000_i4085" type="#_x0000_t75" style="width:29.25pt;height:19.5pt" o:ole="">
            <v:imagedata r:id="rId6047" o:title=""/>
          </v:shape>
          <o:OLEObject Type="Embed" ProgID="Equation.DSMT4" ShapeID="_x0000_i4085" DrawAspect="Content" ObjectID="_1686898285" r:id="rId6048"/>
        </w:object>
      </w:r>
      <w:r>
        <w:rPr>
          <w:rFonts w:eastAsia="Times New Roman"/>
        </w:rPr>
        <w:t xml:space="preserve"> biến thành chính nó là tâm vị tự.</w:t>
      </w:r>
    </w:p>
    <w:p w14:paraId="1A883509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Ta có </w:t>
      </w:r>
      <w:r>
        <w:rPr>
          <w:rFonts w:eastAsia="Times New Roman"/>
          <w:position w:val="-14"/>
        </w:rPr>
        <w:object w:dxaOrig="5955" w:dyaOrig="390" w14:anchorId="57DA9775">
          <v:shape id="_x0000_i4086" type="#_x0000_t75" style="width:297.75pt;height:18.75pt" o:ole="">
            <v:imagedata r:id="rId6049" o:title=""/>
          </v:shape>
          <o:OLEObject Type="Embed" ProgID="Equation.DSMT4" ShapeID="_x0000_i4086" DrawAspect="Content" ObjectID="_1686898286" r:id="rId6050"/>
        </w:object>
      </w:r>
      <w:r>
        <w:rPr>
          <w:rFonts w:eastAsia="Times New Roman"/>
        </w:rPr>
        <w:t xml:space="preserve"> </w:t>
      </w:r>
    </w:p>
    <w:p w14:paraId="76675DA1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6"/>
        </w:rPr>
        <w:object w:dxaOrig="1200" w:dyaOrig="315" w14:anchorId="77F15504">
          <v:shape id="_x0000_i4087" type="#_x0000_t75" style="width:60pt;height:15.75pt" o:ole="">
            <v:imagedata r:id="rId6051" o:title=""/>
          </v:shape>
          <o:OLEObject Type="Embed" ProgID="Equation.DSMT4" ShapeID="_x0000_i4087" DrawAspect="Content" ObjectID="_1686898287" r:id="rId6052"/>
        </w:object>
      </w:r>
      <w:r>
        <w:rPr>
          <w:rFonts w:eastAsia="Times New Roman"/>
        </w:rPr>
        <w:t xml:space="preserve">. Vậy T là phép vị tự tâm </w:t>
      </w:r>
      <w:r>
        <w:rPr>
          <w:rFonts w:eastAsia="Times New Roman"/>
          <w:position w:val="-14"/>
        </w:rPr>
        <w:object w:dxaOrig="585" w:dyaOrig="375" w14:anchorId="005781C7">
          <v:shape id="_x0000_i4088" type="#_x0000_t75" style="width:29.25pt;height:19.5pt" o:ole="">
            <v:imagedata r:id="rId6047" o:title=""/>
          </v:shape>
          <o:OLEObject Type="Embed" ProgID="Equation.DSMT4" ShapeID="_x0000_i4088" DrawAspect="Content" ObjectID="_1686898288" r:id="rId6053"/>
        </w:object>
      </w:r>
      <w:r>
        <w:rPr>
          <w:rFonts w:eastAsia="Times New Roman"/>
        </w:rPr>
        <w:t xml:space="preserve"> tỉ số </w:t>
      </w:r>
      <w:r>
        <w:rPr>
          <w:rFonts w:eastAsia="Times New Roman"/>
          <w:position w:val="-6"/>
        </w:rPr>
        <w:object w:dxaOrig="510" w:dyaOrig="240" w14:anchorId="381A6491">
          <v:shape id="_x0000_i4089" type="#_x0000_t75" style="width:24.75pt;height:12pt" o:ole="">
            <v:imagedata r:id="rId6054" o:title=""/>
          </v:shape>
          <o:OLEObject Type="Embed" ProgID="Equation.DSMT4" ShapeID="_x0000_i4089" DrawAspect="Content" ObjectID="_1686898289" r:id="rId6055"/>
        </w:object>
      </w:r>
      <w:r>
        <w:rPr>
          <w:rFonts w:eastAsia="Times New Roman"/>
        </w:rPr>
        <w:t>.</w:t>
      </w:r>
    </w:p>
    <w:p w14:paraId="767FCEA3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 xml:space="preserve">b) Từ </w:t>
      </w:r>
      <w:r>
        <w:rPr>
          <w:rFonts w:eastAsia="Times New Roman"/>
          <w:position w:val="-50"/>
        </w:rPr>
        <w:object w:dxaOrig="2505" w:dyaOrig="1080" w14:anchorId="6790EE22">
          <v:shape id="_x0000_i4090" type="#_x0000_t75" style="width:124.5pt;height:54pt" o:ole="">
            <v:imagedata r:id="rId6056" o:title=""/>
          </v:shape>
          <o:OLEObject Type="Embed" ProgID="Equation.DSMT4" ShapeID="_x0000_i4090" DrawAspect="Content" ObjectID="_1686898290" r:id="rId6057"/>
        </w:object>
      </w:r>
      <w:r>
        <w:rPr>
          <w:rFonts w:eastAsia="Times New Roman"/>
        </w:rPr>
        <w:t xml:space="preserve">, thay vào </w:t>
      </w:r>
      <w:r>
        <w:rPr>
          <w:rFonts w:eastAsia="Times New Roman"/>
          <w:position w:val="-14"/>
        </w:rPr>
        <w:object w:dxaOrig="1785" w:dyaOrig="435" w14:anchorId="3E0C8650">
          <v:shape id="_x0000_i4091" type="#_x0000_t75" style="width:89.25pt;height:21.75pt" o:ole="">
            <v:imagedata r:id="rId6041" o:title=""/>
          </v:shape>
          <o:OLEObject Type="Embed" ProgID="Equation.DSMT4" ShapeID="_x0000_i4091" DrawAspect="Content" ObjectID="_1686898291" r:id="rId6058"/>
        </w:object>
      </w:r>
      <w:r>
        <w:rPr>
          <w:rFonts w:eastAsia="Times New Roman"/>
        </w:rPr>
        <w:t xml:space="preserve"> ta được:</w:t>
      </w:r>
    </w:p>
    <w:p w14:paraId="20274BD0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26"/>
        </w:rPr>
        <w:object w:dxaOrig="4380" w:dyaOrig="675" w14:anchorId="01897D7D">
          <v:shape id="_x0000_i4092" type="#_x0000_t75" style="width:218.25pt;height:33.75pt" o:ole="">
            <v:imagedata r:id="rId6059" o:title=""/>
          </v:shape>
          <o:OLEObject Type="Embed" ProgID="Equation.DSMT4" ShapeID="_x0000_i4092" DrawAspect="Content" ObjectID="_1686898292" r:id="rId6060"/>
        </w:object>
      </w:r>
      <w:r>
        <w:rPr>
          <w:rFonts w:eastAsia="Times New Roman"/>
        </w:rPr>
        <w:t xml:space="preserve"> </w:t>
      </w:r>
    </w:p>
    <w:p w14:paraId="1E942323" w14:textId="77777777" w:rsidR="00522C6A" w:rsidRDefault="00522C6A" w:rsidP="00522C6A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phương trình </w:t>
      </w:r>
      <w:r>
        <w:rPr>
          <w:rFonts w:eastAsia="Times New Roman"/>
          <w:position w:val="-14"/>
        </w:rPr>
        <w:object w:dxaOrig="2295" w:dyaOrig="435" w14:anchorId="129FD065">
          <v:shape id="_x0000_i4093" type="#_x0000_t75" style="width:114.75pt;height:21.75pt" o:ole="">
            <v:imagedata r:id="rId6061" o:title=""/>
          </v:shape>
          <o:OLEObject Type="Embed" ProgID="Equation.DSMT4" ShapeID="_x0000_i4093" DrawAspect="Content" ObjectID="_1686898293" r:id="rId6062"/>
        </w:object>
      </w:r>
      <w:r>
        <w:rPr>
          <w:rFonts w:eastAsia="Times New Roman"/>
        </w:rPr>
        <w:t>.</w:t>
      </w:r>
    </w:p>
    <w:p w14:paraId="3414AE83" w14:textId="77777777" w:rsidR="00522C6A" w:rsidRPr="008A0A23" w:rsidRDefault="00522C6A" w:rsidP="00522C6A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bCs/>
          <w:i/>
          <w:iCs/>
          <w:color w:val="0000CC"/>
          <w:lang w:eastAsia="vi-VN"/>
        </w:rPr>
        <w:t xml:space="preserve">Câu </w:t>
      </w:r>
      <w:r>
        <w:rPr>
          <w:rFonts w:eastAsia="Times New Roman"/>
          <w:b/>
          <w:bCs/>
          <w:i/>
          <w:iCs/>
          <w:color w:val="0000CC"/>
          <w:lang w:eastAsia="vi-VN"/>
        </w:rPr>
        <w:t>7</w:t>
      </w:r>
      <w:r w:rsidRPr="004460CB">
        <w:rPr>
          <w:rFonts w:eastAsia="Times New Roman"/>
          <w:b/>
          <w:bCs/>
          <w:i/>
          <w:iCs/>
          <w:color w:val="0000CC"/>
          <w:lang w:eastAsia="vi-VN"/>
        </w:rPr>
        <w:t>:</w:t>
      </w:r>
      <w:r w:rsidRPr="00600286">
        <w:rPr>
          <w:rFonts w:eastAsia="Times New Roman"/>
          <w:color w:val="0000CC"/>
          <w:lang w:eastAsia="vi-VN"/>
        </w:rPr>
        <w:t xml:space="preserve"> </w:t>
      </w:r>
      <w:r w:rsidRPr="008A0A23">
        <w:rPr>
          <w:rFonts w:eastAsia="Times New Roman"/>
          <w:lang w:eastAsia="vi-VN"/>
        </w:rPr>
        <w:t xml:space="preserve">Trong mặt phẳng tọa độ </w:t>
      </w:r>
      <w:r>
        <w:rPr>
          <w:position w:val="-10"/>
          <w:lang w:eastAsia="vi-VN"/>
        </w:rPr>
        <w:object w:dxaOrig="465" w:dyaOrig="315" w14:anchorId="180A7E13">
          <v:shape id="_x0000_i4094" type="#_x0000_t75" style="width:23.25pt;height:15.75pt" o:ole="">
            <v:imagedata r:id="rId5935" o:title=""/>
          </v:shape>
          <o:OLEObject Type="Embed" ProgID="Equation.DSMT4" ShapeID="_x0000_i4094" DrawAspect="Content" ObjectID="_1686898294" r:id="rId6063"/>
        </w:object>
      </w:r>
      <w:r w:rsidRPr="008A0A23">
        <w:rPr>
          <w:rFonts w:eastAsia="Times New Roman"/>
          <w:lang w:eastAsia="vi-VN"/>
        </w:rPr>
        <w:t xml:space="preserve">, cho đường tròn </w:t>
      </w:r>
      <w:r>
        <w:rPr>
          <w:position w:val="-14"/>
          <w:lang w:eastAsia="vi-VN"/>
        </w:rPr>
        <w:object w:dxaOrig="2535" w:dyaOrig="435" w14:anchorId="6593538A">
          <v:shape id="_x0000_i4095" type="#_x0000_t75" style="width:126.75pt;height:21.75pt" o:ole="">
            <v:imagedata r:id="rId6064" o:title=""/>
          </v:shape>
          <o:OLEObject Type="Embed" ProgID="Equation.DSMT4" ShapeID="_x0000_i4095" DrawAspect="Content" ObjectID="_1686898295" r:id="rId6065"/>
        </w:object>
      </w:r>
      <w:r w:rsidRPr="008A0A23">
        <w:rPr>
          <w:rFonts w:eastAsia="Times New Roman"/>
          <w:lang w:eastAsia="vi-VN"/>
        </w:rPr>
        <w:t xml:space="preserve">. Tìm ảnh </w:t>
      </w:r>
      <w:r>
        <w:rPr>
          <w:position w:val="-14"/>
          <w:lang w:eastAsia="vi-VN"/>
        </w:rPr>
        <w:object w:dxaOrig="480" w:dyaOrig="405" w14:anchorId="5FF8B2E7">
          <v:shape id="_x0000_i4096" type="#_x0000_t75" style="width:24.75pt;height:20.25pt" o:ole="">
            <v:imagedata r:id="rId6066" o:title=""/>
          </v:shape>
          <o:OLEObject Type="Embed" ProgID="Equation.DSMT4" ShapeID="_x0000_i4096" DrawAspect="Content" ObjectID="_1686898296" r:id="rId6067"/>
        </w:object>
      </w:r>
      <w:r w:rsidRPr="008A0A23">
        <w:rPr>
          <w:rFonts w:eastAsia="Times New Roman"/>
          <w:lang w:eastAsia="vi-VN"/>
        </w:rPr>
        <w:t xml:space="preserve"> của </w:t>
      </w:r>
      <w:r>
        <w:rPr>
          <w:position w:val="-14"/>
          <w:lang w:eastAsia="vi-VN"/>
        </w:rPr>
        <w:object w:dxaOrig="420" w:dyaOrig="405" w14:anchorId="62F4414D">
          <v:shape id="_x0000_i4097" type="#_x0000_t75" style="width:21pt;height:20.25pt" o:ole="">
            <v:imagedata r:id="rId6068" o:title=""/>
          </v:shape>
          <o:OLEObject Type="Embed" ProgID="Equation.DSMT4" ShapeID="_x0000_i4097" DrawAspect="Content" ObjectID="_1686898297" r:id="rId6069"/>
        </w:object>
      </w:r>
      <w:r w:rsidRPr="008A0A23">
        <w:rPr>
          <w:rFonts w:eastAsia="Times New Roman"/>
          <w:lang w:eastAsia="vi-VN"/>
        </w:rPr>
        <w:t xml:space="preserve"> qua phép vị tự tâm </w:t>
      </w:r>
      <w:r>
        <w:rPr>
          <w:position w:val="-14"/>
          <w:lang w:eastAsia="vi-VN"/>
        </w:rPr>
        <w:object w:dxaOrig="840" w:dyaOrig="405" w14:anchorId="4F7A0AB4">
          <v:shape id="_x0000_i4098" type="#_x0000_t75" style="width:42pt;height:20.25pt" o:ole="">
            <v:imagedata r:id="rId6070" o:title=""/>
          </v:shape>
          <o:OLEObject Type="Embed" ProgID="Equation.DSMT4" ShapeID="_x0000_i4098" DrawAspect="Content" ObjectID="_1686898298" r:id="rId6071"/>
        </w:object>
      </w:r>
      <w:r w:rsidRPr="008A0A23">
        <w:rPr>
          <w:rFonts w:eastAsia="Times New Roman"/>
          <w:lang w:eastAsia="vi-VN"/>
        </w:rPr>
        <w:t xml:space="preserve"> tỉ số </w:t>
      </w:r>
      <w:r>
        <w:rPr>
          <w:position w:val="-6"/>
          <w:lang w:eastAsia="vi-VN"/>
        </w:rPr>
        <w:object w:dxaOrig="540" w:dyaOrig="285" w14:anchorId="17F96C2B">
          <v:shape id="_x0000_i4099" type="#_x0000_t75" style="width:27pt;height:13.5pt" o:ole="">
            <v:imagedata r:id="rId6072" o:title=""/>
          </v:shape>
          <o:OLEObject Type="Embed" ProgID="Equation.DSMT4" ShapeID="_x0000_i4099" DrawAspect="Content" ObjectID="_1686898299" r:id="rId6073"/>
        </w:object>
      </w:r>
      <w:r w:rsidRPr="008A0A23">
        <w:rPr>
          <w:rFonts w:eastAsia="Times New Roman"/>
          <w:lang w:eastAsia="vi-VN"/>
        </w:rPr>
        <w:t>?</w:t>
      </w:r>
    </w:p>
    <w:p w14:paraId="1877A54B" w14:textId="77777777" w:rsidR="00522C6A" w:rsidRPr="00600286" w:rsidRDefault="00522C6A" w:rsidP="00522C6A">
      <w:pPr>
        <w:spacing w:after="0" w:line="240" w:lineRule="auto"/>
        <w:ind w:left="567"/>
        <w:contextualSpacing/>
        <w:jc w:val="center"/>
        <w:rPr>
          <w:rFonts w:eastAsia="Times New Roman"/>
          <w:b/>
          <w:color w:val="0000CC"/>
          <w:lang w:eastAsia="vi-VN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410CEF95" w14:textId="77777777" w:rsidR="00522C6A" w:rsidRDefault="00522C6A" w:rsidP="00522C6A">
      <w:pPr>
        <w:spacing w:after="0" w:line="240" w:lineRule="auto"/>
        <w:ind w:left="567"/>
        <w:contextualSpacing/>
        <w:jc w:val="center"/>
        <w:rPr>
          <w:rFonts w:eastAsia="Times New Roman"/>
          <w:b/>
          <w:lang w:eastAsia="vi-VN"/>
        </w:rPr>
      </w:pPr>
      <w:r>
        <w:rPr>
          <w:rFonts w:eastAsia="Times New Roman"/>
          <w:noProof/>
        </w:rPr>
        <w:drawing>
          <wp:inline distT="0" distB="0" distL="0" distR="0" wp14:anchorId="6A8E8F6A" wp14:editId="7A20B94F">
            <wp:extent cx="2192655" cy="137731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00FF5" w14:textId="77777777" w:rsidR="00522C6A" w:rsidRDefault="00522C6A" w:rsidP="00522C6A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Đường tròn </w:t>
      </w:r>
      <w:r>
        <w:rPr>
          <w:rFonts w:eastAsia="Times New Roman"/>
          <w:position w:val="-14"/>
          <w:lang w:eastAsia="vi-VN"/>
        </w:rPr>
        <w:object w:dxaOrig="420" w:dyaOrig="405" w14:anchorId="56B759C1">
          <v:shape id="_x0000_i4100" type="#_x0000_t75" style="width:21pt;height:20.25pt" o:ole="">
            <v:imagedata r:id="rId6068" o:title=""/>
          </v:shape>
          <o:OLEObject Type="Embed" ProgID="Equation.DSMT4" ShapeID="_x0000_i4100" DrawAspect="Content" ObjectID="_1686898300" r:id="rId6075"/>
        </w:object>
      </w:r>
      <w:r>
        <w:rPr>
          <w:rFonts w:eastAsia="Times New Roman"/>
          <w:lang w:eastAsia="vi-VN"/>
        </w:rPr>
        <w:t xml:space="preserve"> có tâm </w:t>
      </w:r>
      <w:r>
        <w:rPr>
          <w:rFonts w:eastAsia="Times New Roman"/>
          <w:position w:val="-14"/>
          <w:lang w:eastAsia="vi-VN"/>
        </w:rPr>
        <w:object w:dxaOrig="675" w:dyaOrig="405" w14:anchorId="52FB1A6D">
          <v:shape id="_x0000_i4101" type="#_x0000_t75" style="width:33.75pt;height:20.25pt" o:ole="">
            <v:imagedata r:id="rId6076" o:title=""/>
          </v:shape>
          <o:OLEObject Type="Embed" ProgID="Equation.DSMT4" ShapeID="_x0000_i4101" DrawAspect="Content" ObjectID="_1686898301" r:id="rId6077"/>
        </w:object>
      </w:r>
      <w:r>
        <w:rPr>
          <w:rFonts w:eastAsia="Times New Roman"/>
          <w:lang w:eastAsia="vi-VN"/>
        </w:rPr>
        <w:t xml:space="preserve">, bán kính </w:t>
      </w:r>
      <w:r>
        <w:rPr>
          <w:rFonts w:eastAsia="Times New Roman"/>
          <w:position w:val="-4"/>
          <w:lang w:eastAsia="vi-VN"/>
        </w:rPr>
        <w:object w:dxaOrig="600" w:dyaOrig="255" w14:anchorId="0631B539">
          <v:shape id="_x0000_i4102" type="#_x0000_t75" style="width:30pt;height:13.5pt" o:ole="">
            <v:imagedata r:id="rId6078" o:title=""/>
          </v:shape>
          <o:OLEObject Type="Embed" ProgID="Equation.DSMT4" ShapeID="_x0000_i4102" DrawAspect="Content" ObjectID="_1686898302" r:id="rId6079"/>
        </w:object>
      </w:r>
      <w:r>
        <w:rPr>
          <w:rFonts w:eastAsia="Times New Roman"/>
          <w:lang w:eastAsia="vi-VN"/>
        </w:rPr>
        <w:t>.</w:t>
      </w:r>
    </w:p>
    <w:p w14:paraId="2280E1E7" w14:textId="77777777" w:rsidR="00522C6A" w:rsidRDefault="00522C6A" w:rsidP="00522C6A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position w:val="-36"/>
          <w:lang w:eastAsia="vi-VN"/>
        </w:rPr>
        <w:object w:dxaOrig="5535" w:dyaOrig="840" w14:anchorId="3C01F538">
          <v:shape id="_x0000_i4103" type="#_x0000_t75" style="width:276.75pt;height:42pt" o:ole="">
            <v:imagedata r:id="rId6080" o:title=""/>
          </v:shape>
          <o:OLEObject Type="Embed" ProgID="Equation.DSMT4" ShapeID="_x0000_i4103" DrawAspect="Content" ObjectID="_1686898303" r:id="rId6081"/>
        </w:object>
      </w:r>
    </w:p>
    <w:p w14:paraId="456721BA" w14:textId="77777777" w:rsidR="00522C6A" w:rsidRDefault="00522C6A" w:rsidP="00522C6A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position w:val="-14"/>
          <w:lang w:eastAsia="vi-VN"/>
        </w:rPr>
        <w:object w:dxaOrig="4155" w:dyaOrig="435" w14:anchorId="322930F3">
          <v:shape id="_x0000_i4104" type="#_x0000_t75" style="width:207pt;height:21.75pt" o:ole="">
            <v:imagedata r:id="rId6082" o:title=""/>
          </v:shape>
          <o:OLEObject Type="Embed" ProgID="Equation.DSMT4" ShapeID="_x0000_i4104" DrawAspect="Content" ObjectID="_1686898304" r:id="rId6083"/>
        </w:object>
      </w:r>
      <w:r>
        <w:rPr>
          <w:rFonts w:eastAsia="Times New Roman"/>
          <w:lang w:eastAsia="vi-VN"/>
        </w:rPr>
        <w:t xml:space="preserve"> </w:t>
      </w:r>
    </w:p>
    <w:p w14:paraId="2085A900" w14:textId="77777777" w:rsidR="00522C6A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44542F" w14:paraId="5E21CCD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B122F7" w14:textId="77777777" w:rsidR="00522C6A" w:rsidRPr="000B1F95" w:rsidRDefault="00522C6A" w:rsidP="003F0FBB">
            <w:pPr>
              <w:pStyle w:val="Normal0"/>
              <w:widowControl/>
              <w:contextualSpacing/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0B1F9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>Câu 1:</w: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 xml:space="preserve">Điểm </w:t>
            </w:r>
            <w:r w:rsidRPr="000B1F9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75" w:dyaOrig="405" w14:anchorId="71479851">
                <v:shape id="_x0000_i4105" type="#_x0000_t75" style="width:48.75pt;height:20.25pt" o:ole="">
                  <v:imagedata r:id="rId6084" o:title=""/>
                </v:shape>
                <o:OLEObject Type="Embed" ProgID="Equation.DSMT4" ShapeID="_x0000_i4105" DrawAspect="Content" ObjectID="_1686898305" r:id="rId6085"/>
              </w:objec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 xml:space="preserve">là ảnh của điểm nào sau đây qua phép vị tự tâm </w:t>
            </w:r>
            <w:r w:rsidRPr="000B1F9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62AB448C">
                <v:shape id="_x0000_i4106" type="#_x0000_t75" style="width:39pt;height:20.25pt" o:ole="">
                  <v:imagedata r:id="rId6086" o:title=""/>
                </v:shape>
                <o:OLEObject Type="Embed" ProgID="Equation.DSMT4" ShapeID="_x0000_i4106" DrawAspect="Content" ObjectID="_1686898306" r:id="rId6087"/>
              </w:objec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 xml:space="preserve">tỉ số </w:t>
            </w:r>
            <w:r w:rsidRPr="000B1F95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05" w:dyaOrig="285" w14:anchorId="5F71A911">
                <v:shape id="_x0000_i4107" type="#_x0000_t75" style="width:35.25pt;height:14.25pt" o:ole="">
                  <v:imagedata r:id="rId6088" o:title=""/>
                </v:shape>
                <o:OLEObject Type="Embed" ProgID="Equation.DSMT4" ShapeID="_x0000_i4107" DrawAspect="Content" ObjectID="_1686898307" r:id="rId6089"/>
              </w:objec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>?</w:t>
            </w:r>
          </w:p>
          <w:p w14:paraId="20973FE4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eastAsia="Arial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20" w:dyaOrig="405" w14:anchorId="266FD4D5">
                <v:shape id="_x0000_i4108" type="#_x0000_t75" style="width:51pt;height:20.25pt" o:ole="">
                  <v:imagedata r:id="rId6090" o:title=""/>
                </v:shape>
                <o:OLEObject Type="Embed" ProgID="Equation.DSMT4" ShapeID="_x0000_i4108" DrawAspect="Content" ObjectID="_1686898308" r:id="rId6091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900" w:dyaOrig="405" w14:anchorId="2B44B92F">
                <v:shape id="_x0000_i4109" type="#_x0000_t75" style="width:45pt;height:20.25pt" o:ole="">
                  <v:imagedata r:id="rId6092" o:title=""/>
                </v:shape>
                <o:OLEObject Type="Embed" ProgID="Equation.DSMT4" ShapeID="_x0000_i4109" DrawAspect="Content" ObjectID="_1686898309" r:id="rId6093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</w:p>
          <w:p w14:paraId="657ABF5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945" w:dyaOrig="405" w14:anchorId="068116B2">
                <v:shape id="_x0000_i4110" type="#_x0000_t75" style="width:47.25pt;height:20.25pt" o:ole="">
                  <v:imagedata r:id="rId6094" o:title=""/>
                </v:shape>
                <o:OLEObject Type="Embed" ProgID="Equation.DSMT4" ShapeID="_x0000_i4110" DrawAspect="Content" ObjectID="_1686898310" r:id="rId6095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1020" w:dyaOrig="405" w14:anchorId="21505D3E">
                <v:shape id="_x0000_i4111" type="#_x0000_t75" style="width:51pt;height:20.25pt" o:ole="">
                  <v:imagedata r:id="rId6096" o:title=""/>
                </v:shape>
                <o:OLEObject Type="Embed" ProgID="Equation.DSMT4" ShapeID="_x0000_i4111" DrawAspect="Content" ObjectID="_1686898311" r:id="rId6097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</w:p>
          <w:p w14:paraId="310BE25F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F827F6" w14:textId="77777777" w:rsidR="00522C6A" w:rsidRPr="0044542F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411" w:name="_Hlk76258979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44542F" w14:paraId="205C4367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BCA1C8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2: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2315DE4E">
                <v:shape id="_x0000_i4112" type="#_x0000_t75" style="width:23.25pt;height:15.75pt" o:ole="">
                  <v:imagedata r:id="rId6098" o:title=""/>
                </v:shape>
                <o:OLEObject Type="Embed" ProgID="Equation.DSMT4" ShapeID="_x0000_i4112" DrawAspect="Content" ObjectID="_1686898312" r:id="rId609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18FE1474">
                <v:shape id="_x0000_i4113" type="#_x0000_t75" style="width:54pt;height:19.5pt" o:ole="">
                  <v:imagedata r:id="rId6100" o:title=""/>
                </v:shape>
                <o:OLEObject Type="Embed" ProgID="Equation.DSMT4" ShapeID="_x0000_i4113" DrawAspect="Content" ObjectID="_1686898313" r:id="rId61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Tính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66636FDE">
                <v:shape id="_x0000_i4114" type="#_x0000_t75" style="width:18.75pt;height:12.75pt" o:ole="">
                  <v:imagedata r:id="rId6102" o:title=""/>
                </v:shape>
                <o:OLEObject Type="Embed" ProgID="Equation.DSMT4" ShapeID="_x0000_i4114" DrawAspect="Content" ObjectID="_1686898314" r:id="rId61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0FC78DAA">
                <v:shape id="_x0000_i4115" type="#_x0000_t75" style="width:15.75pt;height:12.75pt" o:ole="">
                  <v:imagedata r:id="rId6104" o:title=""/>
                </v:shape>
                <o:OLEObject Type="Embed" ProgID="Equation.DSMT4" ShapeID="_x0000_i4115" DrawAspect="Content" ObjectID="_1686898315" r:id="rId61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5926974">
                <v:shape id="_x0000_i4116" type="#_x0000_t75" style="width:12pt;height:13.5pt" o:ole="">
                  <v:imagedata r:id="rId6106" o:title=""/>
                </v:shape>
                <o:OLEObject Type="Embed" ProgID="Equation.DSMT4" ShapeID="_x0000_i4116" DrawAspect="Content" ObjectID="_1686898316" r:id="rId610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70" w14:anchorId="0CE477E9">
                <v:shape id="_x0000_i4117" type="#_x0000_t75" style="width:35.25pt;height:13.5pt" o:ole="">
                  <v:imagedata r:id="rId6108" o:title=""/>
                </v:shape>
                <o:OLEObject Type="Embed" ProgID="Equation.DSMT4" ShapeID="_x0000_i4117" DrawAspect="Content" ObjectID="_1686898317" r:id="rId610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C9766A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80" w:dyaOrig="390" w14:anchorId="33D8E75C">
                <v:shape id="_x0000_i4118" type="#_x0000_t75" style="width:54pt;height:19.5pt" o:ole="">
                  <v:imagedata r:id="rId6110" o:title=""/>
                </v:shape>
                <o:OLEObject Type="Embed" ProgID="Equation.DSMT4" ShapeID="_x0000_i4118" DrawAspect="Content" ObjectID="_1686898318" r:id="rId611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10" w:dyaOrig="390" w14:anchorId="2330735D">
                <v:shape id="_x0000_i4119" type="#_x0000_t75" style="width:55.5pt;height:19.5pt" o:ole="">
                  <v:imagedata r:id="rId6112" o:title=""/>
                </v:shape>
                <o:OLEObject Type="Embed" ProgID="Equation.DSMT4" ShapeID="_x0000_i4119" DrawAspect="Content" ObjectID="_1686898319" r:id="rId611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749C4D8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390" w14:anchorId="14C68071">
                <v:shape id="_x0000_i4120" type="#_x0000_t75" style="width:61.5pt;height:19.5pt" o:ole="">
                  <v:imagedata r:id="rId6114" o:title=""/>
                </v:shape>
                <o:OLEObject Type="Embed" ProgID="Equation.DSMT4" ShapeID="_x0000_i4120" DrawAspect="Content" ObjectID="_1686898320" r:id="rId611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30" w:dyaOrig="390" w14:anchorId="1E3A37BC">
                <v:shape id="_x0000_i4121" type="#_x0000_t75" style="width:46.5pt;height:19.5pt" o:ole="">
                  <v:imagedata r:id="rId6116" o:title=""/>
                </v:shape>
                <o:OLEObject Type="Embed" ProgID="Equation.DSMT4" ShapeID="_x0000_i4121" DrawAspect="Content" ObjectID="_1686898321" r:id="rId611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4118ACE" w14:textId="77777777" w:rsidR="00522C6A" w:rsidRPr="0044542F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06CFBD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C77617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9293AC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3: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A78E21E">
                <v:shape id="_x0000_i4122" type="#_x0000_t75" style="width:22.5pt;height:15.75pt" o:ole="">
                  <v:imagedata r:id="rId6118" o:title=""/>
                </v:shape>
                <o:OLEObject Type="Embed" ProgID="Equation.DSMT4" ShapeID="_x0000_i4122" DrawAspect="Content" ObjectID="_1686898322" r:id="rId611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30" w14:anchorId="4A8762ED">
                <v:shape id="_x0000_i4123" type="#_x0000_t75" style="width:38.25pt;height:16.5pt" o:ole="">
                  <v:imagedata r:id="rId6120" o:title=""/>
                </v:shape>
                <o:OLEObject Type="Embed" ProgID="Equation.DSMT4" ShapeID="_x0000_i4123" DrawAspect="Content" ObjectID="_1686898323" r:id="rId612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46EB099F">
                <v:shape id="_x0000_i4124" type="#_x0000_t75" style="width:18.75pt;height:13.5pt" o:ole="">
                  <v:imagedata r:id="rId6122" o:title=""/>
                </v:shape>
                <o:OLEObject Type="Embed" ProgID="Equation.DSMT4" ShapeID="_x0000_i4124" DrawAspect="Content" ObjectID="_1686898324" r:id="rId612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41DCE557">
                <v:shape id="_x0000_i4125" type="#_x0000_t75" style="width:16.5pt;height:13.5pt" o:ole="">
                  <v:imagedata r:id="rId6124" o:title=""/>
                </v:shape>
                <o:OLEObject Type="Embed" ProgID="Equation.DSMT4" ShapeID="_x0000_i4125" DrawAspect="Content" ObjectID="_1686898325" r:id="rId612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52570682">
                <v:shape id="_x0000_i4126" type="#_x0000_t75" style="width:36.75pt;height:16.5pt" o:ole="">
                  <v:imagedata r:id="rId6126" o:title=""/>
                </v:shape>
                <o:OLEObject Type="Embed" ProgID="Equation.DSMT4" ShapeID="_x0000_i4126" DrawAspect="Content" ObjectID="_1686898326" r:id="rId6127"/>
              </w:object>
            </w:r>
            <w:r w:rsidRPr="000B1F95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6FA18323">
                <v:shape id="_x0000_i4127" type="#_x0000_t75" style="width:33.75pt;height:13.5pt" o:ole="">
                  <v:imagedata r:id="rId6128" o:title=""/>
                </v:shape>
                <o:OLEObject Type="Embed" ProgID="Equation.DSMT4" ShapeID="_x0000_i4127" DrawAspect="Content" ObjectID="_1686898327" r:id="rId612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Khi đó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2230D4B8">
                <v:shape id="_x0000_i4128" type="#_x0000_t75" style="width:18.75pt;height:13.5pt" o:ole="">
                  <v:imagedata r:id="rId6122" o:title=""/>
                </v:shape>
                <o:OLEObject Type="Embed" ProgID="Equation.DSMT4" ShapeID="_x0000_i4128" DrawAspect="Content" ObjectID="_1686898328" r:id="rId61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837F904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465D6C30">
                <v:shape id="_x0000_i4129" type="#_x0000_t75" style="width:48.75pt;height:16.5pt" o:ole="">
                  <v:imagedata r:id="rId6131" o:title=""/>
                </v:shape>
                <o:OLEObject Type="Embed" ProgID="Equation.DSMT4" ShapeID="_x0000_i4129" DrawAspect="Content" ObjectID="_1686898329" r:id="rId613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090C4302">
                <v:shape id="_x0000_i4130" type="#_x0000_t75" style="width:43.5pt;height:16.5pt" o:ole="">
                  <v:imagedata r:id="rId6133" o:title=""/>
                </v:shape>
                <o:OLEObject Type="Embed" ProgID="Equation.DSMT4" ShapeID="_x0000_i4130" DrawAspect="Content" ObjectID="_1686898330" r:id="rId6134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30" w14:anchorId="367367D6">
                <v:shape id="_x0000_i4131" type="#_x0000_t75" style="width:40.5pt;height:16.5pt" o:ole="">
                  <v:imagedata r:id="rId6135" o:title=""/>
                </v:shape>
                <o:OLEObject Type="Embed" ProgID="Equation.DSMT4" ShapeID="_x0000_i4131" DrawAspect="Content" ObjectID="_1686898331" r:id="rId613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04635ADB">
                <v:shape id="_x0000_i4132" type="#_x0000_t75" style="width:48.75pt;height:16.5pt" o:ole="">
                  <v:imagedata r:id="rId6137" o:title=""/>
                </v:shape>
                <o:OLEObject Type="Embed" ProgID="Equation.DSMT4" ShapeID="_x0000_i4132" DrawAspect="Content" ObjectID="_1686898332" r:id="rId613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658C58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9E92EE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1F2F19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E3FEFB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 w:eastAsia="vi-VN"/>
              </w:rPr>
              <w:object w:dxaOrig="675" w:dyaOrig="405" w14:anchorId="72A13C6D">
                <v:shape id="_x0000_i4133" type="#_x0000_t75" style="width:33.75pt;height:20.25pt" o:ole="">
                  <v:imagedata r:id="rId6139" o:title=""/>
                </v:shape>
                <o:OLEObject Type="Embed" ProgID="Equation.DSMT4" ShapeID="_x0000_i4133" DrawAspect="Content" ObjectID="_1686898333" r:id="rId614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 w:eastAsia="vi-VN"/>
              </w:rPr>
              <w:object w:dxaOrig="330" w:dyaOrig="270" w14:anchorId="2E981CA2">
                <v:shape id="_x0000_i4134" type="#_x0000_t75" style="width:16.5pt;height:13.5pt" o:ole="">
                  <v:imagedata r:id="rId6141" o:title=""/>
                </v:shape>
                <o:OLEObject Type="Embed" ProgID="Equation.DSMT4" ShapeID="_x0000_i4134" DrawAspect="Content" ObjectID="_1686898334" r:id="rId614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biến đường thẳng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fr-FR" w:eastAsia="vi-VN"/>
              </w:rPr>
              <w:object w:dxaOrig="1485" w:dyaOrig="330" w14:anchorId="1C8F3038">
                <v:shape id="_x0000_i4135" type="#_x0000_t75" style="width:74.25pt;height:16.5pt" o:ole="">
                  <v:imagedata r:id="rId6143" o:title=""/>
                </v:shape>
                <o:OLEObject Type="Embed" ProgID="Equation.DSMT4" ShapeID="_x0000_i4135" DrawAspect="Content" ObjectID="_1686898335" r:id="rId614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thành đường thẳng có phương trình</w: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7B9C5B7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3C39A51E">
                <v:shape id="_x0000_i4136" type="#_x0000_t75" style="width:62.25pt;height:16.5pt" o:ole="">
                  <v:imagedata r:id="rId6145" o:title=""/>
                </v:shape>
                <o:OLEObject Type="Embed" ProgID="Equation.DSMT4" ShapeID="_x0000_i4136" DrawAspect="Content" ObjectID="_1686898336" r:id="rId614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0A804266">
                <v:shape id="_x0000_i4137" type="#_x0000_t75" style="width:66.75pt;height:16.5pt" o:ole="">
                  <v:imagedata r:id="rId6147" o:title=""/>
                </v:shape>
                <o:OLEObject Type="Embed" ProgID="Equation.DSMT4" ShapeID="_x0000_i4137" DrawAspect="Content" ObjectID="_1686898337" r:id="rId614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CE2D1ED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757FF601">
                <v:shape id="_x0000_i4138" type="#_x0000_t75" style="width:66.75pt;height:16.5pt" o:ole="">
                  <v:imagedata r:id="rId6149" o:title=""/>
                </v:shape>
                <o:OLEObject Type="Embed" ProgID="Equation.DSMT4" ShapeID="_x0000_i4138" DrawAspect="Content" ObjectID="_1686898338" r:id="rId615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490D71FC">
                <v:shape id="_x0000_i4139" type="#_x0000_t75" style="width:62.25pt;height:16.5pt" o:ole="">
                  <v:imagedata r:id="rId6151" o:title=""/>
                </v:shape>
                <o:OLEObject Type="Embed" ProgID="Equation.DSMT4" ShapeID="_x0000_i4139" DrawAspect="Content" ObjectID="_1686898339" r:id="rId615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49C3FC5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475E21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21E903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2B8414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5: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50" w:dyaOrig="315" w14:anchorId="23DAA07F">
                <v:shape id="_x0000_i4140" type="#_x0000_t75" style="width:22.5pt;height:15.75pt" o:ole="">
                  <v:imagedata r:id="rId6153" o:title=""/>
                </v:shape>
                <o:OLEObject Type="Embed" ProgID="Equation.DSMT4" ShapeID="_x0000_i4140" DrawAspect="Content" ObjectID="_1686898340" r:id="rId61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ảnh của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2940" w:dyaOrig="405" w14:anchorId="154BFAB6">
                <v:shape id="_x0000_i4141" type="#_x0000_t75" style="width:147pt;height:20.25pt" o:ole="">
                  <v:imagedata r:id="rId6155" o:title=""/>
                </v:shape>
                <o:OLEObject Type="Embed" ProgID="Equation.DSMT4" ShapeID="_x0000_i4141" DrawAspect="Content" ObjectID="_1686898341" r:id="rId615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55" w:dyaOrig="270" w14:anchorId="1EDDD20A">
                <v:shape id="_x0000_i4142" type="#_x0000_t75" style="width:12.75pt;height:13.5pt" o:ole="">
                  <v:imagedata r:id="rId6157" o:title=""/>
                </v:shape>
                <o:OLEObject Type="Embed" ProgID="Equation.DSMT4" ShapeID="_x0000_i4142" DrawAspect="Content" ObjectID="_1686898342" r:id="rId615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24"/>
                <w:szCs w:val="24"/>
                <w:lang w:val="vi-VN" w:eastAsia="vi-VN"/>
              </w:rPr>
              <w:object w:dxaOrig="585" w:dyaOrig="630" w14:anchorId="3ECF8CC5">
                <v:shape id="_x0000_i4143" type="#_x0000_t75" style="width:29.25pt;height:31.5pt" o:ole="">
                  <v:imagedata r:id="rId6159" o:title=""/>
                </v:shape>
                <o:OLEObject Type="Embed" ProgID="Equation.DSMT4" ShapeID="_x0000_i4143" DrawAspect="Content" ObjectID="_1686898343" r:id="rId616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076B2A8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3B5831D1">
                <v:shape id="_x0000_i4144" type="#_x0000_t75" style="width:138pt;height:22.5pt" o:ole="">
                  <v:imagedata r:id="rId6161" o:title=""/>
                </v:shape>
                <o:OLEObject Type="Embed" ProgID="Equation.DSMT4" ShapeID="_x0000_i4144" DrawAspect="Content" ObjectID="_1686898344" r:id="rId616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4B0A423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45" w:dyaOrig="450" w14:anchorId="417BE702">
                <v:shape id="_x0000_i4145" type="#_x0000_t75" style="width:137.25pt;height:22.5pt" o:ole="">
                  <v:imagedata r:id="rId6163" o:title=""/>
                </v:shape>
                <o:OLEObject Type="Embed" ProgID="Equation.DSMT4" ShapeID="_x0000_i4145" DrawAspect="Content" ObjectID="_1686898345" r:id="rId616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795910F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495A0786">
                <v:shape id="_x0000_i4146" type="#_x0000_t75" style="width:138pt;height:22.5pt" o:ole="">
                  <v:imagedata r:id="rId6165" o:title=""/>
                </v:shape>
                <o:OLEObject Type="Embed" ProgID="Equation.DSMT4" ShapeID="_x0000_i4146" DrawAspect="Content" ObjectID="_1686898346" r:id="rId616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FEAA4B9" w14:textId="77777777" w:rsidR="00522C6A" w:rsidRPr="000B1F95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640" w:dyaOrig="450" w14:anchorId="1DDF8AAE">
                <v:shape id="_x0000_i4147" type="#_x0000_t75" style="width:132pt;height:22.5pt" o:ole="">
                  <v:imagedata r:id="rId6167" o:title=""/>
                </v:shape>
                <o:OLEObject Type="Embed" ProgID="Equation.DSMT4" ShapeID="_x0000_i4147" DrawAspect="Content" ObjectID="_1686898347" r:id="rId616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7BE107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8B8FF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F8541D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8F11CD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6: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23D7F760">
                <v:shape id="_x0000_i4148" type="#_x0000_t75" style="width:22.5pt;height:16.5pt" o:ole="">
                  <v:imagedata r:id="rId6169" o:title=""/>
                </v:shape>
                <o:OLEObject Type="Embed" ProgID="Equation.DSMT4" ShapeID="_x0000_i4148" DrawAspect="Content" ObjectID="_1686898348" r:id="rId61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2F39E043">
                <v:shape id="_x0000_i4149" type="#_x0000_t75" style="width:54pt;height:19.5pt" o:ole="">
                  <v:imagedata r:id="rId6171" o:title=""/>
                </v:shape>
                <o:OLEObject Type="Embed" ProgID="Equation.DSMT4" ShapeID="_x0000_i4149" DrawAspect="Content" ObjectID="_1686898349" r:id="rId617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Biết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A5D41A1">
                <v:shape id="_x0000_i4150" type="#_x0000_t75" style="width:12pt;height:12.75pt" o:ole="">
                  <v:imagedata r:id="rId6173" o:title=""/>
                </v:shape>
                <o:OLEObject Type="Embed" ProgID="Equation.DSMT4" ShapeID="_x0000_i4150" DrawAspect="Content" ObjectID="_1686898350" r:id="rId617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là ảnh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6ABAEC8">
                <v:shape id="_x0000_i4151" type="#_x0000_t75" style="width:12pt;height:12.75pt" o:ole="">
                  <v:imagedata r:id="rId6175" o:title=""/>
                </v:shape>
                <o:OLEObject Type="Embed" ProgID="Equation.DSMT4" ShapeID="_x0000_i4151" DrawAspect="Content" ObjectID="_1686898351" r:id="rId617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35CFAB5">
                <v:shape id="_x0000_i4152" type="#_x0000_t75" style="width:12pt;height:14.25pt" o:ole="">
                  <v:imagedata r:id="rId6177" o:title=""/>
                </v:shape>
                <o:OLEObject Type="Embed" ProgID="Equation.DSMT4" ShapeID="_x0000_i4152" DrawAspect="Content" ObjectID="_1686898352" r:id="rId617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610AD99A">
                <v:shape id="_x0000_i4153" type="#_x0000_t75" style="width:16.5pt;height:12.75pt" o:ole="">
                  <v:imagedata r:id="rId6179" o:title=""/>
                </v:shape>
                <o:OLEObject Type="Embed" ProgID="Equation.DSMT4" ShapeID="_x0000_i4153" DrawAspect="Content" ObjectID="_1686898353" r:id="rId61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84ADFB4">
                <v:shape id="_x0000_i4154" type="#_x0000_t75" style="width:12pt;height:12.75pt" o:ole="">
                  <v:imagedata r:id="rId6181" o:title=""/>
                </v:shape>
                <o:OLEObject Type="Embed" ProgID="Equation.DSMT4" ShapeID="_x0000_i4154" DrawAspect="Content" ObjectID="_1686898354" r:id="rId6182"/>
              </w:object>
            </w:r>
            <w:r w:rsidRPr="000B1F95">
              <w:rPr>
                <w:rFonts w:ascii="Chu Van An" w:hAnsi="Chu Van An" w:cs="Chu Van An"/>
                <w:szCs w:val="24"/>
              </w:rPr>
              <w:t>là</w:t>
            </w:r>
          </w:p>
          <w:p w14:paraId="60AAC96D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390" w14:anchorId="6B74F8C5">
                <v:shape id="_x0000_i4155" type="#_x0000_t75" style="width:57.75pt;height:19.5pt" o:ole="">
                  <v:imagedata r:id="rId6183" o:title=""/>
                </v:shape>
                <o:OLEObject Type="Embed" ProgID="Equation.DSMT4" ShapeID="_x0000_i4155" DrawAspect="Content" ObjectID="_1686898355" r:id="rId618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390" w14:anchorId="01788B7E">
                <v:shape id="_x0000_i4156" type="#_x0000_t75" style="width:51pt;height:19.5pt" o:ole="">
                  <v:imagedata r:id="rId6185" o:title=""/>
                </v:shape>
                <o:OLEObject Type="Embed" ProgID="Equation.DSMT4" ShapeID="_x0000_i4156" DrawAspect="Content" ObjectID="_1686898356" r:id="rId618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2FE4047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088BFFDF">
                <v:shape id="_x0000_i4157" type="#_x0000_t75" style="width:42.75pt;height:19.5pt" o:ole="">
                  <v:imagedata r:id="rId6187" o:title=""/>
                </v:shape>
                <o:OLEObject Type="Embed" ProgID="Equation.DSMT4" ShapeID="_x0000_i4157" DrawAspect="Content" ObjectID="_1686898357" r:id="rId618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7DE3D019">
                <v:shape id="_x0000_i4158" type="#_x0000_t75" style="width:49.5pt;height:19.5pt" o:ole="">
                  <v:imagedata r:id="rId6189" o:title=""/>
                </v:shape>
                <o:OLEObject Type="Embed" ProgID="Equation.DSMT4" ShapeID="_x0000_i4158" DrawAspect="Content" ObjectID="_1686898358" r:id="rId619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EF4A9E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27C389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9D8A27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3B1A70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7:</w: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27B33C5E">
                <v:shape id="_x0000_i4159" type="#_x0000_t75" style="width:24pt;height:16.5pt" o:ole="">
                  <v:imagedata r:id="rId6191" o:title=""/>
                </v:shape>
                <o:OLEObject Type="Embed" ProgID="Equation.DSMT4" ShapeID="_x0000_i4159" DrawAspect="Content" ObjectID="_1686898359" r:id="rId6192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221FA5F6">
                <v:shape id="_x0000_i4160" type="#_x0000_t75" style="width:32.25pt;height:20.25pt" o:ole="">
                  <v:imagedata r:id="rId6193" o:title=""/>
                </v:shape>
                <o:OLEObject Type="Embed" ProgID="Equation.DSMT4" ShapeID="_x0000_i4160" DrawAspect="Content" ObjectID="_1686898360" r:id="rId6194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332E909B">
                <v:shape id="_x0000_i4161" type="#_x0000_t75" style="width:11.25pt;height:14.25pt" o:ole="">
                  <v:imagedata r:id="rId6195" o:title=""/>
                </v:shape>
                <o:OLEObject Type="Embed" ProgID="Equation.DSMT4" ShapeID="_x0000_i4161" DrawAspect="Content" ObjectID="_1686898361" r:id="rId6196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là đường thẳng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80" w:dyaOrig="330" w14:anchorId="1C6E53AA">
                <v:shape id="_x0000_i4162" type="#_x0000_t75" style="width:54pt;height:16.5pt" o:ole="">
                  <v:imagedata r:id="rId6197" o:title=""/>
                </v:shape>
                <o:OLEObject Type="Embed" ProgID="Equation.DSMT4" ShapeID="_x0000_i4162" DrawAspect="Content" ObjectID="_1686898362" r:id="rId6198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Phương trình ảnh của đường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4F8C73ED">
                <v:shape id="_x0000_i4163" type="#_x0000_t75" style="width:11.25pt;height:14.25pt" o:ole="">
                  <v:imagedata r:id="rId6199" o:title=""/>
                </v:shape>
                <o:OLEObject Type="Embed" ProgID="Equation.DSMT4" ShapeID="_x0000_i4163" DrawAspect="Content" ObjectID="_1686898363" r:id="rId6200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qua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A483CC3">
                <v:shape id="_x0000_i4164" type="#_x0000_t75" style="width:12pt;height:14.25pt" o:ole="">
                  <v:imagedata r:id="rId6201" o:title=""/>
                </v:shape>
                <o:OLEObject Type="Embed" ProgID="Equation.DSMT4" ShapeID="_x0000_i4164" DrawAspect="Content" ObjectID="_1686898364" r:id="rId6202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204FF3BC">
                <v:shape id="_x0000_i4165" type="#_x0000_t75" style="width:9.75pt;height:12.75pt" o:ole="">
                  <v:imagedata r:id="rId6203" o:title=""/>
                </v:shape>
                <o:OLEObject Type="Embed" ProgID="Equation.DSMT4" ShapeID="_x0000_i4165" DrawAspect="Content" ObjectID="_1686898365" r:id="rId6204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3646468B">
                <v:shape id="_x0000_i4166" type="#_x0000_t75" style="width:27pt;height:14.25pt" o:ole="">
                  <v:imagedata r:id="rId6205" o:title=""/>
                </v:shape>
                <o:OLEObject Type="Embed" ProgID="Equation.DSMT4" ShapeID="_x0000_i4166" DrawAspect="Content" ObjectID="_1686898366" r:id="rId6206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>là</w:t>
            </w:r>
          </w:p>
          <w:p w14:paraId="64720BE8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410D14C5">
                <v:shape id="_x0000_i4167" type="#_x0000_t75" style="width:66.75pt;height:16.5pt" o:ole="">
                  <v:imagedata r:id="rId6207" o:title=""/>
                </v:shape>
                <o:OLEObject Type="Embed" ProgID="Equation.DSMT4" ShapeID="_x0000_i4167" DrawAspect="Content" ObjectID="_1686898367" r:id="rId6208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2DE28DFA">
                <v:shape id="_x0000_i4168" type="#_x0000_t75" style="width:68.25pt;height:16.5pt" o:ole="">
                  <v:imagedata r:id="rId6209" o:title=""/>
                </v:shape>
                <o:OLEObject Type="Embed" ProgID="Equation.DSMT4" ShapeID="_x0000_i4168" DrawAspect="Content" ObjectID="_1686898368" r:id="rId6210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063FBF97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676D8370">
                <v:shape id="_x0000_i4169" type="#_x0000_t75" style="width:68.25pt;height:16.5pt" o:ole="">
                  <v:imagedata r:id="rId6211" o:title=""/>
                </v:shape>
                <o:OLEObject Type="Embed" ProgID="Equation.DSMT4" ShapeID="_x0000_i4169" DrawAspect="Content" ObjectID="_1686898369" r:id="rId6212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6F5854CC">
                <v:shape id="_x0000_i4170" type="#_x0000_t75" style="width:68.25pt;height:16.5pt" o:ole="">
                  <v:imagedata r:id="rId6213" o:title=""/>
                </v:shape>
                <o:OLEObject Type="Embed" ProgID="Equation.DSMT4" ShapeID="_x0000_i4170" DrawAspect="Content" ObjectID="_1686898370" r:id="rId6214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56A5C471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6E12EC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052A7E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DE0BBE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8:</w: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Trong mặt phẳng tọa </w:t>
            </w:r>
            <w:r w:rsidRPr="000B1F95">
              <w:rPr>
                <w:noProof/>
                <w:position w:val="-10"/>
              </w:rPr>
              <w:drawing>
                <wp:inline distT="0" distB="0" distL="0" distR="0" wp14:anchorId="547209CD" wp14:editId="35EEF249">
                  <wp:extent cx="304800" cy="209550"/>
                  <wp:effectExtent l="0" t="0" r="0" b="0"/>
                  <wp:docPr id="2124572995" name="Picture 2124572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, cho hai điểm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2AD1BB2E" wp14:editId="4B069353">
                  <wp:extent cx="419100" cy="257175"/>
                  <wp:effectExtent l="0" t="0" r="0" b="9525"/>
                  <wp:docPr id="2124572996" name="Picture 2124572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và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564EB928" wp14:editId="252223DA">
                  <wp:extent cx="457200" cy="257175"/>
                  <wp:effectExtent l="0" t="0" r="0" b="9525"/>
                  <wp:docPr id="2124572997" name="Picture 2124572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. Phép vị tự tâm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29C62063" wp14:editId="30D546AA">
                  <wp:extent cx="123825" cy="152400"/>
                  <wp:effectExtent l="0" t="0" r="9525" b="0"/>
                  <wp:docPr id="2124572998" name="Picture 2124572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tỉ số </w:t>
            </w:r>
            <w:r w:rsidRPr="000B1F95">
              <w:rPr>
                <w:noProof/>
                <w:position w:val="-6"/>
              </w:rPr>
              <w:drawing>
                <wp:inline distT="0" distB="0" distL="0" distR="0" wp14:anchorId="0104B34A" wp14:editId="2C5ED4F5">
                  <wp:extent cx="457200" cy="171450"/>
                  <wp:effectExtent l="0" t="0" r="0" b="0"/>
                  <wp:docPr id="2124572999" name="Picture 2124572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biến điểm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4D1C81E3" wp14:editId="59AFC05C">
                  <wp:extent cx="152400" cy="152400"/>
                  <wp:effectExtent l="0" t="0" r="0" b="0"/>
                  <wp:docPr id="2124573000" name="Picture 2124573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thành điểm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46737851" wp14:editId="56DB8EAC">
                  <wp:extent cx="171450" cy="152400"/>
                  <wp:effectExtent l="0" t="0" r="0" b="0"/>
                  <wp:docPr id="2124573001" name="Picture 2124573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. Tọa điểm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3FFD2EC2" wp14:editId="6EF78CE2">
                  <wp:extent cx="171450" cy="152400"/>
                  <wp:effectExtent l="0" t="0" r="0" b="0"/>
                  <wp:docPr id="2124573002" name="Picture 2124573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là</w:t>
            </w:r>
          </w:p>
          <w:p w14:paraId="1F7567AB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29E4B416" wp14:editId="45DD7EBE">
                  <wp:extent cx="514350" cy="257175"/>
                  <wp:effectExtent l="0" t="0" r="0" b="9525"/>
                  <wp:docPr id="2124573003" name="Picture 2124573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5D541531" wp14:editId="7DBDCE4A">
                  <wp:extent cx="514350" cy="257175"/>
                  <wp:effectExtent l="0" t="0" r="0" b="9525"/>
                  <wp:docPr id="2124573004" name="Picture 2124573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759FF6BF" wp14:editId="14CA05FC">
                  <wp:extent cx="514350" cy="257175"/>
                  <wp:effectExtent l="0" t="0" r="0" b="9525"/>
                  <wp:docPr id="2124573005" name="Picture 2124573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25544D1F" wp14:editId="2E1F570F">
                  <wp:extent cx="514350" cy="257175"/>
                  <wp:effectExtent l="0" t="0" r="0" b="9525"/>
                  <wp:docPr id="2124573006" name="Picture 2124573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616D75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4F5A93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C9A597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00DF80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9: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2ABA12A4">
                <v:shape id="_x0000_i4171" type="#_x0000_t75" style="width:26.25pt;height:15.75pt" o:ole="">
                  <v:imagedata r:id="rId6227" o:title=""/>
                </v:shape>
                <o:OLEObject Type="Embed" ProgID="Equation.DSMT4" ShapeID="_x0000_i4171" DrawAspect="Content" ObjectID="_1686898371" r:id="rId622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F69F339">
                <v:shape id="_x0000_i4172" type="#_x0000_t75" style="width:12pt;height:14.25pt" o:ole="">
                  <v:imagedata r:id="rId6229" o:title=""/>
                </v:shape>
                <o:OLEObject Type="Embed" ProgID="Equation.DSMT4" ShapeID="_x0000_i4172" DrawAspect="Content" ObjectID="_1686898372" r:id="rId623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EA49CC9">
                <v:shape id="_x0000_i4173" type="#_x0000_t75" style="width:27.75pt;height:14.25pt" o:ole="">
                  <v:imagedata r:id="rId6231" o:title=""/>
                </v:shape>
                <o:OLEObject Type="Embed" ProgID="Equation.DSMT4" ShapeID="_x0000_i4173" DrawAspect="Content" ObjectID="_1686898373" r:id="rId623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6C1FA502">
                <v:shape id="_x0000_i4174" type="#_x0000_t75" style="width:42.75pt;height:20.25pt" o:ole="">
                  <v:imagedata r:id="rId6233" o:title=""/>
                </v:shape>
                <o:OLEObject Type="Embed" ProgID="Equation.DSMT4" ShapeID="_x0000_i4174" DrawAspect="Content" ObjectID="_1686898374" r:id="rId623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150A1D57">
                <v:shape id="_x0000_i4175" type="#_x0000_t75" style="width:45.75pt;height:20.25pt" o:ole="">
                  <v:imagedata r:id="rId6235" o:title=""/>
                </v:shape>
                <o:OLEObject Type="Embed" ProgID="Equation.DSMT4" ShapeID="_x0000_i4175" DrawAspect="Content" ObjectID="_1686898375" r:id="rId623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0143D64">
                <v:shape id="_x0000_i4176" type="#_x0000_t75" style="width:12pt;height:14.25pt" o:ole="">
                  <v:imagedata r:id="rId6237" o:title=""/>
                </v:shape>
                <o:OLEObject Type="Embed" ProgID="Equation.DSMT4" ShapeID="_x0000_i4176" DrawAspect="Content" ObjectID="_1686898376" r:id="rId623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6383F44D">
                <v:shape id="_x0000_i4177" type="#_x0000_t75" style="width:36pt;height:20.25pt" o:ole="">
                  <v:imagedata r:id="rId6239" o:title=""/>
                </v:shape>
                <o:OLEObject Type="Embed" ProgID="Equation.DSMT4" ShapeID="_x0000_i4177" DrawAspect="Content" ObjectID="_1686898377" r:id="rId624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điểm có tọa độ nào sau đây?</w:t>
            </w:r>
          </w:p>
          <w:p w14:paraId="328B1861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5840190B">
                <v:shape id="_x0000_i4178" type="#_x0000_t75" style="width:39.75pt;height:20.25pt" o:ole="">
                  <v:imagedata r:id="rId6241" o:title=""/>
                </v:shape>
                <o:OLEObject Type="Embed" ProgID="Equation.DSMT4" ShapeID="_x0000_i4178" DrawAspect="Content" ObjectID="_1686898378" r:id="rId624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2E0DAA7E">
                <v:shape id="_x0000_i4179" type="#_x0000_t75" style="width:36pt;height:20.25pt" o:ole="">
                  <v:imagedata r:id="rId6243" o:title=""/>
                </v:shape>
                <o:OLEObject Type="Embed" ProgID="Equation.DSMT4" ShapeID="_x0000_i4179" DrawAspect="Content" ObjectID="_1686898379" r:id="rId624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5D52620A">
                <v:shape id="_x0000_i4180" type="#_x0000_t75" style="width:32.25pt;height:20.25pt" o:ole="">
                  <v:imagedata r:id="rId6245" o:title=""/>
                </v:shape>
                <o:OLEObject Type="Embed" ProgID="Equation.DSMT4" ShapeID="_x0000_i4180" DrawAspect="Content" ObjectID="_1686898380" r:id="rId624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3C87F14D">
                <v:shape id="_x0000_i4181" type="#_x0000_t75" style="width:35.25pt;height:20.25pt" o:ole="">
                  <v:imagedata r:id="rId6247" o:title=""/>
                </v:shape>
                <o:OLEObject Type="Embed" ProgID="Equation.DSMT4" ShapeID="_x0000_i4181" DrawAspect="Content" ObjectID="_1686898381" r:id="rId624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D3303DA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27880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F7D66A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674423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10: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4640DE61">
                <v:shape id="_x0000_i4182" type="#_x0000_t75" style="width:23.25pt;height:15.75pt" o:ole="">
                  <v:imagedata r:id="rId6249" o:title=""/>
                </v:shape>
                <o:OLEObject Type="Embed" ProgID="Equation.DSMT4" ShapeID="_x0000_i4182" DrawAspect="Content" ObjectID="_1686898382" r:id="rId625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41A00D0C">
                <v:shape id="_x0000_i4183" type="#_x0000_t75" style="width:21pt;height:20.25pt" o:ole="">
                  <v:imagedata r:id="rId6251" o:title=""/>
                </v:shape>
                <o:OLEObject Type="Embed" ProgID="Equation.DSMT4" ShapeID="_x0000_i4183" DrawAspect="Content" ObjectID="_1686898383" r:id="rId625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2145" w:dyaOrig="435" w14:anchorId="34216F16">
                <v:shape id="_x0000_i4184" type="#_x0000_t75" style="width:107.25pt;height:21.75pt" o:ole="">
                  <v:imagedata r:id="rId6253" o:title=""/>
                </v:shape>
                <o:OLEObject Type="Embed" ProgID="Equation.DSMT4" ShapeID="_x0000_i4184" DrawAspect="Content" ObjectID="_1686898384" r:id="rId62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Hỏi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01AF5DC9">
                <v:shape id="_x0000_i4185" type="#_x0000_t75" style="width:12pt;height:14.25pt" o:ole="">
                  <v:imagedata r:id="rId6255" o:title=""/>
                </v:shape>
                <o:OLEObject Type="Embed" ProgID="Equation.DSMT4" ShapeID="_x0000_i4185" DrawAspect="Content" ObjectID="_1686898385" r:id="rId625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705" w:dyaOrig="285" w14:anchorId="3FADA3BD">
                <v:shape id="_x0000_i4186" type="#_x0000_t75" style="width:35.25pt;height:14.25pt" o:ole="">
                  <v:imagedata r:id="rId6257" o:title=""/>
                </v:shape>
                <o:OLEObject Type="Embed" ProgID="Equation.DSMT4" ShapeID="_x0000_i4186" DrawAspect="Content" ObjectID="_1686898386" r:id="rId625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036F5A97">
                <v:shape id="_x0000_i4187" type="#_x0000_t75" style="width:21pt;height:20.25pt" o:ole="">
                  <v:imagedata r:id="rId6259" o:title=""/>
                </v:shape>
                <o:OLEObject Type="Embed" ProgID="Equation.DSMT4" ShapeID="_x0000_i4187" DrawAspect="Content" ObjectID="_1686898387" r:id="rId626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nào sau đây?</w:t>
            </w:r>
          </w:p>
          <w:p w14:paraId="4CADA9A3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61F2FD90">
                <v:shape id="_x0000_i4188" type="#_x0000_t75" style="width:107.25pt;height:21.75pt" o:ole="">
                  <v:imagedata r:id="rId6261" o:title=""/>
                </v:shape>
                <o:OLEObject Type="Embed" ProgID="Equation.DSMT4" ShapeID="_x0000_i4188" DrawAspect="Content" ObjectID="_1686898388" r:id="rId626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41F66BAF">
                <v:shape id="_x0000_i4189" type="#_x0000_t75" style="width:111.75pt;height:21.75pt" o:ole="">
                  <v:imagedata r:id="rId6263" o:title=""/>
                </v:shape>
                <o:OLEObject Type="Embed" ProgID="Equation.DSMT4" ShapeID="_x0000_i4189" DrawAspect="Content" ObjectID="_1686898389" r:id="rId626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D51B18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258DE168">
                <v:shape id="_x0000_i4190" type="#_x0000_t75" style="width:111.75pt;height:21.75pt" o:ole="">
                  <v:imagedata r:id="rId6265" o:title=""/>
                </v:shape>
                <o:OLEObject Type="Embed" ProgID="Equation.DSMT4" ShapeID="_x0000_i4190" DrawAspect="Content" ObjectID="_1686898390" r:id="rId626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4F0D1B89">
                <v:shape id="_x0000_i4191" type="#_x0000_t75" style="width:111.75pt;height:21.75pt" o:ole="">
                  <v:imagedata r:id="rId6267" o:title=""/>
                </v:shape>
                <o:OLEObject Type="Embed" ProgID="Equation.DSMT4" ShapeID="_x0000_i4191" DrawAspect="Content" ObjectID="_1686898391" r:id="rId626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2143D52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812BE2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FD196C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D8E911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11: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44E63EEB">
                <v:shape id="_x0000_i4192" type="#_x0000_t75" style="width:22.5pt;height:15.75pt" o:ole="">
                  <v:imagedata r:id="rId6269" o:title=""/>
                </v:shape>
                <o:OLEObject Type="Embed" ProgID="Equation.DSMT4" ShapeID="_x0000_i4192" DrawAspect="Content" ObjectID="_1686898392" r:id="rId627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,</w:t>
            </w:r>
            <w:r w:rsidRPr="000B1F95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300" w14:anchorId="5008A9A4">
                <v:shape id="_x0000_i4193" type="#_x0000_t75" style="width:11.25pt;height:15pt" o:ole="">
                  <v:imagedata r:id="rId6271" o:title=""/>
                </v:shape>
                <o:OLEObject Type="Embed" ProgID="Equation.DSMT4" ShapeID="_x0000_i4193" DrawAspect="Content" ObjectID="_1686898393" r:id="rId627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7760E479">
                <v:shape id="_x0000_i4194" type="#_x0000_t75" style="width:36.75pt;height:20.25pt" o:ole="">
                  <v:imagedata r:id="rId6273" o:title=""/>
                </v:shape>
                <o:OLEObject Type="Embed" ProgID="Equation.DSMT4" ShapeID="_x0000_i4194" DrawAspect="Content" ObjectID="_1686898394" r:id="rId627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300" w14:anchorId="5B29E560">
                <v:shape id="_x0000_i4195" type="#_x0000_t75" style="width:27pt;height:15pt" o:ole="">
                  <v:imagedata r:id="rId6275" o:title=""/>
                </v:shape>
                <o:OLEObject Type="Embed" ProgID="Equation.DSMT4" ShapeID="_x0000_i4195" DrawAspect="Content" ObjectID="_1686898395" r:id="rId627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7151719C">
                <v:shape id="_x0000_i4196" type="#_x0000_t75" style="width:40.5pt;height:20.25pt" o:ole="">
                  <v:imagedata r:id="rId6277" o:title=""/>
                </v:shape>
                <o:OLEObject Type="Embed" ProgID="Equation.DSMT4" ShapeID="_x0000_i4196" DrawAspect="Content" ObjectID="_1686898396" r:id="rId627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45" w:dyaOrig="405" w14:anchorId="5C80506D">
                <v:shape id="_x0000_i4197" type="#_x0000_t75" style="width:47.25pt;height:20.25pt" o:ole="">
                  <v:imagedata r:id="rId6279" o:title=""/>
                </v:shape>
                <o:OLEObject Type="Embed" ProgID="Equation.DSMT4" ShapeID="_x0000_i4197" DrawAspect="Content" ObjectID="_1686898397" r:id="rId628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30" w:dyaOrig="300" w14:anchorId="419A4F06">
                <v:shape id="_x0000_i4198" type="#_x0000_t75" style="width:31.5pt;height:15pt" o:ole="">
                  <v:imagedata r:id="rId6281" o:title=""/>
                </v:shape>
                <o:OLEObject Type="Embed" ProgID="Equation.DSMT4" ShapeID="_x0000_i4198" DrawAspect="Content" ObjectID="_1686898398" r:id="rId628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472126F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57D66275">
                <v:shape id="_x0000_i4199" type="#_x0000_t75" style="width:9.75pt;height:15pt" o:ole="">
                  <v:imagedata r:id="rId6283" o:title=""/>
                </v:shape>
                <o:OLEObject Type="Embed" ProgID="Equation.DSMT4" ShapeID="_x0000_i4199" DrawAspect="Content" ObjectID="_1686898399" r:id="rId628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10" w:dyaOrig="270" w14:anchorId="568C1511">
                <v:shape id="_x0000_i4200" type="#_x0000_t75" style="width:10.5pt;height:13.5pt" o:ole="">
                  <v:imagedata r:id="rId6285" o:title=""/>
                </v:shape>
                <o:OLEObject Type="Embed" ProgID="Equation.DSMT4" ShapeID="_x0000_i4200" DrawAspect="Content" ObjectID="_1686898400" r:id="rId628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300" w14:anchorId="571122F6">
                <v:shape id="_x0000_i4201" type="#_x0000_t75" style="width:10.5pt;height:15pt" o:ole="">
                  <v:imagedata r:id="rId6287" o:title=""/>
                </v:shape>
                <o:OLEObject Type="Embed" ProgID="Equation.DSMT4" ShapeID="_x0000_i4201" DrawAspect="Content" ObjectID="_1686898401" r:id="rId628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477725E3">
                <v:shape id="_x0000_i4202" type="#_x0000_t75" style="width:9.75pt;height:15pt" o:ole="">
                  <v:imagedata r:id="rId6289" o:title=""/>
                </v:shape>
                <o:OLEObject Type="Embed" ProgID="Equation.DSMT4" ShapeID="_x0000_i4202" DrawAspect="Content" ObjectID="_1686898402" r:id="rId629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6739FD5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B81A31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E8428B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91327F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40F54C3B">
                <v:shape id="_x0000_i4203" type="#_x0000_t75" style="width:22.5pt;height:15.75pt" o:ole="">
                  <v:imagedata r:id="rId6291" o:title=""/>
                </v:shape>
                <o:OLEObject Type="Embed" ProgID="Equation.DSMT4" ShapeID="_x0000_i4203" DrawAspect="Content" ObjectID="_1686898403" r:id="rId62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D7A5A50">
                <v:shape id="_x0000_i4204" type="#_x0000_t75" style="width:21pt;height:20.25pt" o:ole="">
                  <v:imagedata r:id="rId6293" o:title=""/>
                </v:shape>
                <o:OLEObject Type="Embed" ProgID="Equation.DSMT4" ShapeID="_x0000_i4204" DrawAspect="Content" ObjectID="_1686898404" r:id="rId629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79E77198">
                <v:shape id="_x0000_i4205" type="#_x0000_t75" style="width:102.75pt;height:21.75pt" o:ole="">
                  <v:imagedata r:id="rId6295" o:title=""/>
                </v:shape>
                <o:OLEObject Type="Embed" ProgID="Equation.DSMT4" ShapeID="_x0000_i4205" DrawAspect="Content" ObjectID="_1686898405" r:id="rId629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EFDDFD0">
                <v:shape id="_x0000_i4206" type="#_x0000_t75" style="width:12pt;height:14.25pt" o:ole="">
                  <v:imagedata r:id="rId6297" o:title=""/>
                </v:shape>
                <o:OLEObject Type="Embed" ProgID="Equation.DSMT4" ShapeID="_x0000_i4206" DrawAspect="Content" ObjectID="_1686898406" r:id="rId629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C7FF153">
                <v:shape id="_x0000_i4207" type="#_x0000_t75" style="width:27.75pt;height:14.25pt" o:ole="">
                  <v:imagedata r:id="rId6299" o:title=""/>
                </v:shape>
                <o:OLEObject Type="Embed" ProgID="Equation.DSMT4" ShapeID="_x0000_i4207" DrawAspect="Content" ObjectID="_1686898407" r:id="rId630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biến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359D0EC">
                <v:shape id="_x0000_i4208" type="#_x0000_t75" style="width:21pt;height:20.25pt" o:ole="">
                  <v:imagedata r:id="rId6301" o:title=""/>
                </v:shape>
                <o:OLEObject Type="Embed" ProgID="Equation.DSMT4" ShapeID="_x0000_i4208" DrawAspect="Content" ObjectID="_1686898408" r:id="rId6302"/>
              </w:object>
            </w:r>
            <w:r w:rsidRPr="000B1F95">
              <w:rPr>
                <w:rFonts w:ascii="Chu Van An" w:hAnsi="Chu Van An" w:cs="Chu Van An"/>
                <w:szCs w:val="24"/>
              </w:rPr>
              <w:t>thành đường tròn nào trong các đường tròn có phương trình sau?</w:t>
            </w:r>
          </w:p>
          <w:p w14:paraId="7B4AF771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67B0CA6B">
                <v:shape id="_x0000_i4209" type="#_x0000_t75" style="width:102pt;height:21.75pt" o:ole="">
                  <v:imagedata r:id="rId6303" o:title=""/>
                </v:shape>
                <o:OLEObject Type="Embed" ProgID="Equation.DSMT4" ShapeID="_x0000_i4209" DrawAspect="Content" ObjectID="_1686898409" r:id="rId63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04525F2A">
                <v:shape id="_x0000_i4210" type="#_x0000_t75" style="width:106.5pt;height:21.75pt" o:ole="">
                  <v:imagedata r:id="rId6305" o:title=""/>
                </v:shape>
                <o:OLEObject Type="Embed" ProgID="Equation.DSMT4" ShapeID="_x0000_i4210" DrawAspect="Content" ObjectID="_1686898410" r:id="rId63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603AAE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67197E23">
                <v:shape id="_x0000_i4211" type="#_x0000_t75" style="width:111.75pt;height:21.75pt" o:ole="">
                  <v:imagedata r:id="rId6307" o:title=""/>
                </v:shape>
                <o:OLEObject Type="Embed" ProgID="Equation.DSMT4" ShapeID="_x0000_i4211" DrawAspect="Content" ObjectID="_1686898411" r:id="rId630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5808E12D">
                <v:shape id="_x0000_i4212" type="#_x0000_t75" style="width:111.75pt;height:21.75pt" o:ole="">
                  <v:imagedata r:id="rId6309" o:title=""/>
                </v:shape>
                <o:OLEObject Type="Embed" ProgID="Equation.DSMT4" ShapeID="_x0000_i4212" DrawAspect="Content" ObjectID="_1686898412" r:id="rId631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5C1301F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5FEFEC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0AA819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1A0729" w14:textId="77777777" w:rsidR="00522C6A" w:rsidRPr="000B1F95" w:rsidRDefault="00522C6A" w:rsidP="003F0FBB">
            <w:pPr>
              <w:pStyle w:val="ListParagraph1"/>
              <w:spacing w:line="240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13: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0B1F95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30" w14:anchorId="67B35ABB">
                <v:shape id="_x0000_i4213" type="#_x0000_t75" style="width:23.25pt;height:16.5pt" o:ole="">
                  <v:imagedata r:id="rId6311" o:title=""/>
                </v:shape>
                <o:OLEObject Type="Embed" ProgID="Equation.DSMT4" ShapeID="_x0000_i4213" DrawAspect="Content" ObjectID="_1686898413" r:id="rId6312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đường tròn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66AC9A8A">
                <v:shape id="_x0000_i4214" type="#_x0000_t75" style="width:20.25pt;height:20.25pt" o:ole="">
                  <v:imagedata r:id="rId6313" o:title=""/>
                </v:shape>
                <o:OLEObject Type="Embed" ProgID="Equation.DSMT4" ShapeID="_x0000_i4214" DrawAspect="Content" ObjectID="_1686898414" r:id="rId6314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có phương trình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70" w:dyaOrig="450" w14:anchorId="06B17B79">
                <v:shape id="_x0000_i4215" type="#_x0000_t75" style="width:103.5pt;height:22.5pt" o:ole="">
                  <v:imagedata r:id="rId6315" o:title=""/>
                </v:shape>
                <o:OLEObject Type="Embed" ProgID="Equation.DSMT4" ShapeID="_x0000_i4215" DrawAspect="Content" ObjectID="_1686898415" r:id="rId6316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61DA948A">
                <v:shape id="_x0000_i4216" type="#_x0000_t75" style="width:12pt;height:14.25pt" o:ole="">
                  <v:imagedata r:id="rId6317" o:title=""/>
                </v:shape>
                <o:OLEObject Type="Embed" ProgID="Equation.DSMT4" ShapeID="_x0000_i4216" DrawAspect="Content" ObjectID="_1686898416" r:id="rId6318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(với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19816C32">
                <v:shape id="_x0000_i4217" type="#_x0000_t75" style="width:12pt;height:14.25pt" o:ole="">
                  <v:imagedata r:id="rId6319" o:title=""/>
                </v:shape>
                <o:OLEObject Type="Embed" ProgID="Equation.DSMT4" ShapeID="_x0000_i4217" DrawAspect="Content" ObjectID="_1686898417" r:id="rId6320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là gốc tọa độ) tỉ số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15206986">
                <v:shape id="_x0000_i4218" type="#_x0000_t75" style="width:27.75pt;height:14.25pt" o:ole="">
                  <v:imagedata r:id="rId6321" o:title=""/>
                </v:shape>
                <o:OLEObject Type="Embed" ProgID="Equation.DSMT4" ShapeID="_x0000_i4218" DrawAspect="Content" ObjectID="_1686898418" r:id="rId6322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biến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177CE55E">
                <v:shape id="_x0000_i4219" type="#_x0000_t75" style="width:20.25pt;height:20.25pt" o:ole="">
                  <v:imagedata r:id="rId6323" o:title=""/>
                </v:shape>
                <o:OLEObject Type="Embed" ProgID="Equation.DSMT4" ShapeID="_x0000_i4219" DrawAspect="Content" ObjectID="_1686898419" r:id="rId6324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thành đường tròn nào trong các đường tròn có phương trình sau?</w:t>
            </w:r>
          </w:p>
          <w:p w14:paraId="64918935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50" w14:anchorId="2D77F6A8">
                <v:shape id="_x0000_i4220" type="#_x0000_t75" style="width:102pt;height:22.5pt" o:ole="">
                  <v:imagedata r:id="rId6325" o:title=""/>
                </v:shape>
                <o:OLEObject Type="Embed" ProgID="Equation.DSMT4" ShapeID="_x0000_i4220" DrawAspect="Content" ObjectID="_1686898420" r:id="rId632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50" w14:anchorId="6E3E44A6">
                <v:shape id="_x0000_i4221" type="#_x0000_t75" style="width:105.75pt;height:22.5pt" o:ole="">
                  <v:imagedata r:id="rId6327" o:title=""/>
                </v:shape>
                <o:OLEObject Type="Embed" ProgID="Equation.DSMT4" ShapeID="_x0000_i4221" DrawAspect="Content" ObjectID="_1686898421" r:id="rId632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3E49A3E0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65DC884B">
                <v:shape id="_x0000_i4222" type="#_x0000_t75" style="width:112.5pt;height:22.5pt" o:ole="">
                  <v:imagedata r:id="rId6329" o:title=""/>
                </v:shape>
                <o:OLEObject Type="Embed" ProgID="Equation.DSMT4" ShapeID="_x0000_i4222" DrawAspect="Content" ObjectID="_1686898422" r:id="rId633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586585FA">
                <v:shape id="_x0000_i4223" type="#_x0000_t75" style="width:112.5pt;height:22.5pt" o:ole="">
                  <v:imagedata r:id="rId6331" o:title=""/>
                </v:shape>
                <o:OLEObject Type="Embed" ProgID="Equation.DSMT4" ShapeID="_x0000_i4223" DrawAspect="Content" ObjectID="_1686898423" r:id="rId633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2A209840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7D9ADA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C079E2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3AB3B5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lastRenderedPageBreak/>
              <w:t>Câu 14: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eastAsia="vi-VN"/>
              </w:rPr>
              <w:object w:dxaOrig="465" w:dyaOrig="315" w14:anchorId="49D1B4C4">
                <v:shape id="_x0000_i4224" type="#_x0000_t75" style="width:23.25pt;height:15.75pt" o:ole="">
                  <v:imagedata r:id="rId6333" o:title=""/>
                </v:shape>
                <o:OLEObject Type="Embed" ProgID="Equation.DSMT4" ShapeID="_x0000_i4224" DrawAspect="Content" ObjectID="_1686898424" r:id="rId633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eastAsia="vi-VN"/>
              </w:rPr>
              <w:object w:dxaOrig="2685" w:dyaOrig="435" w14:anchorId="0D10A117">
                <v:shape id="_x0000_i4225" type="#_x0000_t75" style="width:134.25pt;height:21.75pt" o:ole="">
                  <v:imagedata r:id="rId6335" o:title=""/>
                </v:shape>
                <o:OLEObject Type="Embed" ProgID="Equation.DSMT4" ShapeID="_x0000_i4225" DrawAspect="Content" ObjectID="_1686898425" r:id="rId633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tỉ số </w:t>
            </w:r>
            <w:r w:rsidRPr="000B1F95">
              <w:rPr>
                <w:rFonts w:ascii="Chu Van An" w:eastAsiaTheme="minorEastAsia" w:hAnsi="Chu Van An" w:cs="Chu Van An"/>
                <w:position w:val="-24"/>
                <w:szCs w:val="24"/>
                <w:lang w:eastAsia="vi-VN"/>
              </w:rPr>
              <w:object w:dxaOrig="765" w:dyaOrig="615" w14:anchorId="5200B9AF">
                <v:shape id="_x0000_i4226" type="#_x0000_t75" style="width:38.25pt;height:30.75pt" o:ole="">
                  <v:imagedata r:id="rId6337" o:title=""/>
                </v:shape>
                <o:OLEObject Type="Embed" ProgID="Equation.DSMT4" ShapeID="_x0000_i4226" DrawAspect="Content" ObjectID="_1686898426" r:id="rId633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eastAsia="vi-VN"/>
              </w:rPr>
              <w:object w:dxaOrig="405" w:dyaOrig="390" w14:anchorId="00E04F9C">
                <v:shape id="_x0000_i4227" type="#_x0000_t75" style="width:20.25pt;height:19.5pt" o:ole="">
                  <v:imagedata r:id="rId6339" o:title=""/>
                </v:shape>
                <o:OLEObject Type="Embed" ProgID="Equation.DSMT4" ShapeID="_x0000_i4227" DrawAspect="Content" ObjectID="_1686898427" r:id="rId634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có bán kính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eastAsia="vi-VN"/>
              </w:rPr>
              <w:object w:dxaOrig="285" w:dyaOrig="255" w14:anchorId="385ACFC4">
                <v:shape id="_x0000_i4228" type="#_x0000_t75" style="width:14.25pt;height:12.75pt" o:ole="">
                  <v:imagedata r:id="rId6341" o:title=""/>
                </v:shape>
                <o:OLEObject Type="Embed" ProgID="Equation.DSMT4" ShapeID="_x0000_i4228" DrawAspect="Content" ObjectID="_1686898428" r:id="rId634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3F0CFA86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195" w:dyaOrig="285" w14:anchorId="0EE15F9C">
                <v:shape id="_x0000_i4229" type="#_x0000_t75" style="width:9.75pt;height:14.25pt" o:ole="">
                  <v:imagedata r:id="rId6343" o:title=""/>
                </v:shape>
                <o:OLEObject Type="Embed" ProgID="Equation.DSMT4" ShapeID="_x0000_i4229" DrawAspect="Content" ObjectID="_1686898429" r:id="rId6344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240" w:dyaOrig="615" w14:anchorId="771D9499">
                <v:shape id="_x0000_i4230" type="#_x0000_t75" style="width:12pt;height:30.75pt" o:ole="">
                  <v:imagedata r:id="rId6345" o:title=""/>
                </v:shape>
                <o:OLEObject Type="Embed" ProgID="Equation.DSMT4" ShapeID="_x0000_i4230" DrawAspect="Content" ObjectID="_1686898430" r:id="rId6346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285" w:dyaOrig="285" w14:anchorId="44DAA2E0">
                <v:shape id="_x0000_i4231" type="#_x0000_t75" style="width:14.25pt;height:14.25pt" o:ole="">
                  <v:imagedata r:id="rId6347" o:title=""/>
                </v:shape>
                <o:OLEObject Type="Embed" ProgID="Equation.DSMT4" ShapeID="_x0000_i4231" DrawAspect="Content" ObjectID="_1686898431" r:id="rId634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345" w:dyaOrig="615" w14:anchorId="12A7376E">
                <v:shape id="_x0000_i4232" type="#_x0000_t75" style="width:17.25pt;height:30.75pt" o:ole="">
                  <v:imagedata r:id="rId6349" o:title=""/>
                </v:shape>
                <o:OLEObject Type="Embed" ProgID="Equation.DSMT4" ShapeID="_x0000_i4232" DrawAspect="Content" ObjectID="_1686898432" r:id="rId6350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6FF3C35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9ABB12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BCC85C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4ACDFA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15: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34063873">
                <v:shape id="_x0000_i4233" type="#_x0000_t75" style="width:23.25pt;height:15.75pt" o:ole="">
                  <v:imagedata r:id="rId440" o:title=""/>
                </v:shape>
                <o:OLEObject Type="Embed" ProgID="Equation.DSMT4" ShapeID="_x0000_i4233" DrawAspect="Content" ObjectID="_1686898433" r:id="rId635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945" w:dyaOrig="420" w14:anchorId="6DB0642C">
                <v:shape id="_x0000_i4234" type="#_x0000_t75" style="width:47.25pt;height:21pt" o:ole="">
                  <v:imagedata r:id="rId6352" o:title=""/>
                </v:shape>
                <o:OLEObject Type="Embed" ProgID="Equation.DSMT4" ShapeID="_x0000_i4234" DrawAspect="Content" ObjectID="_1686898434" r:id="rId635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22FFE85E">
                <v:shape id="_x0000_i4235" type="#_x0000_t75" style="width:12pt;height:14.25pt" o:ole="">
                  <v:imagedata r:id="rId6354" o:title=""/>
                </v:shape>
                <o:OLEObject Type="Embed" ProgID="Equation.DSMT4" ShapeID="_x0000_i4235" DrawAspect="Content" ObjectID="_1686898435" r:id="rId635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675" w:dyaOrig="285" w14:anchorId="4E8225B4">
                <v:shape id="_x0000_i4236" type="#_x0000_t75" style="width:33.75pt;height:14.25pt" o:ole="">
                  <v:imagedata r:id="rId6356" o:title=""/>
                </v:shape>
                <o:OLEObject Type="Embed" ProgID="Equation.DSMT4" ShapeID="_x0000_i4236" DrawAspect="Content" ObjectID="_1686898436" r:id="rId635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315" w:dyaOrig="270" w14:anchorId="71ED5623">
                <v:shape id="_x0000_i4237" type="#_x0000_t75" style="width:15.75pt;height:13.5pt" o:ole="">
                  <v:imagedata r:id="rId6358" o:title=""/>
                </v:shape>
                <o:OLEObject Type="Embed" ProgID="Equation.DSMT4" ShapeID="_x0000_i4237" DrawAspect="Content" ObjectID="_1686898437" r:id="rId635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375" w:dyaOrig="270" w14:anchorId="390E5E33">
                <v:shape id="_x0000_i4238" type="#_x0000_t75" style="width:18.75pt;height:13.5pt" o:ole="">
                  <v:imagedata r:id="rId6360" o:title=""/>
                </v:shape>
                <o:OLEObject Type="Embed" ProgID="Equation.DSMT4" ShapeID="_x0000_i4238" DrawAspect="Content" ObjectID="_1686898438" r:id="rId636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tọa độ là</w:t>
            </w:r>
          </w:p>
          <w:p w14:paraId="5FCCD62C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555" w:dyaOrig="420" w14:anchorId="77408A23">
                <v:shape id="_x0000_i4239" type="#_x0000_t75" style="width:27.75pt;height:21pt" o:ole="">
                  <v:imagedata r:id="rId6362" o:title=""/>
                </v:shape>
                <o:OLEObject Type="Embed" ProgID="Equation.DSMT4" ShapeID="_x0000_i4239" DrawAspect="Content" ObjectID="_1686898439" r:id="rId636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02006917">
                <v:shape id="_x0000_i4240" type="#_x0000_t75" style="width:35.25pt;height:21pt" o:ole="">
                  <v:imagedata r:id="rId6364" o:title=""/>
                </v:shape>
                <o:OLEObject Type="Embed" ProgID="Equation.DSMT4" ShapeID="_x0000_i4240" DrawAspect="Content" ObjectID="_1686898440" r:id="rId636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64CC3AF2">
                <v:shape id="_x0000_i4241" type="#_x0000_t75" style="width:35.25pt;height:21pt" o:ole="">
                  <v:imagedata r:id="rId6366" o:title=""/>
                </v:shape>
                <o:OLEObject Type="Embed" ProgID="Equation.DSMT4" ShapeID="_x0000_i4241" DrawAspect="Content" ObjectID="_1686898441" r:id="rId636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840" w:dyaOrig="420" w14:anchorId="09FE3A79">
                <v:shape id="_x0000_i4242" type="#_x0000_t75" style="width:42pt;height:21pt" o:ole="">
                  <v:imagedata r:id="rId6368" o:title=""/>
                </v:shape>
                <o:OLEObject Type="Embed" ProgID="Equation.DSMT4" ShapeID="_x0000_i4242" DrawAspect="Content" ObjectID="_1686898442" r:id="rId6369"/>
              </w:object>
            </w:r>
            <w:r w:rsidRPr="000B1F95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50413478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086BB4E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D91F21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346F5D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16: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00" w14:anchorId="7915F54B">
                <v:shape id="_x0000_i4243" type="#_x0000_t75" style="width:22.5pt;height:15pt" o:ole="">
                  <v:imagedata r:id="rId6370" o:title=""/>
                </v:shape>
                <o:OLEObject Type="Embed" ProgID="Equation.DSMT4" ShapeID="_x0000_i4243" DrawAspect="Content" ObjectID="_1686898443" r:id="rId637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5A702712">
                <v:shape id="_x0000_i4244" type="#_x0000_t75" style="width:20.25pt;height:20.25pt" o:ole="">
                  <v:imagedata r:id="rId6372" o:title=""/>
                </v:shape>
                <o:OLEObject Type="Embed" ProgID="Equation.DSMT4" ShapeID="_x0000_i4244" DrawAspect="Content" ObjectID="_1686898444" r:id="rId637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00" w14:anchorId="1B97BBE0">
                <v:shape id="_x0000_i4245" type="#_x0000_t75" style="width:71.25pt;height:15pt" o:ole="">
                  <v:imagedata r:id="rId6374" o:title=""/>
                </v:shape>
                <o:OLEObject Type="Embed" ProgID="Equation.DSMT4" ShapeID="_x0000_i4245" DrawAspect="Content" ObjectID="_1686898445" r:id="rId637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và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270F4E27">
                <v:shape id="_x0000_i4246" type="#_x0000_t75" style="width:41.25pt;height:20.25pt" o:ole="">
                  <v:imagedata r:id="rId6376" o:title=""/>
                </v:shape>
                <o:OLEObject Type="Embed" ProgID="Equation.DSMT4" ShapeID="_x0000_i4246" DrawAspect="Content" ObjectID="_1686898446" r:id="rId637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40" w14:anchorId="1135F67A">
                <v:shape id="_x0000_i4247" type="#_x0000_t75" style="width:9.75pt;height:12pt" o:ole="">
                  <v:imagedata r:id="rId6378" o:title=""/>
                </v:shape>
                <o:OLEObject Type="Embed" ProgID="Equation.DSMT4" ShapeID="_x0000_i4247" DrawAspect="Content" ObjectID="_1686898447" r:id="rId6379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5E3D64A9">
                <v:shape id="_x0000_i4248" type="#_x0000_t75" style="width:33.75pt;height:14.25pt" o:ole="">
                  <v:imagedata r:id="rId6380" o:title=""/>
                </v:shape>
                <o:OLEObject Type="Embed" ProgID="Equation.DSMT4" ShapeID="_x0000_i4248" DrawAspect="Content" ObjectID="_1686898448" r:id="rId638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biến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744B8607">
                <v:shape id="_x0000_i4249" type="#_x0000_t75" style="width:20.25pt;height:20.25pt" o:ole="">
                  <v:imagedata r:id="rId6382" o:title=""/>
                </v:shape>
                <o:OLEObject Type="Embed" ProgID="Equation.DSMT4" ShapeID="_x0000_i4249" DrawAspect="Content" ObjectID="_1686898449" r:id="rId638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1061A432">
                <v:shape id="_x0000_i4250" type="#_x0000_t75" style="width:22.5pt;height:20.25pt" o:ole="">
                  <v:imagedata r:id="rId6384" o:title=""/>
                </v:shape>
                <o:OLEObject Type="Embed" ProgID="Equation.DSMT4" ShapeID="_x0000_i4250" DrawAspect="Content" ObjectID="_1686898450" r:id="rId638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Khi đó phương trình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0CE4CA24">
                <v:shape id="_x0000_i4251" type="#_x0000_t75" style="width:22.5pt;height:20.25pt" o:ole="">
                  <v:imagedata r:id="rId6386" o:title=""/>
                </v:shape>
                <o:OLEObject Type="Embed" ProgID="Equation.DSMT4" ShapeID="_x0000_i4251" DrawAspect="Content" ObjectID="_1686898451" r:id="rId638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là</w:t>
            </w:r>
          </w:p>
          <w:p w14:paraId="26A147C9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00" w14:anchorId="402B6E7E">
                <v:shape id="_x0000_i4252" type="#_x0000_t75" style="width:78.75pt;height:15pt" o:ole="">
                  <v:imagedata r:id="rId6388" o:title=""/>
                </v:shape>
                <o:OLEObject Type="Embed" ProgID="Equation.DSMT4" ShapeID="_x0000_i4252" DrawAspect="Content" ObjectID="_1686898452" r:id="rId638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5D3AA014">
                <v:shape id="_x0000_i4253" type="#_x0000_t75" style="width:79.5pt;height:15pt" o:ole="">
                  <v:imagedata r:id="rId6390" o:title=""/>
                </v:shape>
                <o:OLEObject Type="Embed" ProgID="Equation.DSMT4" ShapeID="_x0000_i4253" DrawAspect="Content" ObjectID="_1686898453" r:id="rId639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44BAD62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2D1C03F9">
                <v:shape id="_x0000_i4254" type="#_x0000_t75" style="width:79.5pt;height:15pt" o:ole="">
                  <v:imagedata r:id="rId6392" o:title=""/>
                </v:shape>
                <o:OLEObject Type="Embed" ProgID="Equation.DSMT4" ShapeID="_x0000_i4254" DrawAspect="Content" ObjectID="_1686898454" r:id="rId639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26D11FBB">
                <v:shape id="_x0000_i4255" type="#_x0000_t75" style="width:79.5pt;height:15pt" o:ole="">
                  <v:imagedata r:id="rId6394" o:title=""/>
                </v:shape>
                <o:OLEObject Type="Embed" ProgID="Equation.DSMT4" ShapeID="_x0000_i4255" DrawAspect="Content" ObjectID="_1686898455" r:id="rId639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6474764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78AA968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E2702C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00569B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17: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3FBB0C38">
                <v:shape id="_x0000_i4256" type="#_x0000_t75" style="width:23.25pt;height:16.5pt" o:ole="">
                  <v:imagedata r:id="rId6396" o:title=""/>
                </v:shape>
                <o:OLEObject Type="Embed" ProgID="Equation.DSMT4" ShapeID="_x0000_i4256" DrawAspect="Content" ObjectID="_1686898456" r:id="rId639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05D09E88">
                <v:shape id="_x0000_i4257" type="#_x0000_t75" style="width:41.25pt;height:20.25pt" o:ole="">
                  <v:imagedata r:id="rId6398" o:title=""/>
                </v:shape>
                <o:OLEObject Type="Embed" ProgID="Equation.DSMT4" ShapeID="_x0000_i4257" DrawAspect="Content" ObjectID="_1686898457" r:id="rId639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tọa độ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2F5E873F">
                <v:shape id="_x0000_i4258" type="#_x0000_t75" style="width:18.75pt;height:13.5pt" o:ole="">
                  <v:imagedata r:id="rId6400" o:title=""/>
                </v:shape>
                <o:OLEObject Type="Embed" ProgID="Equation.DSMT4" ShapeID="_x0000_i4258" DrawAspect="Content" ObjectID="_1686898458" r:id="rId64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58774C6F">
                <v:shape id="_x0000_i4259" type="#_x0000_t75" style="width:15.75pt;height:13.5pt" o:ole="">
                  <v:imagedata r:id="rId6402" o:title=""/>
                </v:shape>
                <o:OLEObject Type="Embed" ProgID="Equation.DSMT4" ShapeID="_x0000_i4259" DrawAspect="Content" ObjectID="_1686898459" r:id="rId64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3BC2247">
                <v:shape id="_x0000_i4260" type="#_x0000_t75" style="width:12pt;height:14.25pt" o:ole="">
                  <v:imagedata r:id="rId6404" o:title=""/>
                </v:shape>
                <o:OLEObject Type="Embed" ProgID="Equation.DSMT4" ShapeID="_x0000_i4260" DrawAspect="Content" ObjectID="_1686898460" r:id="rId64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85" w14:anchorId="137BE379">
                <v:shape id="_x0000_i4261" type="#_x0000_t75" style="width:34.5pt;height:14.25pt" o:ole="">
                  <v:imagedata r:id="rId6406" o:title=""/>
                </v:shape>
                <o:OLEObject Type="Embed" ProgID="Equation.DSMT4" ShapeID="_x0000_i4261" DrawAspect="Content" ObjectID="_1686898461" r:id="rId640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F076FB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390" w14:anchorId="12D25F2B">
                <v:shape id="_x0000_i4262" type="#_x0000_t75" style="width:45.75pt;height:19.5pt" o:ole="">
                  <v:imagedata r:id="rId6408" o:title=""/>
                </v:shape>
                <o:OLEObject Type="Embed" ProgID="Equation.DSMT4" ShapeID="_x0000_i4262" DrawAspect="Content" ObjectID="_1686898462" r:id="rId6409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50" w:dyaOrig="660" w14:anchorId="2B99AFAB">
                <v:shape id="_x0000_i4263" type="#_x0000_t75" style="width:67.5pt;height:33pt" o:ole="">
                  <v:imagedata r:id="rId6410" o:title=""/>
                </v:shape>
                <o:OLEObject Type="Embed" ProgID="Equation.DSMT4" ShapeID="_x0000_i4263" DrawAspect="Content" ObjectID="_1686898463" r:id="rId6411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0B56BA8C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390" w14:anchorId="41F4EBB1">
                <v:shape id="_x0000_i4264" type="#_x0000_t75" style="width:53.25pt;height:19.5pt" o:ole="">
                  <v:imagedata r:id="rId6412" o:title=""/>
                </v:shape>
                <o:OLEObject Type="Embed" ProgID="Equation.DSMT4" ShapeID="_x0000_i4264" DrawAspect="Content" ObjectID="_1686898464" r:id="rId6413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390" w14:anchorId="6C02C475">
                <v:shape id="_x0000_i4265" type="#_x0000_t75" style="width:60pt;height:19.5pt" o:ole="">
                  <v:imagedata r:id="rId6414" o:title=""/>
                </v:shape>
                <o:OLEObject Type="Embed" ProgID="Equation.DSMT4" ShapeID="_x0000_i4265" DrawAspect="Content" ObjectID="_1686898465" r:id="rId6415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193F3D5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20FA1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30C964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A2252B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18: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4137B091">
                <v:shape id="_x0000_i4266" type="#_x0000_t75" style="width:23.25pt;height:15.75pt" o:ole="">
                  <v:imagedata r:id="rId6416" o:title=""/>
                </v:shape>
                <o:OLEObject Type="Embed" ProgID="Equation.DSMT4" ShapeID="_x0000_i4266" DrawAspect="Content" ObjectID="_1686898466" r:id="rId641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2565" w:dyaOrig="435" w14:anchorId="107D9274">
                <v:shape id="_x0000_i4267" type="#_x0000_t75" style="width:128.25pt;height:21.75pt" o:ole="">
                  <v:imagedata r:id="rId6418" o:title=""/>
                </v:shape>
                <o:OLEObject Type="Embed" ProgID="Equation.DSMT4" ShapeID="_x0000_i4267" DrawAspect="Content" ObjectID="_1686898467" r:id="rId641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ảnh của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3C683592">
                <v:shape id="_x0000_i4268" type="#_x0000_t75" style="width:21pt;height:20.25pt" o:ole="">
                  <v:imagedata r:id="rId6420" o:title=""/>
                </v:shape>
                <o:OLEObject Type="Embed" ProgID="Equation.DSMT4" ShapeID="_x0000_i4268" DrawAspect="Content" ObjectID="_1686898468" r:id="rId642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04DBFC2F">
                <v:shape id="_x0000_i4269" type="#_x0000_t75" style="width:12pt;height:14.25pt" o:ole="">
                  <v:imagedata r:id="rId6422" o:title=""/>
                </v:shape>
                <o:OLEObject Type="Embed" ProgID="Equation.DSMT4" ShapeID="_x0000_i4269" DrawAspect="Content" ObjectID="_1686898469" r:id="rId642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315" w:dyaOrig="255" w14:anchorId="066637E6">
                <v:shape id="_x0000_i4270" type="#_x0000_t75" style="width:15.75pt;height:12.75pt" o:ole="">
                  <v:imagedata r:id="rId6424" o:title=""/>
                </v:shape>
                <o:OLEObject Type="Embed" ProgID="Equation.DSMT4" ShapeID="_x0000_i4270" DrawAspect="Content" ObjectID="_1686898470" r:id="rId642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C78C82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A7B1519">
                <v:shape id="_x0000_i4271" type="#_x0000_t75" style="width:111.75pt;height:21.75pt" o:ole="">
                  <v:imagedata r:id="rId6426" o:title=""/>
                </v:shape>
                <o:OLEObject Type="Embed" ProgID="Equation.DSMT4" ShapeID="_x0000_i4271" DrawAspect="Content" ObjectID="_1686898471" r:id="rId642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7EE52FCD">
                <v:shape id="_x0000_i4272" type="#_x0000_t75" style="width:111.75pt;height:21.75pt" o:ole="">
                  <v:imagedata r:id="rId6428" o:title=""/>
                </v:shape>
                <o:OLEObject Type="Embed" ProgID="Equation.DSMT4" ShapeID="_x0000_i4272" DrawAspect="Content" ObjectID="_1686898472" r:id="rId642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0A3385D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3967D5DE">
                <v:shape id="_x0000_i4273" type="#_x0000_t75" style="width:111.75pt;height:21.75pt" o:ole="">
                  <v:imagedata r:id="rId6430" o:title=""/>
                </v:shape>
                <o:OLEObject Type="Embed" ProgID="Equation.DSMT4" ShapeID="_x0000_i4273" DrawAspect="Content" ObjectID="_1686898473" r:id="rId643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5F846C01">
                <v:shape id="_x0000_i4274" type="#_x0000_t75" style="width:111.75pt;height:21.75pt" o:ole="">
                  <v:imagedata r:id="rId6432" o:title=""/>
                </v:shape>
                <o:OLEObject Type="Embed" ProgID="Equation.DSMT4" ShapeID="_x0000_i4274" DrawAspect="Content" ObjectID="_1686898474" r:id="rId643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0B62A9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8DB95B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8B75CE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ECE5F3" w14:textId="77777777" w:rsidR="00522C6A" w:rsidRPr="000B1F95" w:rsidRDefault="00522C6A" w:rsidP="003F0FBB">
            <w:pPr>
              <w:pStyle w:val="ListParagraph1"/>
              <w:spacing w:line="240" w:lineRule="auto"/>
              <w:ind w:left="0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19: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0B1F95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15" w14:anchorId="763051B4">
                <v:shape id="_x0000_i4275" type="#_x0000_t75" style="width:23.25pt;height:15.75pt" o:ole="">
                  <v:imagedata r:id="rId6311" o:title=""/>
                </v:shape>
                <o:OLEObject Type="Embed" ProgID="Equation.DSMT4" ShapeID="_x0000_i4275" DrawAspect="Content" ObjectID="_1686898475" r:id="rId6434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cho đường tròn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36BB6372">
                <v:shape id="_x0000_i4276" type="#_x0000_t75" style="width:21pt;height:20.25pt" o:ole="">
                  <v:imagedata r:id="rId6313" o:title=""/>
                </v:shape>
                <o:OLEObject Type="Embed" ProgID="Equation.DSMT4" ShapeID="_x0000_i4276" DrawAspect="Content" ObjectID="_1686898476" r:id="rId6435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có phương trình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55" w:dyaOrig="435" w14:anchorId="4DE2EC66">
                <v:shape id="_x0000_i4277" type="#_x0000_t75" style="width:102.75pt;height:21.75pt" o:ole="">
                  <v:imagedata r:id="rId6315" o:title=""/>
                </v:shape>
                <o:OLEObject Type="Embed" ProgID="Equation.DSMT4" ShapeID="_x0000_i4277" DrawAspect="Content" ObjectID="_1686898477" r:id="rId6436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1593D2AF">
                <v:shape id="_x0000_i4278" type="#_x0000_t75" style="width:12pt;height:14.25pt" o:ole="">
                  <v:imagedata r:id="rId6317" o:title=""/>
                </v:shape>
                <o:OLEObject Type="Embed" ProgID="Equation.DSMT4" ShapeID="_x0000_i4278" DrawAspect="Content" ObjectID="_1686898478" r:id="rId6437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(với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63063DF1">
                <v:shape id="_x0000_i4279" type="#_x0000_t75" style="width:12pt;height:14.25pt" o:ole="">
                  <v:imagedata r:id="rId6319" o:title=""/>
                </v:shape>
                <o:OLEObject Type="Embed" ProgID="Equation.DSMT4" ShapeID="_x0000_i4279" DrawAspect="Content" ObjectID="_1686898479" r:id="rId6438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là gốc tọa độ) tỉ số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01833380">
                <v:shape id="_x0000_i4280" type="#_x0000_t75" style="width:27.75pt;height:14.25pt" o:ole="">
                  <v:imagedata r:id="rId6321" o:title=""/>
                </v:shape>
                <o:OLEObject Type="Embed" ProgID="Equation.DSMT4" ShapeID="_x0000_i4280" DrawAspect="Content" ObjectID="_1686898480" r:id="rId6439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biến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215B6D06">
                <v:shape id="_x0000_i4281" type="#_x0000_t75" style="width:21pt;height:20.25pt" o:ole="">
                  <v:imagedata r:id="rId6323" o:title=""/>
                </v:shape>
                <o:OLEObject Type="Embed" ProgID="Equation.DSMT4" ShapeID="_x0000_i4281" DrawAspect="Content" ObjectID="_1686898481" r:id="rId6440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thành đường tròn nào trong các đường tròn có phương trình sau?</w:t>
            </w:r>
          </w:p>
          <w:p w14:paraId="5F3E66C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35" w14:anchorId="4B724982">
                <v:shape id="_x0000_i4282" type="#_x0000_t75" style="width:102pt;height:21.75pt" o:ole="">
                  <v:imagedata r:id="rId6325" o:title=""/>
                </v:shape>
                <o:OLEObject Type="Embed" ProgID="Equation.DSMT4" ShapeID="_x0000_i4282" DrawAspect="Content" ObjectID="_1686898482" r:id="rId644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35" w14:anchorId="7A7AECC2">
                <v:shape id="_x0000_i4283" type="#_x0000_t75" style="width:105.75pt;height:21.75pt" o:ole="">
                  <v:imagedata r:id="rId6327" o:title=""/>
                </v:shape>
                <o:OLEObject Type="Embed" ProgID="Equation.DSMT4" ShapeID="_x0000_i4283" DrawAspect="Content" ObjectID="_1686898483" r:id="rId644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7FAE145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58D9BF9E">
                <v:shape id="_x0000_i4284" type="#_x0000_t75" style="width:111.75pt;height:21.75pt" o:ole="">
                  <v:imagedata r:id="rId6329" o:title=""/>
                </v:shape>
                <o:OLEObject Type="Embed" ProgID="Equation.DSMT4" ShapeID="_x0000_i4284" DrawAspect="Content" ObjectID="_1686898484" r:id="rId644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3498F507">
                <v:shape id="_x0000_i4285" type="#_x0000_t75" style="width:111.75pt;height:21.75pt" o:ole="">
                  <v:imagedata r:id="rId6331" o:title=""/>
                </v:shape>
                <o:OLEObject Type="Embed" ProgID="Equation.DSMT4" ShapeID="_x0000_i4285" DrawAspect="Content" ObjectID="_1686898485" r:id="rId644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EA11E9B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201AF8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A1CC68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740EB0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color w:val="000000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>Câu 20:</w: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6AFCE535">
                <v:shape id="_x0000_i4286" type="#_x0000_t75" style="width:23.25pt;height:15.75pt" o:ole="">
                  <v:imagedata r:id="rId6445" o:title=""/>
                </v:shape>
                <o:OLEObject Type="Embed" ProgID="Equation.DSMT4" ShapeID="_x0000_i4286" DrawAspect="Content" ObjectID="_1686898486" r:id="rId6446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, cho hai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675" w:dyaOrig="405" w14:anchorId="02F21007">
                <v:shape id="_x0000_i4287" type="#_x0000_t75" style="width:33.75pt;height:20.25pt" o:ole="">
                  <v:imagedata r:id="rId6447" o:title=""/>
                </v:shape>
                <o:OLEObject Type="Embed" ProgID="Equation.DSMT4" ShapeID="_x0000_i4287" DrawAspect="Content" ObjectID="_1686898487" r:id="rId6448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và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720" w:dyaOrig="405" w14:anchorId="1B5D9411">
                <v:shape id="_x0000_i4288" type="#_x0000_t75" style="width:36pt;height:20.25pt" o:ole="">
                  <v:imagedata r:id="rId6449" o:title=""/>
                </v:shape>
                <o:OLEObject Type="Embed" ProgID="Equation.DSMT4" ShapeID="_x0000_i4288" DrawAspect="Content" ObjectID="_1686898488" r:id="rId6450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195" w:dyaOrig="255" w14:anchorId="70061A81">
                <v:shape id="_x0000_i4289" type="#_x0000_t75" style="width:9.75pt;height:12.75pt" o:ole="">
                  <v:imagedata r:id="rId6451" o:title=""/>
                </v:shape>
                <o:OLEObject Type="Embed" ProgID="Equation.DSMT4" ShapeID="_x0000_i4289" DrawAspect="Content" ObjectID="_1686898489" r:id="rId6452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05" w:dyaOrig="285" w14:anchorId="3533BEE6">
                <v:shape id="_x0000_i4290" type="#_x0000_t75" style="width:35.25pt;height:14.25pt" o:ole="">
                  <v:imagedata r:id="rId6453" o:title=""/>
                </v:shape>
                <o:OLEObject Type="Embed" ProgID="Equation.DSMT4" ShapeID="_x0000_i4290" DrawAspect="Content" ObjectID="_1686898490" r:id="rId6454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1D2F5719">
                <v:shape id="_x0000_i4291" type="#_x0000_t75" style="width:12pt;height:12.75pt" o:ole="">
                  <v:imagedata r:id="rId6455" o:title=""/>
                </v:shape>
                <o:OLEObject Type="Embed" ProgID="Equation.DSMT4" ShapeID="_x0000_i4291" DrawAspect="Content" ObjectID="_1686898491" r:id="rId6456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thành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3C2D0FE2">
                <v:shape id="_x0000_i4292" type="#_x0000_t75" style="width:14.25pt;height:12.75pt" o:ole="">
                  <v:imagedata r:id="rId6457" o:title=""/>
                </v:shape>
                <o:OLEObject Type="Embed" ProgID="Equation.DSMT4" ShapeID="_x0000_i4292" DrawAspect="Content" ObjectID="_1686898492" r:id="rId6458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.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27C7149D">
                <v:shape id="_x0000_i4293" type="#_x0000_t75" style="width:14.25pt;height:12.75pt" o:ole="">
                  <v:imagedata r:id="rId6459" o:title=""/>
                </v:shape>
                <o:OLEObject Type="Embed" ProgID="Equation.DSMT4" ShapeID="_x0000_i4293" DrawAspect="Content" ObjectID="_1686898493" r:id="rId6460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>là</w:t>
            </w:r>
          </w:p>
          <w:p w14:paraId="6864710B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1B6E97C4">
                <v:shape id="_x0000_i4294" type="#_x0000_t75" style="width:41.25pt;height:20.25pt" o:ole="">
                  <v:imagedata r:id="rId6461" o:title=""/>
                </v:shape>
                <o:OLEObject Type="Embed" ProgID="Equation.DSMT4" ShapeID="_x0000_i4294" DrawAspect="Content" ObjectID="_1686898494" r:id="rId646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7CC0EDAD">
                <v:shape id="_x0000_i4295" type="#_x0000_t75" style="width:41.25pt;height:20.25pt" o:ole="">
                  <v:imagedata r:id="rId6463" o:title=""/>
                </v:shape>
                <o:OLEObject Type="Embed" ProgID="Equation.DSMT4" ShapeID="_x0000_i4295" DrawAspect="Content" ObjectID="_1686898495" r:id="rId646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106AFDE3">
                <v:shape id="_x0000_i4296" type="#_x0000_t75" style="width:41.25pt;height:20.25pt" o:ole="">
                  <v:imagedata r:id="rId6465" o:title=""/>
                </v:shape>
                <o:OLEObject Type="Embed" ProgID="Equation.DSMT4" ShapeID="_x0000_i4296" DrawAspect="Content" ObjectID="_1686898496" r:id="rId646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739AA0A3">
                <v:shape id="_x0000_i4297" type="#_x0000_t75" style="width:41.25pt;height:20.25pt" o:ole="">
                  <v:imagedata r:id="rId6467" o:title=""/>
                </v:shape>
                <o:OLEObject Type="Embed" ProgID="Equation.DSMT4" ShapeID="_x0000_i4297" DrawAspect="Content" ObjectID="_1686898497" r:id="rId646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70519D9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18A273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13339F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FA18F1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21: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50" w:dyaOrig="315" w14:anchorId="0E118FBE">
                <v:shape id="_x0000_i4298" type="#_x0000_t75" style="width:22.5pt;height:15.75pt" o:ole="">
                  <v:imagedata r:id="rId6469" o:title=""/>
                </v:shape>
                <o:OLEObject Type="Embed" ProgID="Equation.DSMT4" ShapeID="_x0000_i4298" DrawAspect="Content" ObjectID="_1686898498" r:id="rId6470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>,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52C42FAF">
                <v:shape id="_x0000_i4299" type="#_x0000_t75" style="width:12pt;height:15pt" o:ole="">
                  <v:imagedata r:id="rId6471" o:title=""/>
                </v:shape>
                <o:OLEObject Type="Embed" ProgID="Equation.DSMT4" ShapeID="_x0000_i4299" DrawAspect="Content" ObjectID="_1686898499" r:id="rId647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540" w:dyaOrig="300" w14:anchorId="4B66273D">
                <v:shape id="_x0000_i4300" type="#_x0000_t75" style="width:27pt;height:15pt" o:ole="">
                  <v:imagedata r:id="rId6473" o:title=""/>
                </v:shape>
                <o:OLEObject Type="Embed" ProgID="Equation.DSMT4" ShapeID="_x0000_i4300" DrawAspect="Content" ObjectID="_1686898500" r:id="rId647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00" w:dyaOrig="405" w14:anchorId="28FC20C2">
                <v:shape id="_x0000_i4301" type="#_x0000_t75" style="width:45pt;height:20.25pt" o:ole="">
                  <v:imagedata r:id="rId6475" o:title=""/>
                </v:shape>
                <o:OLEObject Type="Embed" ProgID="Equation.DSMT4" ShapeID="_x0000_i4301" DrawAspect="Content" ObjectID="_1686898501" r:id="rId647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30" w:dyaOrig="405" w14:anchorId="6B8184E5">
                <v:shape id="_x0000_i4302" type="#_x0000_t75" style="width:46.5pt;height:20.25pt" o:ole="">
                  <v:imagedata r:id="rId6477" o:title=""/>
                </v:shape>
                <o:OLEObject Type="Embed" ProgID="Equation.DSMT4" ShapeID="_x0000_i4302" DrawAspect="Content" ObjectID="_1686898502" r:id="rId647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62D43DE6">
                <v:shape id="_x0000_i4303" type="#_x0000_t75" style="width:12pt;height:15pt" o:ole="">
                  <v:imagedata r:id="rId6479" o:title=""/>
                </v:shape>
                <o:OLEObject Type="Embed" ProgID="Equation.DSMT4" ShapeID="_x0000_i4303" DrawAspect="Content" ObjectID="_1686898503" r:id="rId648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50" w:dyaOrig="405" w14:anchorId="03579260">
                <v:shape id="_x0000_i4304" type="#_x0000_t75" style="width:37.5pt;height:20.25pt" o:ole="">
                  <v:imagedata r:id="rId6481" o:title=""/>
                </v:shape>
                <o:OLEObject Type="Embed" ProgID="Equation.DSMT4" ShapeID="_x0000_i4304" DrawAspect="Content" ObjectID="_1686898504" r:id="rId648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thành điểm có tọa độ nào sau đây?</w:t>
            </w:r>
          </w:p>
          <w:p w14:paraId="619BA9FE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870" w:dyaOrig="405" w14:anchorId="51971CFA">
                <v:shape id="_x0000_i4305" type="#_x0000_t75" style="width:43.5pt;height:20.25pt" o:ole="">
                  <v:imagedata r:id="rId6483" o:title=""/>
                </v:shape>
                <o:OLEObject Type="Embed" ProgID="Equation.DSMT4" ShapeID="_x0000_i4305" DrawAspect="Content" ObjectID="_1686898505" r:id="rId648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50" w:dyaOrig="405" w14:anchorId="2D3F9430">
                <v:shape id="_x0000_i4306" type="#_x0000_t75" style="width:37.5pt;height:20.25pt" o:ole="">
                  <v:imagedata r:id="rId6485" o:title=""/>
                </v:shape>
                <o:OLEObject Type="Embed" ProgID="Equation.DSMT4" ShapeID="_x0000_i4306" DrawAspect="Content" ObjectID="_1686898506" r:id="rId648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690" w:dyaOrig="405" w14:anchorId="7B24C874">
                <v:shape id="_x0000_i4307" type="#_x0000_t75" style="width:34.5pt;height:20.25pt" o:ole="">
                  <v:imagedata r:id="rId6487" o:title=""/>
                </v:shape>
                <o:OLEObject Type="Embed" ProgID="Equation.DSMT4" ShapeID="_x0000_i4307" DrawAspect="Content" ObjectID="_1686898507" r:id="rId648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35" w:dyaOrig="405" w14:anchorId="4D2B143C">
                <v:shape id="_x0000_i4308" type="#_x0000_t75" style="width:36.75pt;height:20.25pt" o:ole="">
                  <v:imagedata r:id="rId6489" o:title=""/>
                </v:shape>
                <o:OLEObject Type="Embed" ProgID="Equation.DSMT4" ShapeID="_x0000_i4308" DrawAspect="Content" ObjectID="_1686898508" r:id="rId649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2BD56A50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5C4E43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9C0D64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4328C6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22: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08B412A6">
                <v:shape id="_x0000_i4309" type="#_x0000_t75" style="width:23.25pt;height:15.75pt" o:ole="">
                  <v:imagedata r:id="rId440" o:title=""/>
                </v:shape>
                <o:OLEObject Type="Embed" ProgID="Equation.DSMT4" ShapeID="_x0000_i4309" DrawAspect="Content" ObjectID="_1686898509" r:id="rId649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840" w:dyaOrig="420" w14:anchorId="7F3C1D67">
                <v:shape id="_x0000_i4310" type="#_x0000_t75" style="width:42pt;height:21pt" o:ole="">
                  <v:imagedata r:id="rId6492" o:title=""/>
                </v:shape>
                <o:OLEObject Type="Embed" ProgID="Equation.DSMT4" ShapeID="_x0000_i4310" DrawAspect="Content" ObjectID="_1686898510" r:id="rId649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1605" w:dyaOrig="315" w14:anchorId="4040F3FA">
                <v:shape id="_x0000_i4311" type="#_x0000_t75" style="width:80.25pt;height:15.75pt" o:ole="">
                  <v:imagedata r:id="rId6494" o:title=""/>
                </v:shape>
                <o:OLEObject Type="Embed" ProgID="Equation.DSMT4" ShapeID="_x0000_i4311" DrawAspect="Content" ObjectID="_1686898511" r:id="rId649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195" w:dyaOrig="270" w14:anchorId="16DC8588">
                <v:shape id="_x0000_i4312" type="#_x0000_t75" style="width:9.75pt;height:13.5pt" o:ole="">
                  <v:imagedata r:id="rId6496" o:title=""/>
                </v:shape>
                <o:OLEObject Type="Embed" ProgID="Equation.DSMT4" ShapeID="_x0000_i4312" DrawAspect="Content" ObjectID="_1686898512" r:id="rId649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555" w:dyaOrig="285" w14:anchorId="24FB5F5D">
                <v:shape id="_x0000_i4313" type="#_x0000_t75" style="width:27.75pt;height:14.25pt" o:ole="">
                  <v:imagedata r:id="rId6498" o:title=""/>
                </v:shape>
                <o:OLEObject Type="Embed" ProgID="Equation.DSMT4" ShapeID="_x0000_i4313" DrawAspect="Content" ObjectID="_1686898513" r:id="rId649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25" w:dyaOrig="285" w14:anchorId="5A864C06">
                <v:shape id="_x0000_i4314" type="#_x0000_t75" style="width:11.25pt;height:14.25pt" o:ole="">
                  <v:imagedata r:id="rId6500" o:title=""/>
                </v:shape>
                <o:OLEObject Type="Embed" ProgID="Equation.DSMT4" ShapeID="_x0000_i4314" DrawAspect="Content" ObjectID="_1686898514" r:id="rId65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85" w:dyaOrig="285" w14:anchorId="6D1F68D4">
                <v:shape id="_x0000_i4315" type="#_x0000_t75" style="width:14.25pt;height:14.25pt" o:ole="">
                  <v:imagedata r:id="rId6502" o:title=""/>
                </v:shape>
                <o:OLEObject Type="Embed" ProgID="Equation.DSMT4" ShapeID="_x0000_i4315" DrawAspect="Content" ObjectID="_1686898515" r:id="rId65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85" w:dyaOrig="285" w14:anchorId="6905875F">
                <v:shape id="_x0000_i4316" type="#_x0000_t75" style="width:14.25pt;height:14.25pt" o:ole="">
                  <v:imagedata r:id="rId6502" o:title=""/>
                </v:shape>
                <o:OLEObject Type="Embed" ProgID="Equation.DSMT4" ShapeID="_x0000_i4316" DrawAspect="Content" ObjectID="_1686898516" r:id="rId65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C7FF352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1427392E">
                <v:shape id="_x0000_i4317" type="#_x0000_t75" style="width:81.75pt;height:15.75pt" o:ole="">
                  <v:imagedata r:id="rId6505" o:title=""/>
                </v:shape>
                <o:OLEObject Type="Embed" ProgID="Equation.DSMT4" ShapeID="_x0000_i4317" DrawAspect="Content" ObjectID="_1686898517" r:id="rId65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3FC9623E">
                <v:shape id="_x0000_i4318" type="#_x0000_t75" style="width:81.75pt;height:15.75pt" o:ole="">
                  <v:imagedata r:id="rId6507" o:title=""/>
                </v:shape>
                <o:OLEObject Type="Embed" ProgID="Equation.DSMT4" ShapeID="_x0000_i4318" DrawAspect="Content" ObjectID="_1686898518" r:id="rId650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3A65DE3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2BCAB7C5">
                <v:shape id="_x0000_i4319" type="#_x0000_t75" style="width:81.75pt;height:15.75pt" o:ole="">
                  <v:imagedata r:id="rId6509" o:title=""/>
                </v:shape>
                <o:OLEObject Type="Embed" ProgID="Equation.DSMT4" ShapeID="_x0000_i4319" DrawAspect="Content" ObjectID="_1686898519" r:id="rId651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vi-VN" w:eastAsia="vi-VN"/>
              </w:rPr>
              <w:object w:dxaOrig="1635" w:dyaOrig="315" w14:anchorId="1AF8D2D7">
                <v:shape id="_x0000_i4320" type="#_x0000_t75" style="width:81.75pt;height:15.75pt" o:ole="">
                  <v:imagedata r:id="rId6511" o:title=""/>
                </v:shape>
                <o:OLEObject Type="Embed" ProgID="Equation.DSMT4" ShapeID="_x0000_i4320" DrawAspect="Content" ObjectID="_1686898520" r:id="rId6512"/>
              </w:object>
            </w:r>
            <w:r w:rsidRPr="000B1F95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006CCA26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93D0DE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842491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E929E0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color w:val="000000"/>
                <w:szCs w:val="24"/>
                <w:lang w:val="sv-FI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sv-FI"/>
              </w:rPr>
              <w:t>Câu 23: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>Trong mặt phẳng tọa độ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sv-FI"/>
              </w:rPr>
              <w:object w:dxaOrig="465" w:dyaOrig="315" w14:anchorId="56BD4684">
                <v:shape id="_x0000_i4321" type="#_x0000_t75" style="width:23.25pt;height:15.75pt" o:ole="">
                  <v:imagedata r:id="rId6513" o:title=""/>
                </v:shape>
                <o:OLEObject Type="Embed" ProgID="Equation.DSMT4" ShapeID="_x0000_i4321" DrawAspect="Content" ObjectID="_1686898521" r:id="rId651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,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2565" w:dyaOrig="435" w14:anchorId="36470993">
                <v:shape id="_x0000_i4322" type="#_x0000_t75" style="width:128.25pt;height:21.75pt" o:ole="">
                  <v:imagedata r:id="rId6515" o:title=""/>
                </v:shape>
                <o:OLEObject Type="Embed" ProgID="Equation.DSMT4" ShapeID="_x0000_i4322" DrawAspect="Content" ObjectID="_1686898522" r:id="rId651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. Tìm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80" w:dyaOrig="405" w14:anchorId="5E471B27">
                <v:shape id="_x0000_i4323" type="#_x0000_t75" style="width:24pt;height:20.25pt" o:ole="">
                  <v:imagedata r:id="rId6517" o:title=""/>
                </v:shape>
                <o:OLEObject Type="Embed" ProgID="Equation.DSMT4" ShapeID="_x0000_i4323" DrawAspect="Content" ObjectID="_1686898523" r:id="rId651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là 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20" w:dyaOrig="405" w14:anchorId="68E97D55">
                <v:shape id="_x0000_i4324" type="#_x0000_t75" style="width:21pt;height:20.25pt" o:ole="">
                  <v:imagedata r:id="rId6519" o:title=""/>
                </v:shape>
                <o:OLEObject Type="Embed" ProgID="Equation.DSMT4" ShapeID="_x0000_i4324" DrawAspect="Content" ObjectID="_1686898524" r:id="rId652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675" w:dyaOrig="405" w14:anchorId="607A21BC">
                <v:shape id="_x0000_i4325" type="#_x0000_t75" style="width:33.75pt;height:20.25pt" o:ole="">
                  <v:imagedata r:id="rId6521" o:title=""/>
                </v:shape>
                <o:OLEObject Type="Embed" ProgID="Equation.DSMT4" ShapeID="_x0000_i4325" DrawAspect="Content" ObjectID="_1686898525" r:id="rId652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và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sv-FI"/>
              </w:rPr>
              <w:object w:dxaOrig="705" w:dyaOrig="285" w14:anchorId="486D0CCD">
                <v:shape id="_x0000_i4326" type="#_x0000_t75" style="width:35.25pt;height:14.25pt" o:ole="">
                  <v:imagedata r:id="rId6523" o:title=""/>
                </v:shape>
                <o:OLEObject Type="Embed" ProgID="Equation.DSMT4" ShapeID="_x0000_i4326" DrawAspect="Content" ObjectID="_1686898526" r:id="rId652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>.</w:t>
            </w:r>
          </w:p>
          <w:p w14:paraId="1CF8462D" w14:textId="77777777" w:rsidR="00522C6A" w:rsidRPr="000B1F95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1A90F6B5">
                <v:shape id="_x0000_i4327" type="#_x0000_t75" style="width:138.75pt;height:21.75pt" o:ole="">
                  <v:imagedata r:id="rId6525" o:title=""/>
                </v:shape>
                <o:OLEObject Type="Embed" ProgID="Equation.DSMT4" ShapeID="_x0000_i4327" DrawAspect="Content" ObjectID="_1686898527" r:id="rId652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BA8F0FB" w14:textId="77777777" w:rsidR="00522C6A" w:rsidRPr="000B1F95" w:rsidRDefault="00522C6A" w:rsidP="003F0FBB">
            <w:pPr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46553640">
                <v:shape id="_x0000_i4328" type="#_x0000_t75" style="width:138.75pt;height:21.75pt" o:ole="">
                  <v:imagedata r:id="rId6527" o:title=""/>
                </v:shape>
                <o:OLEObject Type="Embed" ProgID="Equation.DSMT4" ShapeID="_x0000_i4328" DrawAspect="Content" ObjectID="_1686898528" r:id="rId652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B31B5B6" w14:textId="77777777" w:rsidR="00522C6A" w:rsidRPr="000B1F95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00" w:dyaOrig="405" w14:anchorId="4E0F0D71">
                <v:shape id="_x0000_i4329" type="#_x0000_t75" style="width:150pt;height:20.25pt" o:ole="">
                  <v:imagedata r:id="rId6529" o:title=""/>
                </v:shape>
                <o:OLEObject Type="Embed" ProgID="Equation.DSMT4" ShapeID="_x0000_i4329" DrawAspect="Content" ObjectID="_1686898529" r:id="rId653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D14C994" w14:textId="77777777" w:rsidR="00522C6A" w:rsidRPr="000B1F95" w:rsidRDefault="00522C6A" w:rsidP="003F0FBB">
            <w:pPr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15" w:dyaOrig="405" w14:anchorId="328379E0">
                <v:shape id="_x0000_i4330" type="#_x0000_t75" style="width:150.75pt;height:20.25pt" o:ole="">
                  <v:imagedata r:id="rId6531" o:title=""/>
                </v:shape>
                <o:OLEObject Type="Embed" ProgID="Equation.DSMT4" ShapeID="_x0000_i4330" DrawAspect="Content" ObjectID="_1686898530" r:id="rId653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186110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48005A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379A93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FC1A19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24: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8E74756">
                <v:shape id="_x0000_i4331" type="#_x0000_t75" style="width:23.25pt;height:15.75pt" o:ole="">
                  <v:imagedata r:id="rId6533" o:title=""/>
                </v:shape>
                <o:OLEObject Type="Embed" ProgID="Equation.DSMT4" ShapeID="_x0000_i4331" DrawAspect="Content" ObjectID="_1686898531" r:id="rId653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BA89A96">
                <v:shape id="_x0000_i4332" type="#_x0000_t75" style="width:27.75pt;height:14.25pt" o:ole="">
                  <v:imagedata r:id="rId6535" o:title=""/>
                </v:shape>
                <o:OLEObject Type="Embed" ProgID="Equation.DSMT4" ShapeID="_x0000_i4332" DrawAspect="Content" ObjectID="_1686898532" r:id="rId653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với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6E3F5F81">
                <v:shape id="_x0000_i4333" type="#_x0000_t75" style="width:45pt;height:20.25pt" o:ole="">
                  <v:imagedata r:id="rId6537" o:title=""/>
                </v:shape>
                <o:OLEObject Type="Embed" ProgID="Equation.DSMT4" ShapeID="_x0000_i4333" DrawAspect="Content" ObjectID="_1686898533" r:id="rId653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03FD11A">
                <v:shape id="_x0000_i4334" type="#_x0000_t75" style="width:36.75pt;height:20.25pt" o:ole="">
                  <v:imagedata r:id="rId6539" o:title=""/>
                </v:shape>
                <o:OLEObject Type="Embed" ProgID="Equation.DSMT4" ShapeID="_x0000_i4334" DrawAspect="Content" ObjectID="_1686898534" r:id="rId654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7B458206">
                <v:shape id="_x0000_i4335" type="#_x0000_t75" style="width:45.75pt;height:20.25pt" o:ole="">
                  <v:imagedata r:id="rId6541" o:title=""/>
                </v:shape>
                <o:OLEObject Type="Embed" ProgID="Equation.DSMT4" ShapeID="_x0000_i4335" DrawAspect="Content" ObjectID="_1686898535" r:id="rId654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349A0722">
                <v:shape id="_x0000_i4336" type="#_x0000_t75" style="width:48.75pt;height:20.25pt" o:ole="">
                  <v:imagedata r:id="rId6543" o:title=""/>
                </v:shape>
                <o:OLEObject Type="Embed" ProgID="Equation.DSMT4" ShapeID="_x0000_i4336" DrawAspect="Content" ObjectID="_1686898536" r:id="rId654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14106D02">
                <v:shape id="_x0000_i4337" type="#_x0000_t75" style="width:51pt;height:20.25pt" o:ole="">
                  <v:imagedata r:id="rId6545" o:title=""/>
                </v:shape>
                <o:OLEObject Type="Embed" ProgID="Equation.DSMT4" ShapeID="_x0000_i4337" DrawAspect="Content" ObjectID="_1686898537" r:id="rId654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5532AE68">
                <v:shape id="_x0000_i4338" type="#_x0000_t75" style="width:51pt;height:20.25pt" o:ole="">
                  <v:imagedata r:id="rId6547" o:title=""/>
                </v:shape>
                <o:OLEObject Type="Embed" ProgID="Equation.DSMT4" ShapeID="_x0000_i4338" DrawAspect="Content" ObjectID="_1686898538" r:id="rId654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lần lượt là ảnh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459ACF7">
                <v:shape id="_x0000_i4339" type="#_x0000_t75" style="width:12pt;height:12.75pt" o:ole="">
                  <v:imagedata r:id="rId6549" o:title=""/>
                </v:shape>
                <o:OLEObject Type="Embed" ProgID="Equation.DSMT4" ShapeID="_x0000_i4339" DrawAspect="Content" ObjectID="_1686898539" r:id="rId655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F4D49C2">
                <v:shape id="_x0000_i4340" type="#_x0000_t75" style="width:12pt;height:12.75pt" o:ole="">
                  <v:imagedata r:id="rId6551" o:title=""/>
                </v:shape>
                <o:OLEObject Type="Embed" ProgID="Equation.DSMT4" ShapeID="_x0000_i4340" DrawAspect="Content" ObjectID="_1686898540" r:id="rId655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31382FF">
                <v:shape id="_x0000_i4341" type="#_x0000_t75" style="width:12pt;height:14.25pt" o:ole="">
                  <v:imagedata r:id="rId6553" o:title=""/>
                </v:shape>
                <o:OLEObject Type="Embed" ProgID="Equation.DSMT4" ShapeID="_x0000_i4341" DrawAspect="Content" ObjectID="_1686898541" r:id="rId655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E956393">
                <v:shape id="_x0000_i4342" type="#_x0000_t75" style="width:12pt;height:14.25pt" o:ole="">
                  <v:imagedata r:id="rId6555" o:title=""/>
                </v:shape>
                <o:OLEObject Type="Embed" ProgID="Equation.DSMT4" ShapeID="_x0000_i4342" DrawAspect="Content" ObjectID="_1686898542" r:id="rId655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20" w:dyaOrig="615" w14:anchorId="4419F0AB">
                <v:shape id="_x0000_i4343" type="#_x0000_t75" style="width:36pt;height:30.75pt" o:ole="">
                  <v:imagedata r:id="rId6557" o:title=""/>
                </v:shape>
                <o:OLEObject Type="Embed" ProgID="Equation.DSMT4" ShapeID="_x0000_i4343" DrawAspect="Content" ObjectID="_1686898543" r:id="rId655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0B1F95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905" w:dyaOrig="360" w14:anchorId="3232AA1C">
                <v:shape id="_x0000_i4344" type="#_x0000_t75" style="width:95.25pt;height:18pt" o:ole="">
                  <v:imagedata r:id="rId6559" o:title=""/>
                </v:shape>
                <o:OLEObject Type="Embed" ProgID="Equation.DSMT4" ShapeID="_x0000_i4344" DrawAspect="Content" ObjectID="_1686898544" r:id="rId6560"/>
              </w:object>
            </w:r>
          </w:p>
          <w:p w14:paraId="3F81D533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85" w14:anchorId="5CB4D3C7">
                <v:shape id="_x0000_i4345" type="#_x0000_t75" style="width:30pt;height:14.25pt" o:ole="">
                  <v:imagedata r:id="rId6561" o:title=""/>
                </v:shape>
                <o:OLEObject Type="Embed" ProgID="Equation.DSMT4" ShapeID="_x0000_i4345" DrawAspect="Content" ObjectID="_1686898545" r:id="rId6562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202D70CE">
                <v:shape id="_x0000_i4346" type="#_x0000_t75" style="width:36pt;height:14.25pt" o:ole="">
                  <v:imagedata r:id="rId6563" o:title=""/>
                </v:shape>
                <o:OLEObject Type="Embed" ProgID="Equation.DSMT4" ShapeID="_x0000_i4346" DrawAspect="Content" ObjectID="_1686898546" r:id="rId656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15" w:dyaOrig="615" w14:anchorId="0A4D5DD0">
                <v:shape id="_x0000_i4347" type="#_x0000_t75" style="width:30.75pt;height:30.75pt" o:ole="">
                  <v:imagedata r:id="rId6565" o:title=""/>
                </v:shape>
                <o:OLEObject Type="Embed" ProgID="Equation.DSMT4" ShapeID="_x0000_i4347" DrawAspect="Content" ObjectID="_1686898547" r:id="rId656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60" w:dyaOrig="615" w14:anchorId="5514B945">
                <v:shape id="_x0000_i4348" type="#_x0000_t75" style="width:18pt;height:30.75pt" o:ole="">
                  <v:imagedata r:id="rId6567" o:title=""/>
                </v:shape>
                <o:OLEObject Type="Embed" ProgID="Equation.DSMT4" ShapeID="_x0000_i4348" DrawAspect="Content" ObjectID="_1686898548" r:id="rId656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2DCCE2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DCDF92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FCF9FC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5CD61A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25:</w: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17147B90">
                <v:shape id="_x0000_i4349" type="#_x0000_t75" style="width:23.25pt;height:15.75pt" o:ole="">
                  <v:imagedata r:id="rId6569" o:title=""/>
                </v:shape>
                <o:OLEObject Type="Embed" ProgID="Equation.DSMT4" ShapeID="_x0000_i4349" DrawAspect="Content" ObjectID="_1686898549" r:id="rId6570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cho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05" w:dyaOrig="315" w14:anchorId="07D50195">
                <v:shape id="_x0000_i4350" type="#_x0000_t75" style="width:20.25pt;height:15.75pt" o:ole="">
                  <v:imagedata r:id="rId6571" o:title=""/>
                </v:shape>
                <o:OLEObject Type="Embed" ProgID="Equation.DSMT4" ShapeID="_x0000_i4350" DrawAspect="Content" ObjectID="_1686898550" r:id="rId6572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có phương trình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2055" w:dyaOrig="360" w14:anchorId="11AA626F">
                <v:shape id="_x0000_i4351" type="#_x0000_t75" style="width:102.75pt;height:18pt" o:ole="">
                  <v:imagedata r:id="rId6573" o:title=""/>
                </v:shape>
                <o:OLEObject Type="Embed" ProgID="Equation.DSMT4" ShapeID="_x0000_i4351" DrawAspect="Content" ObjectID="_1686898551" r:id="rId6574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508F03BB">
                <v:shape id="_x0000_i4352" type="#_x0000_t75" style="width:12pt;height:14.25pt" o:ole="">
                  <v:imagedata r:id="rId6575" o:title=""/>
                </v:shape>
                <o:OLEObject Type="Embed" ProgID="Equation.DSMT4" ShapeID="_x0000_i4352" DrawAspect="Content" ObjectID="_1686898552" r:id="rId6576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tỉ số,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705" w:dyaOrig="285" w14:anchorId="198EFABF">
                <v:shape id="_x0000_i4353" type="#_x0000_t75" style="width:35.25pt;height:14.25pt" o:ole="">
                  <v:imagedata r:id="rId6577" o:title=""/>
                </v:shape>
                <o:OLEObject Type="Embed" ProgID="Equation.DSMT4" ShapeID="_x0000_i4353" DrawAspect="Content" ObjectID="_1686898553" r:id="rId6578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biến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05" w:dyaOrig="315" w14:anchorId="1D3634C0">
                <v:shape id="_x0000_i4354" type="#_x0000_t75" style="width:20.25pt;height:15.75pt" o:ole="">
                  <v:imagedata r:id="rId6579" o:title=""/>
                </v:shape>
                <o:OLEObject Type="Embed" ProgID="Equation.DSMT4" ShapeID="_x0000_i4354" DrawAspect="Content" ObjectID="_1686898554" r:id="rId6580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thành đường tròn:</w:t>
            </w:r>
          </w:p>
          <w:p w14:paraId="1D8E95B7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60" w:dyaOrig="360" w14:anchorId="4392688A">
                <v:shape id="_x0000_i4355" type="#_x0000_t75" style="width:108pt;height:18pt" o:ole="">
                  <v:imagedata r:id="rId6581" o:title=""/>
                </v:shape>
                <o:OLEObject Type="Embed" ProgID="Equation.DSMT4" ShapeID="_x0000_i4355" DrawAspect="Content" ObjectID="_1686898555" r:id="rId6582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20" w:dyaOrig="360" w14:anchorId="62C15836">
                <v:shape id="_x0000_i4356" type="#_x0000_t75" style="width:111pt;height:18pt" o:ole="">
                  <v:imagedata r:id="rId6583" o:title=""/>
                </v:shape>
                <o:OLEObject Type="Embed" ProgID="Equation.DSMT4" ShapeID="_x0000_i4356" DrawAspect="Content" ObjectID="_1686898556" r:id="rId6584"/>
              </w:object>
            </w:r>
          </w:p>
          <w:p w14:paraId="0212411C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05" w:dyaOrig="360" w14:anchorId="2E6206E8">
                <v:shape id="_x0000_i4357" type="#_x0000_t75" style="width:110.25pt;height:18pt" o:ole="">
                  <v:imagedata r:id="rId6585" o:title=""/>
                </v:shape>
                <o:OLEObject Type="Embed" ProgID="Equation.DSMT4" ShapeID="_x0000_i4357" DrawAspect="Content" ObjectID="_1686898557" r:id="rId6586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055" w:dyaOrig="360" w14:anchorId="01AFAC5B">
                <v:shape id="_x0000_i4358" type="#_x0000_t75" style="width:102.75pt;height:18pt" o:ole="">
                  <v:imagedata r:id="rId6587" o:title=""/>
                </v:shape>
                <o:OLEObject Type="Embed" ProgID="Equation.DSMT4" ShapeID="_x0000_i4358" DrawAspect="Content" ObjectID="_1686898558" r:id="rId6588"/>
              </w:object>
            </w:r>
          </w:p>
          <w:p w14:paraId="1158886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764206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87A8CA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3210C0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26: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B73C9C4">
                <v:shape id="_x0000_i4359" type="#_x0000_t75" style="width:23.25pt;height:15.75pt" o:ole="">
                  <v:imagedata r:id="rId6589" o:title=""/>
                </v:shape>
                <o:OLEObject Type="Embed" ProgID="Equation.DSMT4" ShapeID="_x0000_i4359" DrawAspect="Content" ObjectID="_1686898559" r:id="rId65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34105293">
                <v:shape id="_x0000_i4360" type="#_x0000_t75" style="width:11.25pt;height:14.25pt" o:ole="">
                  <v:imagedata r:id="rId6591" o:title=""/>
                </v:shape>
                <o:OLEObject Type="Embed" ProgID="Equation.DSMT4" ShapeID="_x0000_i4360" DrawAspect="Content" ObjectID="_1686898560" r:id="rId65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15" w14:anchorId="713CB13C">
                <v:shape id="_x0000_i4361" type="#_x0000_t75" style="width:71.25pt;height:15.75pt" o:ole="">
                  <v:imagedata r:id="rId6593" o:title=""/>
                </v:shape>
                <o:OLEObject Type="Embed" ProgID="Equation.DSMT4" ShapeID="_x0000_i4361" DrawAspect="Content" ObjectID="_1686898561" r:id="rId659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đường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406830D9">
                <v:shape id="_x0000_i4362" type="#_x0000_t75" style="width:11.25pt;height:14.25pt" o:ole="">
                  <v:imagedata r:id="rId6595" o:title=""/>
                </v:shape>
                <o:OLEObject Type="Embed" ProgID="Equation.DSMT4" ShapeID="_x0000_i4362" DrawAspect="Content" ObjectID="_1686898562" r:id="rId659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826DDF4">
                <v:shape id="_x0000_i4363" type="#_x0000_t75" style="width:12pt;height:14.25pt" o:ole="">
                  <v:imagedata r:id="rId6597" o:title=""/>
                </v:shape>
                <o:OLEObject Type="Embed" ProgID="Equation.DSMT4" ShapeID="_x0000_i4363" DrawAspect="Content" ObjectID="_1686898563" r:id="rId659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61DD3C7">
                <v:shape id="_x0000_i4364" type="#_x0000_t75" style="width:27.75pt;height:14.25pt" o:ole="">
                  <v:imagedata r:id="rId6599" o:title=""/>
                </v:shape>
                <o:OLEObject Type="Embed" ProgID="Equation.DSMT4" ShapeID="_x0000_i4364" DrawAspect="Content" ObjectID="_1686898564" r:id="rId660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là:</w:t>
            </w:r>
          </w:p>
          <w:p w14:paraId="5AB98611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41522FC4">
                <v:shape id="_x0000_i4365" type="#_x0000_t75" style="width:72.75pt;height:15.75pt" o:ole="">
                  <v:imagedata r:id="rId6601" o:title=""/>
                </v:shape>
                <o:OLEObject Type="Embed" ProgID="Equation.DSMT4" ShapeID="_x0000_i4365" DrawAspect="Content" ObjectID="_1686898565" r:id="rId660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08FF4E12">
                <v:shape id="_x0000_i4366" type="#_x0000_t75" style="width:74.25pt;height:15.75pt" o:ole="">
                  <v:imagedata r:id="rId6603" o:title=""/>
                </v:shape>
                <o:OLEObject Type="Embed" ProgID="Equation.DSMT4" ShapeID="_x0000_i4366" DrawAspect="Content" ObjectID="_1686898566" r:id="rId66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A591EB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4562B02D">
                <v:shape id="_x0000_i4367" type="#_x0000_t75" style="width:74.25pt;height:15.75pt" o:ole="">
                  <v:imagedata r:id="rId6605" o:title=""/>
                </v:shape>
                <o:OLEObject Type="Embed" ProgID="Equation.DSMT4" ShapeID="_x0000_i4367" DrawAspect="Content" ObjectID="_1686898567" r:id="rId66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15" w14:anchorId="760D8B8E">
                <v:shape id="_x0000_i4368" type="#_x0000_t75" style="width:72.75pt;height:15.75pt" o:ole="">
                  <v:imagedata r:id="rId6607" o:title=""/>
                </v:shape>
                <o:OLEObject Type="Embed" ProgID="Equation.DSMT4" ShapeID="_x0000_i4368" DrawAspect="Content" ObjectID="_1686898568" r:id="rId660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7FCBCA1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5DD5E61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7B7414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738FBC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27: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35" w:dyaOrig="405" w14:anchorId="00AFC54B">
                <v:shape id="_x0000_i4369" type="#_x0000_t75" style="width:141.75pt;height:20.25pt" o:ole="">
                  <v:imagedata r:id="rId6609" o:title=""/>
                </v:shape>
                <o:OLEObject Type="Embed" ProgID="Equation.DSMT4" ShapeID="_x0000_i4369" DrawAspect="Content" ObjectID="_1686898569" r:id="rId661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23087B7">
                <v:shape id="_x0000_i4370" type="#_x0000_t75" style="width:12pt;height:13.5pt" o:ole="">
                  <v:imagedata r:id="rId6611" o:title=""/>
                </v:shape>
                <o:OLEObject Type="Embed" ProgID="Equation.DSMT4" ShapeID="_x0000_i4370" DrawAspect="Content" ObjectID="_1686898570" r:id="rId661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30" w14:anchorId="4AD35D89">
                <v:shape id="_x0000_i4371" type="#_x0000_t75" style="width:30pt;height:31.5pt" o:ole="">
                  <v:imagedata r:id="rId6613" o:title=""/>
                </v:shape>
                <o:OLEObject Type="Embed" ProgID="Equation.DSMT4" ShapeID="_x0000_i4371" DrawAspect="Content" ObjectID="_1686898571" r:id="rId661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3C5DCC7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55" w:dyaOrig="360" w14:anchorId="29B81EEC">
                <v:shape id="_x0000_i4372" type="#_x0000_t75" style="width:117.75pt;height:18pt" o:ole="">
                  <v:imagedata r:id="rId6615" o:title=""/>
                </v:shape>
                <o:OLEObject Type="Embed" ProgID="Equation.DSMT4" ShapeID="_x0000_i4372" DrawAspect="Content" ObjectID="_1686898572" r:id="rId6616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17870885">
                <v:shape id="_x0000_i4373" type="#_x0000_t75" style="width:120pt;height:31.5pt" o:ole="">
                  <v:imagedata r:id="rId6617" o:title=""/>
                </v:shape>
                <o:OLEObject Type="Embed" ProgID="Equation.DSMT4" ShapeID="_x0000_i4373" DrawAspect="Content" ObjectID="_1686898573" r:id="rId6618"/>
              </w:object>
            </w:r>
            <w:r w:rsidRPr="000B1F95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757A527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40" w:dyaOrig="360" w14:anchorId="325EA66A">
                <v:shape id="_x0000_i4374" type="#_x0000_t75" style="width:117pt;height:18pt" o:ole="">
                  <v:imagedata r:id="rId6619" o:title=""/>
                </v:shape>
                <o:OLEObject Type="Embed" ProgID="Equation.DSMT4" ShapeID="_x0000_i4374" DrawAspect="Content" ObjectID="_1686898574" r:id="rId6620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74231103">
                <v:shape id="_x0000_i4375" type="#_x0000_t75" style="width:120pt;height:31.5pt" o:ole="">
                  <v:imagedata r:id="rId6621" o:title=""/>
                </v:shape>
                <o:OLEObject Type="Embed" ProgID="Equation.DSMT4" ShapeID="_x0000_i4375" DrawAspect="Content" ObjectID="_1686898575" r:id="rId6622"/>
              </w:object>
            </w:r>
            <w:r w:rsidRPr="000B1F95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70BA7984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CD4B883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70BE89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50D3EE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28: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00509E80">
                <v:shape id="_x0000_i4376" type="#_x0000_t75" style="width:24pt;height:15.75pt" o:ole="">
                  <v:imagedata r:id="rId6623" o:title=""/>
                </v:shape>
                <o:OLEObject Type="Embed" ProgID="Equation.DSMT4" ShapeID="_x0000_i4376" DrawAspect="Content" ObjectID="_1686898576" r:id="rId662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2FDD3219">
                <v:shape id="_x0000_i4377" type="#_x0000_t75" style="width:132pt;height:21.75pt" o:ole="">
                  <v:imagedata r:id="rId6625" o:title=""/>
                </v:shape>
                <o:OLEObject Type="Embed" ProgID="Equation.DSMT4" ShapeID="_x0000_i4377" DrawAspect="Content" ObjectID="_1686898577" r:id="rId662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53D7B942">
                <v:shape id="_x0000_i4378" type="#_x0000_t75" style="width:23.25pt;height:20.25pt" o:ole="">
                  <v:imagedata r:id="rId6627" o:title=""/>
                </v:shape>
                <o:OLEObject Type="Embed" ProgID="Equation.DSMT4" ShapeID="_x0000_i4378" DrawAspect="Content" ObjectID="_1686898578" r:id="rId662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15EAE87A">
                <v:shape id="_x0000_i4379" type="#_x0000_t75" style="width:20.25pt;height:20.25pt" o:ole="">
                  <v:imagedata r:id="rId6629" o:title=""/>
                </v:shape>
                <o:OLEObject Type="Embed" ProgID="Equation.DSMT4" ShapeID="_x0000_i4379" DrawAspect="Content" ObjectID="_1686898579" r:id="rId66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05" w14:anchorId="6FE55F71">
                <v:shape id="_x0000_i4380" type="#_x0000_t75" style="width:33pt;height:20.25pt" o:ole="">
                  <v:imagedata r:id="rId6631" o:title=""/>
                </v:shape>
                <o:OLEObject Type="Embed" ProgID="Equation.DSMT4" ShapeID="_x0000_i4380" DrawAspect="Content" ObjectID="_1686898580" r:id="rId663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4D8B6B0F">
                <v:shape id="_x0000_i4381" type="#_x0000_t75" style="width:30pt;height:13.5pt" o:ole="">
                  <v:imagedata r:id="rId6633" o:title=""/>
                </v:shape>
                <o:OLEObject Type="Embed" ProgID="Equation.DSMT4" ShapeID="_x0000_i4381" DrawAspect="Content" ObjectID="_1686898581" r:id="rId663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3DF2AB4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789705C6">
                <v:shape id="_x0000_i4382" type="#_x0000_t75" style="width:117pt;height:21.75pt" o:ole="">
                  <v:imagedata r:id="rId6635" o:title=""/>
                </v:shape>
                <o:OLEObject Type="Embed" ProgID="Equation.DSMT4" ShapeID="_x0000_i4382" DrawAspect="Content" ObjectID="_1686898582" r:id="rId6636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54C56946">
                <v:shape id="_x0000_i4383" type="#_x0000_t75" style="width:117pt;height:21.75pt" o:ole="">
                  <v:imagedata r:id="rId6637" o:title=""/>
                </v:shape>
                <o:OLEObject Type="Embed" ProgID="Equation.DSMT4" ShapeID="_x0000_i4383" DrawAspect="Content" ObjectID="_1686898583" r:id="rId6638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375FBA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34649572">
                <v:shape id="_x0000_i4384" type="#_x0000_t75" style="width:111pt;height:21.75pt" o:ole="">
                  <v:imagedata r:id="rId6639" o:title=""/>
                </v:shape>
                <o:OLEObject Type="Embed" ProgID="Equation.DSMT4" ShapeID="_x0000_i4384" DrawAspect="Content" ObjectID="_1686898584" r:id="rId6640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11C6094A">
                <v:shape id="_x0000_i4385" type="#_x0000_t75" style="width:111pt;height:21.75pt" o:ole="">
                  <v:imagedata r:id="rId6641" o:title=""/>
                </v:shape>
                <o:OLEObject Type="Embed" ProgID="Equation.DSMT4" ShapeID="_x0000_i4385" DrawAspect="Content" ObjectID="_1686898585" r:id="rId6642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20451635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11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71BA7C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3D5D4A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E7800A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29: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645" w:dyaOrig="390" w14:anchorId="755F0B4F">
                <v:shape id="_x0000_i4386" type="#_x0000_t75" style="width:32.25pt;height:19.5pt" o:ole="">
                  <v:imagedata r:id="rId6643" o:title=""/>
                </v:shape>
                <o:OLEObject Type="Embed" ProgID="Equation.DSMT4" ShapeID="_x0000_i4386" DrawAspect="Content" ObjectID="_1686898586" r:id="rId6644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.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5A41D513">
                <v:shape id="_x0000_i4387" type="#_x0000_t75" style="width:19.5pt;height:19.5pt" o:ole="">
                  <v:imagedata r:id="rId6645" o:title=""/>
                </v:shape>
                <o:OLEObject Type="Embed" ProgID="Equation.DSMT4" ShapeID="_x0000_i4387" DrawAspect="Content" ObjectID="_1686898587" r:id="rId6646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2085" w:dyaOrig="435" w14:anchorId="2A983204">
                <v:shape id="_x0000_i4388" type="#_x0000_t75" style="width:104.25pt;height:21.75pt" o:ole="">
                  <v:imagedata r:id="rId6647" o:title=""/>
                </v:shape>
                <o:OLEObject Type="Embed" ProgID="Equation.DSMT4" ShapeID="_x0000_i4388" DrawAspect="Content" ObjectID="_1686898588" r:id="rId6648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240" w:dyaOrig="285" w14:anchorId="2BC37D73">
                <v:shape id="_x0000_i4389" type="#_x0000_t75" style="width:12pt;height:14.25pt" o:ole="">
                  <v:imagedata r:id="rId6649" o:title=""/>
                </v:shape>
                <o:OLEObject Type="Embed" ProgID="Equation.DSMT4" ShapeID="_x0000_i4389" DrawAspect="Content" ObjectID="_1686898589" r:id="rId6650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690" w:dyaOrig="285" w14:anchorId="05B06EE3">
                <v:shape id="_x0000_i4390" type="#_x0000_t75" style="width:34.5pt;height:14.25pt" o:ole="">
                  <v:imagedata r:id="rId6651" o:title=""/>
                </v:shape>
                <o:OLEObject Type="Embed" ProgID="Equation.DSMT4" ShapeID="_x0000_i4390" DrawAspect="Content" ObjectID="_1686898590" r:id="rId6652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5C9AA03A">
                <v:shape id="_x0000_i4391" type="#_x0000_t75" style="width:19.5pt;height:19.5pt" o:ole="">
                  <v:imagedata r:id="rId6653" o:title=""/>
                </v:shape>
                <o:OLEObject Type="Embed" ProgID="Equation.DSMT4" ShapeID="_x0000_i4391" DrawAspect="Content" ObjectID="_1686898591" r:id="rId6654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đường tròn nào?</w:t>
            </w:r>
          </w:p>
          <w:p w14:paraId="0227D189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65" w14:anchorId="3301BFE4">
                <v:shape id="_x0000_i4392" type="#_x0000_t75" style="width:114pt;height:23.25pt" o:ole="">
                  <v:imagedata r:id="rId6655" o:title=""/>
                </v:shape>
                <o:OLEObject Type="Embed" ProgID="Equation.DSMT4" ShapeID="_x0000_i4392" DrawAspect="Content" ObjectID="_1686898592" r:id="rId6656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90" w:dyaOrig="465" w14:anchorId="652B5A1A">
                <v:shape id="_x0000_i4393" type="#_x0000_t75" style="width:109.5pt;height:23.25pt" o:ole="">
                  <v:imagedata r:id="rId6657" o:title=""/>
                </v:shape>
                <o:OLEObject Type="Embed" ProgID="Equation.DSMT4" ShapeID="_x0000_i4393" DrawAspect="Content" ObjectID="_1686898593" r:id="rId6658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C9E165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4B2C9433">
                <v:shape id="_x0000_i4394" type="#_x0000_t75" style="width:112.5pt;height:23.25pt" o:ole="">
                  <v:imagedata r:id="rId6659" o:title=""/>
                </v:shape>
                <o:OLEObject Type="Embed" ProgID="Equation.DSMT4" ShapeID="_x0000_i4394" DrawAspect="Content" ObjectID="_1686898594" r:id="rId6660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083E52EE">
                <v:shape id="_x0000_i4395" type="#_x0000_t75" style="width:112.5pt;height:23.25pt" o:ole="">
                  <v:imagedata r:id="rId6661" o:title=""/>
                </v:shape>
                <o:OLEObject Type="Embed" ProgID="Equation.DSMT4" ShapeID="_x0000_i4395" DrawAspect="Content" ObjectID="_1686898595" r:id="rId6662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67CBC97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FCE47A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3B804C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4C6E5F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30: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5A00253D">
                <v:shape id="_x0000_i4396" type="#_x0000_t75" style="width:48pt;height:20.25pt" o:ole="">
                  <v:imagedata r:id="rId6663" o:title=""/>
                </v:shape>
                <o:OLEObject Type="Embed" ProgID="Equation.DSMT4" ShapeID="_x0000_i4396" DrawAspect="Content" ObjectID="_1686898596" r:id="rId666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Tìm tọa độ điểm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2A17884">
                <v:shape id="_x0000_i4397" type="#_x0000_t75" style="width:14.25pt;height:14.25pt" o:ole="">
                  <v:imagedata r:id="rId6665" o:title=""/>
                </v:shape>
                <o:OLEObject Type="Embed" ProgID="Equation.DSMT4" ShapeID="_x0000_i4397" DrawAspect="Content" ObjectID="_1686898597" r:id="rId666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sao cho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17993440">
                <v:shape id="_x0000_i4398" type="#_x0000_t75" style="width:15.75pt;height:12.75pt" o:ole="">
                  <v:imagedata r:id="rId6667" o:title=""/>
                </v:shape>
                <o:OLEObject Type="Embed" ProgID="Equation.DSMT4" ShapeID="_x0000_i4398" DrawAspect="Content" ObjectID="_1686898598" r:id="rId666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6B763BFC">
                <v:shape id="_x0000_i4399" type="#_x0000_t75" style="width:14.25pt;height:14.25pt" o:ole="">
                  <v:imagedata r:id="rId6669" o:title=""/>
                </v:shape>
                <o:OLEObject Type="Embed" ProgID="Equation.DSMT4" ShapeID="_x0000_i4399" DrawAspect="Content" ObjectID="_1686898599" r:id="rId667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1E8305A">
                <v:shape id="_x0000_i4400" type="#_x0000_t75" style="width:12pt;height:14.25pt" o:ole="">
                  <v:imagedata r:id="rId6671" o:title=""/>
                </v:shape>
                <o:OLEObject Type="Embed" ProgID="Equation.DSMT4" ShapeID="_x0000_i4400" DrawAspect="Content" ObjectID="_1686898600" r:id="rId667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393C5A3">
                <v:shape id="_x0000_i4401" type="#_x0000_t75" style="width:27.75pt;height:14.25pt" o:ole="">
                  <v:imagedata r:id="rId6673" o:title=""/>
                </v:shape>
                <o:OLEObject Type="Embed" ProgID="Equation.DSMT4" ShapeID="_x0000_i4401" DrawAspect="Content" ObjectID="_1686898601" r:id="rId667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28333304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975" w:dyaOrig="675" w14:anchorId="4711C8FE">
                <v:shape id="_x0000_i4402" type="#_x0000_t75" style="width:48.75pt;height:33.75pt" o:ole="">
                  <v:imagedata r:id="rId6675" o:title=""/>
                </v:shape>
                <o:OLEObject Type="Embed" ProgID="Equation.DSMT4" ShapeID="_x0000_i4402" DrawAspect="Content" ObjectID="_1686898602" r:id="rId6676"/>
              </w:object>
            </w:r>
            <w:r w:rsidRPr="000B1F95">
              <w:rPr>
                <w:rFonts w:ascii="Chu Van An" w:hAnsi="Chu Van An" w:cs="Chu Van An"/>
                <w:b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10589CC1">
                <v:shape id="_x0000_i4403" type="#_x0000_t75" style="width:57pt;height:33.75pt" o:ole="">
                  <v:imagedata r:id="rId6677" o:title=""/>
                </v:shape>
                <o:OLEObject Type="Embed" ProgID="Equation.DSMT4" ShapeID="_x0000_i4403" DrawAspect="Content" ObjectID="_1686898603" r:id="rId667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F38E7B6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05" w:dyaOrig="675" w14:anchorId="328261D8">
                <v:shape id="_x0000_i4404" type="#_x0000_t75" style="width:65.25pt;height:33.75pt" o:ole="">
                  <v:imagedata r:id="rId6679" o:title=""/>
                </v:shape>
                <o:OLEObject Type="Embed" ProgID="Equation.DSMT4" ShapeID="_x0000_i4404" DrawAspect="Content" ObjectID="_1686898604" r:id="rId668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4EF06B1E">
                <v:shape id="_x0000_i4405" type="#_x0000_t75" style="width:57pt;height:33.75pt" o:ole="">
                  <v:imagedata r:id="rId6681" o:title=""/>
                </v:shape>
                <o:OLEObject Type="Embed" ProgID="Equation.DSMT4" ShapeID="_x0000_i4405" DrawAspect="Content" ObjectID="_1686898605" r:id="rId6682"/>
              </w:object>
            </w:r>
            <w:r w:rsidRPr="000B1F95">
              <w:rPr>
                <w:rFonts w:ascii="Chu Van An" w:hAnsi="Chu Van An" w:cs="Chu Van An"/>
                <w:color w:val="0000FF"/>
                <w:szCs w:val="24"/>
                <w:lang w:val="fr-FR"/>
              </w:rPr>
              <w:t>.</w:t>
            </w:r>
          </w:p>
          <w:p w14:paraId="551E00F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18DBDF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117FD6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9C2F6B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31:</w: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30" w14:anchorId="784A3AF5">
                <v:shape id="_x0000_i4406" type="#_x0000_t75" style="width:23.25pt;height:16.5pt" o:ole="">
                  <v:imagedata r:id="rId6416" o:title=""/>
                </v:shape>
                <o:OLEObject Type="Embed" ProgID="Equation.DSMT4" ShapeID="_x0000_i4406" DrawAspect="Content" ObjectID="_1686898606" r:id="rId6683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,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550" w:dyaOrig="435" w14:anchorId="52C4B9C5">
                <v:shape id="_x0000_i4407" type="#_x0000_t75" style="width:127.5pt;height:21.75pt" o:ole="">
                  <v:imagedata r:id="rId6418" o:title=""/>
                </v:shape>
                <o:OLEObject Type="Embed" ProgID="Equation.DSMT4" ShapeID="_x0000_i4407" DrawAspect="Content" ObjectID="_1686898607" r:id="rId6684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. Tìm 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390" w14:anchorId="6017A2A4">
                <v:shape id="_x0000_i4408" type="#_x0000_t75" style="width:21pt;height:19.5pt" o:ole="">
                  <v:imagedata r:id="rId6420" o:title=""/>
                </v:shape>
                <o:OLEObject Type="Embed" ProgID="Equation.DSMT4" ShapeID="_x0000_i4408" DrawAspect="Content" ObjectID="_1686898608" r:id="rId6685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55" w:dyaOrig="285" w14:anchorId="05C752E3">
                <v:shape id="_x0000_i4409" type="#_x0000_t75" style="width:12.75pt;height:14.25pt" o:ole="">
                  <v:imagedata r:id="rId6422" o:title=""/>
                </v:shape>
                <o:OLEObject Type="Embed" ProgID="Equation.DSMT4" ShapeID="_x0000_i4409" DrawAspect="Content" ObjectID="_1686898609" r:id="rId6686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30" w:dyaOrig="255" w14:anchorId="4AC371C1">
                <v:shape id="_x0000_i4410" type="#_x0000_t75" style="width:16.5pt;height:12.75pt" o:ole="">
                  <v:imagedata r:id="rId6424" o:title=""/>
                </v:shape>
                <o:OLEObject Type="Embed" ProgID="Equation.DSMT4" ShapeID="_x0000_i4410" DrawAspect="Content" ObjectID="_1686898610" r:id="rId6687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>.</w:t>
            </w:r>
          </w:p>
          <w:p w14:paraId="13D3EFA5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46EFE828">
                <v:shape id="_x0000_i4411" type="#_x0000_t75" style="width:112.5pt;height:21.75pt" o:ole="">
                  <v:imagedata r:id="rId6428" o:title=""/>
                </v:shape>
                <o:OLEObject Type="Embed" ProgID="Equation.DSMT4" ShapeID="_x0000_i4411" DrawAspect="Content" ObjectID="_1686898611" r:id="rId668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7CAA27B6">
                <v:shape id="_x0000_i4412" type="#_x0000_t75" style="width:112.5pt;height:21.75pt" o:ole="">
                  <v:imagedata r:id="rId6426" o:title=""/>
                </v:shape>
                <o:OLEObject Type="Embed" ProgID="Equation.DSMT4" ShapeID="_x0000_i4412" DrawAspect="Content" ObjectID="_1686898612" r:id="rId668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49D4344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26C26183">
                <v:shape id="_x0000_i4413" type="#_x0000_t75" style="width:107.25pt;height:21.75pt" o:ole="">
                  <v:imagedata r:id="rId6690" o:title=""/>
                </v:shape>
                <o:OLEObject Type="Embed" ProgID="Equation.DSMT4" ShapeID="_x0000_i4413" DrawAspect="Content" ObjectID="_1686898613" r:id="rId669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0A23A3C1">
                <v:shape id="_x0000_i4414" type="#_x0000_t75" style="width:107.25pt;height:21.75pt" o:ole="">
                  <v:imagedata r:id="rId6692" o:title=""/>
                </v:shape>
                <o:OLEObject Type="Embed" ProgID="Equation.DSMT4" ShapeID="_x0000_i4414" DrawAspect="Content" ObjectID="_1686898614" r:id="rId669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602A55A0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23D7BB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79FAB1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60EB14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lastRenderedPageBreak/>
              <w:t>Câu 32:</w: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144DC954">
                <v:shape id="_x0000_i4415" type="#_x0000_t75" style="width:23.25pt;height:15.75pt" o:ole="">
                  <v:imagedata r:id="rId6694" o:title=""/>
                </v:shape>
                <o:OLEObject Type="Embed" ProgID="Equation.DSMT4" ShapeID="_x0000_i4415" DrawAspect="Content" ObjectID="_1686898615" r:id="rId6695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, cho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840" w:dyaOrig="405" w14:anchorId="0731676C">
                <v:shape id="_x0000_i4416" type="#_x0000_t75" style="width:42pt;height:20.25pt" o:ole="">
                  <v:imagedata r:id="rId6696" o:title=""/>
                </v:shape>
                <o:OLEObject Type="Embed" ProgID="Equation.DSMT4" ShapeID="_x0000_i4416" DrawAspect="Content" ObjectID="_1686898616" r:id="rId6697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. Gọi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0D594DCA">
                <v:shape id="_x0000_i4417" type="#_x0000_t75" style="width:21pt;height:20.25pt" o:ole="">
                  <v:imagedata r:id="rId6698" o:title=""/>
                </v:shape>
                <o:OLEObject Type="Embed" ProgID="Equation.DSMT4" ShapeID="_x0000_i4417" DrawAspect="Content" ObjectID="_1686898617" r:id="rId6699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là đồ thị hàm số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1005" w:dyaOrig="315" w14:anchorId="3609F0A9">
                <v:shape id="_x0000_i4418" type="#_x0000_t75" style="width:50.25pt;height:15.75pt" o:ole="">
                  <v:imagedata r:id="rId6700" o:title=""/>
                </v:shape>
                <o:OLEObject Type="Embed" ProgID="Equation.DSMT4" ShapeID="_x0000_i4418" DrawAspect="Content" ObjectID="_1686898618" r:id="rId6701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. Phép vị tự tâm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840" w:dyaOrig="405" w14:anchorId="366258AA">
                <v:shape id="_x0000_i4419" type="#_x0000_t75" style="width:42pt;height:20.25pt" o:ole="">
                  <v:imagedata r:id="rId6702" o:title=""/>
                </v:shape>
                <o:OLEObject Type="Embed" ProgID="Equation.DSMT4" ShapeID="_x0000_i4419" DrawAspect="Content" ObjectID="_1686898619" r:id="rId6703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24"/>
                <w:szCs w:val="24"/>
                <w:lang w:val="vi-VN" w:eastAsia="vi-VN"/>
              </w:rPr>
              <w:object w:dxaOrig="765" w:dyaOrig="615" w14:anchorId="75F0405B">
                <v:shape id="_x0000_i4420" type="#_x0000_t75" style="width:38.25pt;height:30.75pt" o:ole="">
                  <v:imagedata r:id="rId6704" o:title=""/>
                </v:shape>
                <o:OLEObject Type="Embed" ProgID="Equation.DSMT4" ShapeID="_x0000_i4420" DrawAspect="Content" ObjectID="_1686898620" r:id="rId6705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biến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1CE1D1A8">
                <v:shape id="_x0000_i4421" type="#_x0000_t75" style="width:21pt;height:20.25pt" o:ole="">
                  <v:imagedata r:id="rId6706" o:title=""/>
                </v:shape>
                <o:OLEObject Type="Embed" ProgID="Equation.DSMT4" ShapeID="_x0000_i4421" DrawAspect="Content" ObjectID="_1686898621" r:id="rId6707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thành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80" w:dyaOrig="405" w14:anchorId="1E34D168">
                <v:shape id="_x0000_i4422" type="#_x0000_t75" style="width:24pt;height:20.25pt" o:ole="">
                  <v:imagedata r:id="rId6708" o:title=""/>
                </v:shape>
                <o:OLEObject Type="Embed" ProgID="Equation.DSMT4" ShapeID="_x0000_i4422" DrawAspect="Content" ObjectID="_1686898622" r:id="rId6709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. Viết phương trình đường cong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80" w:dyaOrig="405" w14:anchorId="6B523F2C">
                <v:shape id="_x0000_i4423" type="#_x0000_t75" style="width:24pt;height:20.25pt" o:ole="">
                  <v:imagedata r:id="rId6710" o:title=""/>
                </v:shape>
                <o:OLEObject Type="Embed" ProgID="Equation.DSMT4" ShapeID="_x0000_i4423" DrawAspect="Content" ObjectID="_1686898623" r:id="rId6711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11271A83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4D4E6442">
                <v:shape id="_x0000_i4424" type="#_x0000_t75" style="width:108.75pt;height:30.75pt" o:ole="">
                  <v:imagedata r:id="rId6712" o:title=""/>
                </v:shape>
                <o:OLEObject Type="Embed" ProgID="Equation.DSMT4" ShapeID="_x0000_i4424" DrawAspect="Content" ObjectID="_1686898624" r:id="rId6713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536919C2">
                <v:shape id="_x0000_i4425" type="#_x0000_t75" style="width:108.75pt;height:30.75pt" o:ole="">
                  <v:imagedata r:id="rId6714" o:title=""/>
                </v:shape>
                <o:OLEObject Type="Embed" ProgID="Equation.DSMT4" ShapeID="_x0000_i4425" DrawAspect="Content" ObjectID="_1686898625" r:id="rId6715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2430C891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020E02E5">
                <v:shape id="_x0000_i4426" type="#_x0000_t75" style="width:117pt;height:30.75pt" o:ole="">
                  <v:imagedata r:id="rId6716" o:title=""/>
                </v:shape>
                <o:OLEObject Type="Embed" ProgID="Equation.DSMT4" ShapeID="_x0000_i4426" DrawAspect="Content" ObjectID="_1686898626" r:id="rId6717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6E91AF61">
                <v:shape id="_x0000_i4427" type="#_x0000_t75" style="width:117pt;height:30.75pt" o:ole="">
                  <v:imagedata r:id="rId6718" o:title=""/>
                </v:shape>
                <o:OLEObject Type="Embed" ProgID="Equation.DSMT4" ShapeID="_x0000_i4427" DrawAspect="Content" ObjectID="_1686898627" r:id="rId6719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7E8B264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47AC09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C3F850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725DD4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</w:pPr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>Câu 33: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602122D">
                <v:shape id="_x0000_i4428" type="#_x0000_t75" style="width:27.75pt;height:14.25pt" o:ole="">
                  <v:imagedata r:id="rId6720" o:title=""/>
                </v:shape>
                <o:OLEObject Type="Embed" ProgID="Equation.DSMT4" ShapeID="_x0000_i4428" DrawAspect="Content" ObjectID="_1686898628" r:id="rId6721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có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78803584">
                <v:shape id="_x0000_i4429" type="#_x0000_t75" style="width:36.75pt;height:20.25pt" o:ole="">
                  <v:imagedata r:id="rId6722" o:title=""/>
                </v:shape>
                <o:OLEObject Type="Embed" ProgID="Equation.DSMT4" ShapeID="_x0000_i4429" DrawAspect="Content" ObjectID="_1686898629" r:id="rId6723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6991FBBE">
                <v:shape id="_x0000_i4430" type="#_x0000_t75" style="width:38.25pt;height:20.25pt" o:ole="">
                  <v:imagedata r:id="rId6724" o:title=""/>
                </v:shape>
                <o:OLEObject Type="Embed" ProgID="Equation.DSMT4" ShapeID="_x0000_i4430" DrawAspect="Content" ObjectID="_1686898630" r:id="rId6725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20738C5B">
                <v:shape id="_x0000_i4431" type="#_x0000_t75" style="width:48pt;height:20.25pt" o:ole="">
                  <v:imagedata r:id="rId6726" o:title=""/>
                </v:shape>
                <o:OLEObject Type="Embed" ProgID="Equation.DSMT4" ShapeID="_x0000_i4431" DrawAspect="Content" ObjectID="_1686898631" r:id="rId6727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0BDC3ADB">
                <v:shape id="_x0000_i4432" type="#_x0000_t75" style="width:14.25pt;height:12.75pt" o:ole="">
                  <v:imagedata r:id="rId6728" o:title=""/>
                </v:shape>
                <o:OLEObject Type="Embed" ProgID="Equation.DSMT4" ShapeID="_x0000_i4432" DrawAspect="Content" ObjectID="_1686898632" r:id="rId6729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1ACA9517">
                <v:shape id="_x0000_i4433" type="#_x0000_t75" style="width:14.25pt;height:12.75pt" o:ole="">
                  <v:imagedata r:id="rId6730" o:title=""/>
                </v:shape>
                <o:OLEObject Type="Embed" ProgID="Equation.DSMT4" ShapeID="_x0000_i4433" DrawAspect="Content" ObjectID="_1686898633" r:id="rId6731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68C6494D">
                <v:shape id="_x0000_i4434" type="#_x0000_t75" style="width:15pt;height:14.25pt" o:ole="">
                  <v:imagedata r:id="rId6732" o:title=""/>
                </v:shape>
                <o:OLEObject Type="Embed" ProgID="Equation.DSMT4" ShapeID="_x0000_i4434" DrawAspect="Content" ObjectID="_1686898634" r:id="rId6733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 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lần lượt là ảnh của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9F706C9">
                <v:shape id="_x0000_i4435" type="#_x0000_t75" style="width:12pt;height:12.75pt" o:ole="">
                  <v:imagedata r:id="rId6734" o:title=""/>
                </v:shape>
                <o:OLEObject Type="Embed" ProgID="Equation.DSMT4" ShapeID="_x0000_i4435" DrawAspect="Content" ObjectID="_1686898635" r:id="rId6735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4CC1181">
                <v:shape id="_x0000_i4436" type="#_x0000_t75" style="width:12pt;height:12.75pt" o:ole="">
                  <v:imagedata r:id="rId6736" o:title=""/>
                </v:shape>
                <o:OLEObject Type="Embed" ProgID="Equation.DSMT4" ShapeID="_x0000_i4436" DrawAspect="Content" ObjectID="_1686898636" r:id="rId6737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,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3C85C74">
                <v:shape id="_x0000_i4437" type="#_x0000_t75" style="width:12pt;height:14.25pt" o:ole="">
                  <v:imagedata r:id="rId6738" o:title=""/>
                </v:shape>
                <o:OLEObject Type="Embed" ProgID="Equation.DSMT4" ShapeID="_x0000_i4437" DrawAspect="Content" ObjectID="_1686898637" r:id="rId6739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088F98C6">
                <v:shape id="_x0000_i4438" type="#_x0000_t75" style="width:33.75pt;height:20.25pt" o:ole="">
                  <v:imagedata r:id="rId6740" o:title=""/>
                </v:shape>
                <o:OLEObject Type="Embed" ProgID="Equation.DSMT4" ShapeID="_x0000_i4438" DrawAspect="Content" ObjectID="_1686898638" r:id="rId6741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07E4941D">
                <v:shape id="_x0000_i4439" type="#_x0000_t75" style="width:33.75pt;height:14.25pt" o:ole="">
                  <v:imagedata r:id="rId6742" o:title=""/>
                </v:shape>
                <o:OLEObject Type="Embed" ProgID="Equation.DSMT4" ShapeID="_x0000_i4439" DrawAspect="Content" ObjectID="_1686898639" r:id="rId6743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6712C824">
                <v:shape id="_x0000_i4440" type="#_x0000_t75" style="width:36pt;height:14.25pt" o:ole="">
                  <v:imagedata r:id="rId6744" o:title=""/>
                </v:shape>
                <o:OLEObject Type="Embed" ProgID="Equation.DSMT4" ShapeID="_x0000_i4440" DrawAspect="Content" ObjectID="_1686898640" r:id="rId6745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bằng</w:t>
            </w:r>
          </w:p>
          <w:p w14:paraId="65865FC3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56950257">
                <v:shape id="_x0000_i4441" type="#_x0000_t75" style="width:29.25pt;height:18pt" o:ole="">
                  <v:imagedata r:id="rId6746" o:title=""/>
                </v:shape>
                <o:OLEObject Type="Embed" ProgID="Equation.DSMT4" ShapeID="_x0000_i4441" DrawAspect="Content" ObjectID="_1686898641" r:id="rId6747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2D87A7B6">
                <v:shape id="_x0000_i4442" type="#_x0000_t75" style="width:29.25pt;height:18pt" o:ole="">
                  <v:imagedata r:id="rId6748" o:title=""/>
                </v:shape>
                <o:OLEObject Type="Embed" ProgID="Equation.DSMT4" ShapeID="_x0000_i4442" DrawAspect="Content" ObjectID="_1686898642" r:id="rId6749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4839BE5E">
                <v:shape id="_x0000_i4443" type="#_x0000_t75" style="width:24pt;height:18pt" o:ole="">
                  <v:imagedata r:id="rId6750" o:title=""/>
                </v:shape>
                <o:OLEObject Type="Embed" ProgID="Equation.DSMT4" ShapeID="_x0000_i4443" DrawAspect="Content" ObjectID="_1686898643" r:id="rId6751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6A490066">
                <v:shape id="_x0000_i4444" type="#_x0000_t75" style="width:24pt;height:18pt" o:ole="">
                  <v:imagedata r:id="rId6752" o:title=""/>
                </v:shape>
                <o:OLEObject Type="Embed" ProgID="Equation.DSMT4" ShapeID="_x0000_i4444" DrawAspect="Content" ObjectID="_1686898644" r:id="rId6753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</w:p>
          <w:p w14:paraId="6F149C32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B91AA3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66C8F6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E03983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34: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0DA14A9C">
                <v:shape id="_x0000_i4445" type="#_x0000_t75" style="width:23.25pt;height:16.5pt" o:ole="">
                  <v:imagedata r:id="rId6754" o:title=""/>
                </v:shape>
                <o:OLEObject Type="Embed" ProgID="Equation.DSMT4" ShapeID="_x0000_i4445" DrawAspect="Content" ObjectID="_1686898645" r:id="rId675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15" w:dyaOrig="405" w14:anchorId="7FB7F851">
                <v:shape id="_x0000_i4446" type="#_x0000_t75" style="width:90.75pt;height:20.25pt" o:ole="">
                  <v:imagedata r:id="rId6756" o:title=""/>
                </v:shape>
                <o:OLEObject Type="Embed" ProgID="Equation.DSMT4" ShapeID="_x0000_i4446" DrawAspect="Content" ObjectID="_1686898646" r:id="rId675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 Ảnh của đường thẳng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4FBE3DBA">
                <v:shape id="_x0000_i4447" type="#_x0000_t75" style="width:20.25pt;height:20.25pt" o:ole="">
                  <v:imagedata r:id="rId6758" o:title=""/>
                </v:shape>
                <o:OLEObject Type="Embed" ProgID="Equation.DSMT4" ShapeID="_x0000_i4447" DrawAspect="Content" ObjectID="_1686898647" r:id="rId675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5052DD9D">
                <v:shape id="_x0000_i4448" type="#_x0000_t75" style="width:33.75pt;height:20.25pt" o:ole="">
                  <v:imagedata r:id="rId6760" o:title=""/>
                </v:shape>
                <o:OLEObject Type="Embed" ProgID="Equation.DSMT4" ShapeID="_x0000_i4448" DrawAspect="Content" ObjectID="_1686898648" r:id="rId676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60CB019">
                <v:shape id="_x0000_i4449" type="#_x0000_t75" style="width:27.75pt;height:14.25pt" o:ole="">
                  <v:imagedata r:id="rId6762" o:title=""/>
                </v:shape>
                <o:OLEObject Type="Embed" ProgID="Equation.DSMT4" ShapeID="_x0000_i4449" DrawAspect="Content" ObjectID="_1686898649" r:id="rId676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có phương trình là:</w:t>
            </w:r>
          </w:p>
          <w:p w14:paraId="240B1EBF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7FCC5D4F">
                <v:shape id="_x0000_i4450" type="#_x0000_t75" style="width:66pt;height:16.5pt" o:ole="">
                  <v:imagedata r:id="rId6764" o:title=""/>
                </v:shape>
                <o:OLEObject Type="Embed" ProgID="Equation.DSMT4" ShapeID="_x0000_i4450" DrawAspect="Content" ObjectID="_1686898650" r:id="rId6765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5E24A2AC">
                <v:shape id="_x0000_i4451" type="#_x0000_t75" style="width:66pt;height:16.5pt" o:ole="">
                  <v:imagedata r:id="rId6766" o:title=""/>
                </v:shape>
                <o:OLEObject Type="Embed" ProgID="Equation.DSMT4" ShapeID="_x0000_i4451" DrawAspect="Content" ObjectID="_1686898651" r:id="rId6767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59A75C27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035" w:dyaOrig="330" w14:anchorId="3E818DCE">
                <v:shape id="_x0000_i4452" type="#_x0000_t75" style="width:51.75pt;height:16.5pt" o:ole="">
                  <v:imagedata r:id="rId6768" o:title=""/>
                </v:shape>
                <o:OLEObject Type="Embed" ProgID="Equation.DSMT4" ShapeID="_x0000_i4452" DrawAspect="Content" ObjectID="_1686898652" r:id="rId6769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0B29F234">
                <v:shape id="_x0000_i4453" type="#_x0000_t75" style="width:66pt;height:16.5pt" o:ole="">
                  <v:imagedata r:id="rId6770" o:title=""/>
                </v:shape>
                <o:OLEObject Type="Embed" ProgID="Equation.DSMT4" ShapeID="_x0000_i4453" DrawAspect="Content" ObjectID="_1686898653" r:id="rId6771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04872B0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8B2DE5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2EFCA3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C6E4ED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35: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20" w:dyaOrig="405" w14:anchorId="633D6A9D">
                <v:shape id="_x0000_i4454" type="#_x0000_t75" style="width:126pt;height:20.25pt" o:ole="">
                  <v:imagedata r:id="rId6772" o:title=""/>
                </v:shape>
                <o:OLEObject Type="Embed" ProgID="Equation.DSMT4" ShapeID="_x0000_i4454" DrawAspect="Content" ObjectID="_1686898654" r:id="rId677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462FEBF1">
                <v:shape id="_x0000_i4455" type="#_x0000_t75" style="width:24.75pt;height:20.25pt" o:ole="">
                  <v:imagedata r:id="rId6774" o:title=""/>
                </v:shape>
                <o:OLEObject Type="Embed" ProgID="Equation.DSMT4" ShapeID="_x0000_i4455" DrawAspect="Content" ObjectID="_1686898655" r:id="rId677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377B4D66">
                <v:shape id="_x0000_i4456" type="#_x0000_t75" style="width:21pt;height:20.25pt" o:ole="">
                  <v:imagedata r:id="rId6776" o:title=""/>
                </v:shape>
                <o:OLEObject Type="Embed" ProgID="Equation.DSMT4" ShapeID="_x0000_i4456" DrawAspect="Content" ObjectID="_1686898656" r:id="rId677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0551B86">
                <v:shape id="_x0000_i4457" type="#_x0000_t75" style="width:12pt;height:13.5pt" o:ole="">
                  <v:imagedata r:id="rId6778" o:title=""/>
                </v:shape>
                <o:OLEObject Type="Embed" ProgID="Equation.DSMT4" ShapeID="_x0000_i4457" DrawAspect="Content" ObjectID="_1686898657" r:id="rId677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2C0D9283">
                <v:shape id="_x0000_i4458" type="#_x0000_t75" style="width:28.5pt;height:13.5pt" o:ole="">
                  <v:imagedata r:id="rId6780" o:title=""/>
                </v:shape>
                <o:OLEObject Type="Embed" ProgID="Equation.DSMT4" ShapeID="_x0000_i4458" DrawAspect="Content" ObjectID="_1686898658" r:id="rId678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Bán kính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70" w14:anchorId="1FBA7339">
                <v:shape id="_x0000_i4459" type="#_x0000_t75" style="width:15pt;height:13.5pt" o:ole="">
                  <v:imagedata r:id="rId6782" o:title=""/>
                </v:shape>
                <o:OLEObject Type="Embed" ProgID="Equation.DSMT4" ShapeID="_x0000_i4459" DrawAspect="Content" ObjectID="_1686898659" r:id="rId678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4EE31E0F">
                <v:shape id="_x0000_i4460" type="#_x0000_t75" style="width:24.75pt;height:20.25pt" o:ole="">
                  <v:imagedata r:id="rId6784" o:title=""/>
                </v:shape>
                <o:OLEObject Type="Embed" ProgID="Equation.DSMT4" ShapeID="_x0000_i4460" DrawAspect="Content" ObjectID="_1686898660" r:id="rId678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248FE8A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70" w14:anchorId="7A0502CF">
                <v:shape id="_x0000_i4461" type="#_x0000_t75" style="width:39pt;height:13.5pt" o:ole="">
                  <v:imagedata r:id="rId6786" o:title=""/>
                </v:shape>
                <o:OLEObject Type="Embed" ProgID="Equation.DSMT4" ShapeID="_x0000_i4461" DrawAspect="Content" ObjectID="_1686898661" r:id="rId678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70" w14:anchorId="2D49A57A">
                <v:shape id="_x0000_i4462" type="#_x0000_t75" style="width:32.25pt;height:13.5pt" o:ole="">
                  <v:imagedata r:id="rId6788" o:title=""/>
                </v:shape>
                <o:OLEObject Type="Embed" ProgID="Equation.DSMT4" ShapeID="_x0000_i4462" DrawAspect="Content" ObjectID="_1686898662" r:id="rId678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65" w:dyaOrig="270" w14:anchorId="7D5E10E8">
                <v:shape id="_x0000_i4463" type="#_x0000_t75" style="width:38.25pt;height:13.5pt" o:ole="">
                  <v:imagedata r:id="rId6790" o:title=""/>
                </v:shape>
                <o:OLEObject Type="Embed" ProgID="Equation.DSMT4" ShapeID="_x0000_i4463" DrawAspect="Content" ObjectID="_1686898663" r:id="rId679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870" w:dyaOrig="270" w14:anchorId="1CBBA173">
                <v:shape id="_x0000_i4464" type="#_x0000_t75" style="width:43.5pt;height:13.5pt" o:ole="">
                  <v:imagedata r:id="rId6792" o:title=""/>
                </v:shape>
                <o:OLEObject Type="Embed" ProgID="Equation.DSMT4" ShapeID="_x0000_i4464" DrawAspect="Content" ObjectID="_1686898664" r:id="rId679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559AE93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B3151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3D448B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2C8482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36: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652D7458">
                <v:shape id="_x0000_i4465" type="#_x0000_t75" style="width:23.25pt;height:15.75pt" o:ole="">
                  <v:imagedata r:id="rId6794" o:title=""/>
                </v:shape>
                <o:OLEObject Type="Embed" ProgID="Equation.DSMT4" ShapeID="_x0000_i4465" DrawAspect="Content" ObjectID="_1686898665" r:id="rId679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975" w:dyaOrig="405" w14:anchorId="1BD53D52">
                <v:shape id="_x0000_i4466" type="#_x0000_t75" style="width:48.75pt;height:20.25pt" o:ole="">
                  <v:imagedata r:id="rId6796" o:title=""/>
                </v:shape>
                <o:OLEObject Type="Embed" ProgID="Equation.DSMT4" ShapeID="_x0000_i4466" DrawAspect="Content" ObjectID="_1686898666" r:id="rId679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5E9E3519">
                <v:shape id="_x0000_i4467" type="#_x0000_t75" style="width:12pt;height:14.25pt" o:ole="">
                  <v:imagedata r:id="rId6798" o:title=""/>
                </v:shape>
                <o:OLEObject Type="Embed" ProgID="Equation.DSMT4" ShapeID="_x0000_i4467" DrawAspect="Content" ObjectID="_1686898667" r:id="rId6799"/>
              </w:object>
            </w:r>
            <w:r w:rsidRPr="000B1F95">
              <w:rPr>
                <w:rFonts w:ascii="Chu Van An" w:hAnsi="Chu Van An" w:cs="Chu Van An"/>
                <w:szCs w:val="24"/>
                <w:lang w:val="en-SG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675" w:dyaOrig="285" w14:anchorId="7667F6C4">
                <v:shape id="_x0000_i4468" type="#_x0000_t75" style="width:33.75pt;height:14.25pt" o:ole="">
                  <v:imagedata r:id="rId6800" o:title=""/>
                </v:shape>
                <o:OLEObject Type="Embed" ProgID="Equation.DSMT4" ShapeID="_x0000_i4468" DrawAspect="Content" ObjectID="_1686898668" r:id="rId6801"/>
              </w:object>
            </w:r>
            <w:r w:rsidRPr="000B1F95">
              <w:rPr>
                <w:rFonts w:ascii="Chu Van An" w:hAnsi="Chu Van An" w:cs="Chu Van An"/>
                <w:szCs w:val="24"/>
                <w:lang w:val="en-SG"/>
              </w:rPr>
              <w:t xml:space="preserve"> là</w:t>
            </w:r>
          </w:p>
          <w:p w14:paraId="3AE42660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55" w:dyaOrig="405" w14:anchorId="0D72B29F">
                <v:shape id="_x0000_i4469" type="#_x0000_t75" style="width:57.75pt;height:20.25pt" o:ole="">
                  <v:imagedata r:id="rId6802" o:title=""/>
                </v:shape>
                <o:OLEObject Type="Embed" ProgID="Equation.DSMT4" ShapeID="_x0000_i4469" DrawAspect="Content" ObjectID="_1686898669" r:id="rId680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20" w:dyaOrig="405" w14:anchorId="043B2328">
                <v:shape id="_x0000_i4470" type="#_x0000_t75" style="width:51pt;height:20.25pt" o:ole="">
                  <v:imagedata r:id="rId6804" o:title=""/>
                </v:shape>
                <o:OLEObject Type="Embed" ProgID="Equation.DSMT4" ShapeID="_x0000_i4470" DrawAspect="Content" ObjectID="_1686898670" r:id="rId680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DA0FEB9" w14:textId="77777777" w:rsidR="00522C6A" w:rsidRPr="000B1F95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05" w:dyaOrig="405" w14:anchorId="6BC05B25">
                <v:shape id="_x0000_i4471" type="#_x0000_t75" style="width:50.25pt;height:20.25pt" o:ole="">
                  <v:imagedata r:id="rId6806" o:title=""/>
                </v:shape>
                <o:OLEObject Type="Embed" ProgID="Equation.DSMT4" ShapeID="_x0000_i4471" DrawAspect="Content" ObjectID="_1686898671" r:id="rId680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SG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40" w:dyaOrig="405" w14:anchorId="4D757B53">
                <v:shape id="_x0000_i4472" type="#_x0000_t75" style="width:57pt;height:20.25pt" o:ole="">
                  <v:imagedata r:id="rId6808" o:title=""/>
                </v:shape>
                <o:OLEObject Type="Embed" ProgID="Equation.DSMT4" ShapeID="_x0000_i4472" DrawAspect="Content" ObjectID="_1686898672" r:id="rId6809"/>
              </w:object>
            </w:r>
            <w:r w:rsidRPr="000B1F95">
              <w:rPr>
                <w:rFonts w:ascii="Chu Van An" w:hAnsi="Chu Van An" w:cs="Chu Van An"/>
                <w:szCs w:val="24"/>
                <w:lang w:val="en-SG"/>
              </w:rPr>
              <w:t>.</w:t>
            </w:r>
          </w:p>
          <w:p w14:paraId="0458F4D9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B5E30D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8DA6C0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F71410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37: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2F08F3BF">
                <v:shape id="_x0000_i4473" type="#_x0000_t75" style="width:22.5pt;height:16.5pt" o:ole="">
                  <v:imagedata r:id="rId6810" o:title=""/>
                </v:shape>
                <o:OLEObject Type="Embed" ProgID="Equation.DSMT4" ShapeID="_x0000_i4473" DrawAspect="Content" ObjectID="_1686898673" r:id="rId681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057BC301">
                <v:shape id="_x0000_i4474" type="#_x0000_t75" style="width:21pt;height:19.5pt" o:ole="">
                  <v:imagedata r:id="rId6812" o:title=""/>
                </v:shape>
                <o:OLEObject Type="Embed" ProgID="Equation.DSMT4" ShapeID="_x0000_i4474" DrawAspect="Content" ObjectID="_1686898674" r:id="rId681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70" w:dyaOrig="435" w14:anchorId="77F49DF4">
                <v:shape id="_x0000_i4475" type="#_x0000_t75" style="width:103.5pt;height:21.75pt" o:ole="">
                  <v:imagedata r:id="rId6814" o:title=""/>
                </v:shape>
                <o:OLEObject Type="Embed" ProgID="Equation.DSMT4" ShapeID="_x0000_i4475" DrawAspect="Content" ObjectID="_1686898675" r:id="rId6815"/>
              </w:object>
            </w:r>
            <w:r w:rsidRPr="000B1F95">
              <w:rPr>
                <w:rFonts w:ascii="Chu Van An" w:hAnsi="Chu Van An" w:cs="Chu Van An"/>
                <w:szCs w:val="24"/>
              </w:rPr>
              <w:t>. Phép vị tự tâm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E5C9A5D">
                <v:shape id="_x0000_i4476" type="#_x0000_t75" style="width:12pt;height:14.25pt" o:ole="">
                  <v:imagedata r:id="rId6816" o:title=""/>
                </v:shape>
                <o:OLEObject Type="Embed" ProgID="Equation.DSMT4" ShapeID="_x0000_i4476" DrawAspect="Content" ObjectID="_1686898676" r:id="rId681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419AE463">
                <v:shape id="_x0000_i4477" type="#_x0000_t75" style="width:27.75pt;height:14.25pt" o:ole="">
                  <v:imagedata r:id="rId6818" o:title=""/>
                </v:shape>
                <o:OLEObject Type="Embed" ProgID="Equation.DSMT4" ShapeID="_x0000_i4477" DrawAspect="Content" ObjectID="_1686898677" r:id="rId681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6E387484">
                <v:shape id="_x0000_i4478" type="#_x0000_t75" style="width:21pt;height:19.5pt" o:ole="">
                  <v:imagedata r:id="rId6820" o:title=""/>
                </v:shape>
                <o:OLEObject Type="Embed" ProgID="Equation.DSMT4" ShapeID="_x0000_i4478" DrawAspect="Content" ObjectID="_1686898678" r:id="rId682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nào trong các đường tròn có phương trình sau?</w:t>
            </w:r>
          </w:p>
          <w:p w14:paraId="4EC97364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06DAE1E5">
                <v:shape id="_x0000_i4479" type="#_x0000_t75" style="width:102pt;height:21.75pt" o:ole="">
                  <v:imagedata r:id="rId6822" o:title=""/>
                </v:shape>
                <o:OLEObject Type="Embed" ProgID="Equation.DSMT4" ShapeID="_x0000_i4479" DrawAspect="Content" ObjectID="_1686898679" r:id="rId682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1618BE13">
                <v:shape id="_x0000_i4480" type="#_x0000_t75" style="width:106.5pt;height:21.75pt" o:ole="">
                  <v:imagedata r:id="rId6824" o:title=""/>
                </v:shape>
                <o:OLEObject Type="Embed" ProgID="Equation.DSMT4" ShapeID="_x0000_i4480" DrawAspect="Content" ObjectID="_1686898680" r:id="rId682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15CAB68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4E409500">
                <v:shape id="_x0000_i4481" type="#_x0000_t75" style="width:112.5pt;height:21.75pt" o:ole="">
                  <v:imagedata r:id="rId6826" o:title=""/>
                </v:shape>
                <o:OLEObject Type="Embed" ProgID="Equation.DSMT4" ShapeID="_x0000_i4481" DrawAspect="Content" ObjectID="_1686898681" r:id="rId682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1EA10063">
                <v:shape id="_x0000_i4482" type="#_x0000_t75" style="width:112.5pt;height:21.75pt" o:ole="">
                  <v:imagedata r:id="rId6828" o:title=""/>
                </v:shape>
                <o:OLEObject Type="Embed" ProgID="Equation.DSMT4" ShapeID="_x0000_i4482" DrawAspect="Content" ObjectID="_1686898682" r:id="rId682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B2873B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EC49DC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1FAFD0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6FA3C8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38:</w: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21989236">
                <v:shape id="_x0000_i4483" type="#_x0000_t75" style="width:23.25pt;height:16.5pt" o:ole="">
                  <v:imagedata r:id="rId6830" o:title=""/>
                </v:shape>
                <o:OLEObject Type="Embed" ProgID="Equation.DSMT4" ShapeID="_x0000_i4483" DrawAspect="Content" ObjectID="_1686898683" r:id="rId6831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550" w:dyaOrig="435" w14:anchorId="752DD697">
                <v:shape id="_x0000_i4484" type="#_x0000_t75" style="width:127.5pt;height:21.75pt" o:ole="">
                  <v:imagedata r:id="rId6832" o:title=""/>
                </v:shape>
                <o:OLEObject Type="Embed" ProgID="Equation.DSMT4" ShapeID="_x0000_i4484" DrawAspect="Content" ObjectID="_1686898684" r:id="rId6833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. Tìm ảnh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10" w:dyaOrig="390" w14:anchorId="7A8E48CD">
                <v:shape id="_x0000_i4485" type="#_x0000_t75" style="width:25.5pt;height:19.5pt" o:ole="">
                  <v:imagedata r:id="rId6834" o:title=""/>
                </v:shape>
                <o:OLEObject Type="Embed" ProgID="Equation.DSMT4" ShapeID="_x0000_i4485" DrawAspect="Content" ObjectID="_1686898685" r:id="rId6835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của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390" w14:anchorId="3F8BDAAE">
                <v:shape id="_x0000_i4486" type="#_x0000_t75" style="width:21pt;height:19.5pt" o:ole="">
                  <v:imagedata r:id="rId6836" o:title=""/>
                </v:shape>
                <o:OLEObject Type="Embed" ProgID="Equation.DSMT4" ShapeID="_x0000_i4486" DrawAspect="Content" ObjectID="_1686898686" r:id="rId6837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390" w14:anchorId="735128F0">
                <v:shape id="_x0000_i4487" type="#_x0000_t75" style="width:42pt;height:19.5pt" o:ole="">
                  <v:imagedata r:id="rId6838" o:title=""/>
                </v:shape>
                <o:OLEObject Type="Embed" ProgID="Equation.DSMT4" ShapeID="_x0000_i4487" DrawAspect="Content" ObjectID="_1686898687" r:id="rId6839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25" w:dyaOrig="285" w14:anchorId="0B9C7654">
                <v:shape id="_x0000_i4488" type="#_x0000_t75" style="width:26.25pt;height:14.25pt" o:ole="">
                  <v:imagedata r:id="rId6840" o:title=""/>
                </v:shape>
                <o:OLEObject Type="Embed" ProgID="Equation.DSMT4" ShapeID="_x0000_i4488" DrawAspect="Content" ObjectID="_1686898688" r:id="rId6841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2BEB1BE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lastRenderedPageBreak/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370" w:dyaOrig="375" w14:anchorId="0C7420CD">
                <v:shape id="_x0000_i4489" type="#_x0000_t75" style="width:118.5pt;height:18.75pt" o:ole="">
                  <v:imagedata r:id="rId6842" o:title=""/>
                </v:shape>
                <o:OLEObject Type="Embed" ProgID="Equation.DSMT4" ShapeID="_x0000_i4489" DrawAspect="Content" ObjectID="_1686898689" r:id="rId6843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90" w:dyaOrig="435" w14:anchorId="5E1B195C">
                <v:shape id="_x0000_i4490" type="#_x0000_t75" style="width:109.5pt;height:21.75pt" o:ole="">
                  <v:imagedata r:id="rId6844" o:title=""/>
                </v:shape>
                <o:OLEObject Type="Embed" ProgID="Equation.DSMT4" ShapeID="_x0000_i4490" DrawAspect="Content" ObjectID="_1686898690" r:id="rId6845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759B3EFE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30" w:dyaOrig="435" w14:anchorId="50A8C3CD">
                <v:shape id="_x0000_i4491" type="#_x0000_t75" style="width:106.5pt;height:21.75pt" o:ole="">
                  <v:imagedata r:id="rId6846" o:title=""/>
                </v:shape>
                <o:OLEObject Type="Embed" ProgID="Equation.DSMT4" ShapeID="_x0000_i4491" DrawAspect="Content" ObjectID="_1686898691" r:id="rId6847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415" w:dyaOrig="375" w14:anchorId="756C6018">
                <v:shape id="_x0000_i4492" type="#_x0000_t75" style="width:120.75pt;height:18.75pt" o:ole="">
                  <v:imagedata r:id="rId6848" o:title=""/>
                </v:shape>
                <o:OLEObject Type="Embed" ProgID="Equation.DSMT4" ShapeID="_x0000_i4492" DrawAspect="Content" ObjectID="_1686898692" r:id="rId6849"/>
              </w:object>
            </w:r>
          </w:p>
          <w:p w14:paraId="5FCC85B1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431B509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5CDCF15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C9B874" w14:textId="77777777" w:rsidR="00522C6A" w:rsidRPr="000B1F95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39: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9AF63A4">
                <v:shape id="_x0000_i4493" type="#_x0000_t75" style="width:23.25pt;height:16.5pt" o:ole="">
                  <v:imagedata r:id="rId3767" o:title=""/>
                </v:shape>
                <o:OLEObject Type="Embed" ProgID="Equation.DSMT4" ShapeID="_x0000_i4493" DrawAspect="Content" ObjectID="_1686898693" r:id="rId685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0B1F95">
              <w:rPr>
                <w:rFonts w:ascii="Chu Van An" w:eastAsia="Times New Roman" w:hAnsi="Chu Van An" w:cs="Chu Van An"/>
                <w:position w:val="-18"/>
                <w:szCs w:val="24"/>
              </w:rPr>
              <w:object w:dxaOrig="900" w:dyaOrig="480" w14:anchorId="388E6C36">
                <v:shape id="_x0000_i4494" type="#_x0000_t75" style="width:45pt;height:24pt" o:ole="">
                  <v:imagedata r:id="rId6851" o:title=""/>
                </v:shape>
                <o:OLEObject Type="Embed" ProgID="Equation.DSMT4" ShapeID="_x0000_i4494" DrawAspect="Content" ObjectID="_1686898694" r:id="rId685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đường tròn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45" w:dyaOrig="390" w14:anchorId="4ADA2118">
                <v:shape id="_x0000_i4495" type="#_x0000_t75" style="width:152.25pt;height:19.5pt" o:ole="">
                  <v:imagedata r:id="rId6853" o:title=""/>
                </v:shape>
                <o:OLEObject Type="Embed" ProgID="Equation.DSMT4" ShapeID="_x0000_i4495" DrawAspect="Content" ObjectID="_1686898695" r:id="rId68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2D346884">
                <v:shape id="_x0000_i4496" type="#_x0000_t75" style="width:11.25pt;height:13.5pt" o:ole="">
                  <v:imagedata r:id="rId6855" o:title=""/>
                </v:shape>
                <o:OLEObject Type="Embed" ProgID="Equation.DSMT4" ShapeID="_x0000_i4496" DrawAspect="Content" ObjectID="_1686898696" r:id="rId685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tỷ số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60" w14:anchorId="4E9A5EC7">
                <v:shape id="_x0000_i4497" type="#_x0000_t75" style="width:43.5pt;height:18pt" o:ole="">
                  <v:imagedata r:id="rId6857" o:title=""/>
                </v:shape>
                <o:OLEObject Type="Embed" ProgID="Equation.DSMT4" ShapeID="_x0000_i4497" DrawAspect="Content" ObjectID="_1686898697" r:id="rId685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332D56F">
                <v:shape id="_x0000_i4498" type="#_x0000_t75" style="width:21pt;height:20.25pt" o:ole="">
                  <v:imagedata r:id="rId6859" o:title=""/>
                </v:shape>
                <o:OLEObject Type="Embed" ProgID="Equation.DSMT4" ShapeID="_x0000_i4498" DrawAspect="Content" ObjectID="_1686898698" r:id="rId686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2032AE56">
                <v:shape id="_x0000_i4499" type="#_x0000_t75" style="width:24pt;height:19.5pt" o:ole="">
                  <v:imagedata r:id="rId6861" o:title=""/>
                </v:shape>
                <o:OLEObject Type="Embed" ProgID="Equation.DSMT4" ShapeID="_x0000_i4499" DrawAspect="Content" ObjectID="_1686898699" r:id="rId68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bán kính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5356D6C2">
                <v:shape id="_x0000_i4500" type="#_x0000_t75" style="width:12pt;height:13.5pt" o:ole="">
                  <v:imagedata r:id="rId6863" o:title=""/>
                </v:shape>
                <o:OLEObject Type="Embed" ProgID="Equation.DSMT4" ShapeID="_x0000_i4500" DrawAspect="Content" ObjectID="_1686898700" r:id="rId68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của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4579AF30">
                <v:shape id="_x0000_i4501" type="#_x0000_t75" style="width:24pt;height:19.5pt" o:ole="">
                  <v:imagedata r:id="rId6861" o:title=""/>
                </v:shape>
                <o:OLEObject Type="Embed" ProgID="Equation.DSMT4" ShapeID="_x0000_i4501" DrawAspect="Content" ObjectID="_1686898701" r:id="rId6865"/>
              </w:object>
            </w:r>
            <w:r w:rsidRPr="000B1F95">
              <w:rPr>
                <w:rFonts w:ascii="Chu Van An" w:hAnsi="Chu Van An" w:cs="Chu Van An"/>
                <w:szCs w:val="24"/>
              </w:rPr>
              <w:t>?</w:t>
            </w:r>
          </w:p>
          <w:p w14:paraId="59B61BD9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eastAsia="Times New Rom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990" w:dyaOrig="345" w14:anchorId="68428EB0">
                <v:shape id="_x0000_i4502" type="#_x0000_t75" style="width:49.5pt;height:17.25pt" o:ole="">
                  <v:imagedata r:id="rId6866" o:title=""/>
                </v:shape>
                <o:OLEObject Type="Embed" ProgID="Equation.DSMT4" ShapeID="_x0000_i4502" DrawAspect="Content" ObjectID="_1686898702" r:id="rId686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45" w14:anchorId="5C68F65D">
                <v:shape id="_x0000_i4503" type="#_x0000_t75" style="width:43.5pt;height:17.25pt" o:ole="">
                  <v:imagedata r:id="rId6868" o:title=""/>
                </v:shape>
                <o:OLEObject Type="Embed" ProgID="Equation.DSMT4" ShapeID="_x0000_i4503" DrawAspect="Content" ObjectID="_1686898703" r:id="rId686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A572847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975" w:dyaOrig="345" w14:anchorId="41C0345D">
                <v:shape id="_x0000_i4504" type="#_x0000_t75" style="width:48.75pt;height:17.25pt" o:ole="">
                  <v:imagedata r:id="rId6870" o:title=""/>
                </v:shape>
                <o:OLEObject Type="Embed" ProgID="Equation.DSMT4" ShapeID="_x0000_i4504" DrawAspect="Content" ObjectID="_1686898704" r:id="rId687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855" w:dyaOrig="345" w14:anchorId="05A5A0D1">
                <v:shape id="_x0000_i4505" type="#_x0000_t75" style="width:42.75pt;height:17.25pt" o:ole="">
                  <v:imagedata r:id="rId6872" o:title=""/>
                </v:shape>
                <o:OLEObject Type="Embed" ProgID="Equation.DSMT4" ShapeID="_x0000_i4505" DrawAspect="Content" ObjectID="_1686898705" r:id="rId687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CB0FA78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C859CCA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812FC2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24398E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40: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hệ trục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E171AE9">
                <v:shape id="_x0000_i4506" type="#_x0000_t75" style="width:22.5pt;height:15.75pt" o:ole="">
                  <v:imagedata r:id="rId6874" o:title=""/>
                </v:shape>
                <o:OLEObject Type="Embed" ProgID="Equation.DSMT4" ShapeID="_x0000_i4506" DrawAspect="Content" ObjectID="_1686898706" r:id="rId687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50" w:dyaOrig="450" w14:anchorId="17704433">
                <v:shape id="_x0000_i4507" type="#_x0000_t75" style="width:127.5pt;height:22.5pt" o:ole="">
                  <v:imagedata r:id="rId6876" o:title=""/>
                </v:shape>
                <o:OLEObject Type="Embed" ProgID="Equation.DSMT4" ShapeID="_x0000_i4507" DrawAspect="Content" ObjectID="_1686898707" r:id="rId687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40" w:dyaOrig="315" w14:anchorId="48F50D0D">
                <v:shape id="_x0000_i4508" type="#_x0000_t75" style="width:1in;height:15.75pt" o:ole="">
                  <v:imagedata r:id="rId6878" o:title=""/>
                </v:shape>
                <o:OLEObject Type="Embed" ProgID="Equation.DSMT4" ShapeID="_x0000_i4508" DrawAspect="Content" ObjectID="_1686898708" r:id="rId687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390" w14:anchorId="7C029239">
                <v:shape id="_x0000_i4509" type="#_x0000_t75" style="width:45pt;height:19.5pt" o:ole="">
                  <v:imagedata r:id="rId6880" o:title=""/>
                </v:shape>
                <o:OLEObject Type="Embed" ProgID="Equation.DSMT4" ShapeID="_x0000_i4509" DrawAspect="Content" ObjectID="_1686898709" r:id="rId688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9B08122">
                <v:shape id="_x0000_i4510" type="#_x0000_t75" style="width:24pt;height:19.5pt" o:ole="">
                  <v:imagedata r:id="rId6882" o:title=""/>
                </v:shape>
                <o:OLEObject Type="Embed" ProgID="Equation.DSMT4" ShapeID="_x0000_i4510" DrawAspect="Content" ObjectID="_1686898710" r:id="rId688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5356A288">
                <v:shape id="_x0000_i4511" type="#_x0000_t75" style="width:21pt;height:19.5pt" o:ole="">
                  <v:imagedata r:id="rId6884" o:title=""/>
                </v:shape>
                <o:OLEObject Type="Embed" ProgID="Equation.DSMT4" ShapeID="_x0000_i4511" DrawAspect="Content" ObjectID="_1686898711" r:id="rId688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đối xứng trục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3DA6298D">
                <v:shape id="_x0000_i4512" type="#_x0000_t75" style="width:11.25pt;height:14.25pt" o:ole="">
                  <v:imagedata r:id="rId6886" o:title=""/>
                </v:shape>
                <o:OLEObject Type="Embed" ProgID="Equation.DSMT4" ShapeID="_x0000_i4512" DrawAspect="Content" ObjectID="_1686898712" r:id="rId688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Xác định tọa độ điểm </w:t>
            </w:r>
            <w:r w:rsidRPr="000B1F95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25" w:dyaOrig="360" w14:anchorId="2A94E083">
                <v:shape id="_x0000_i4513" type="#_x0000_t75" style="width:11.25pt;height:18pt" o:ole="">
                  <v:imagedata r:id="rId6888" o:title=""/>
                </v:shape>
                <o:OLEObject Type="Embed" ProgID="Equation.DSMT4" ShapeID="_x0000_i4513" DrawAspect="Content" ObjectID="_1686898713" r:id="rId688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C75D6B6">
                <v:shape id="_x0000_i4514" type="#_x0000_t75" style="width:12pt;height:12.75pt" o:ole="">
                  <v:imagedata r:id="rId6890" o:title=""/>
                </v:shape>
                <o:OLEObject Type="Embed" ProgID="Equation.DSMT4" ShapeID="_x0000_i4514" DrawAspect="Content" ObjectID="_1686898714" r:id="rId689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FBAC4C8">
                <v:shape id="_x0000_i4515" type="#_x0000_t75" style="width:12pt;height:12.75pt" o:ole="">
                  <v:imagedata r:id="rId6892" o:title=""/>
                </v:shape>
                <o:OLEObject Type="Embed" ProgID="Equation.DSMT4" ShapeID="_x0000_i4515" DrawAspect="Content" ObjectID="_1686898715" r:id="rId689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B1BFD20">
                <v:shape id="_x0000_i4516" type="#_x0000_t75" style="width:27.75pt;height:14.25pt" o:ole="">
                  <v:imagedata r:id="rId6894" o:title=""/>
                </v:shape>
                <o:OLEObject Type="Embed" ProgID="Equation.DSMT4" ShapeID="_x0000_i4516" DrawAspect="Content" ObjectID="_1686898716" r:id="rId689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biết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BCAB7F9">
                <v:shape id="_x0000_i4517" type="#_x0000_t75" style="width:12pt;height:12.75pt" o:ole="">
                  <v:imagedata r:id="rId6896" o:title=""/>
                </v:shape>
                <o:OLEObject Type="Embed" ProgID="Equation.DSMT4" ShapeID="_x0000_i4517" DrawAspect="Content" ObjectID="_1686898717" r:id="rId689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tâm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2B00B555">
                <v:shape id="_x0000_i4518" type="#_x0000_t75" style="width:24pt;height:19.5pt" o:ole="">
                  <v:imagedata r:id="rId6882" o:title=""/>
                </v:shape>
                <o:OLEObject Type="Embed" ProgID="Equation.DSMT4" ShapeID="_x0000_i4518" DrawAspect="Content" ObjectID="_1686898718" r:id="rId689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FC0BBFA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65" w:dyaOrig="390" w14:anchorId="55394AAE">
                <v:shape id="_x0000_i4519" type="#_x0000_t75" style="width:38.25pt;height:19.5pt" o:ole="">
                  <v:imagedata r:id="rId6899" o:title=""/>
                </v:shape>
                <o:OLEObject Type="Embed" ProgID="Equation.DSMT4" ShapeID="_x0000_i4519" DrawAspect="Content" ObjectID="_1686898719" r:id="rId690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930" w:dyaOrig="690" w14:anchorId="11F2D605">
                <v:shape id="_x0000_i4520" type="#_x0000_t75" style="width:46.5pt;height:34.5pt" o:ole="">
                  <v:imagedata r:id="rId6901" o:title=""/>
                </v:shape>
                <o:OLEObject Type="Embed" ProgID="Equation.DSMT4" ShapeID="_x0000_i4520" DrawAspect="Content" ObjectID="_1686898720" r:id="rId690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2C094B5E">
                <v:shape id="_x0000_i4521" type="#_x0000_t75" style="width:45pt;height:19.5pt" o:ole="">
                  <v:imagedata r:id="rId6903" o:title=""/>
                </v:shape>
                <o:OLEObject Type="Embed" ProgID="Equation.DSMT4" ShapeID="_x0000_i4521" DrawAspect="Content" ObjectID="_1686898721" r:id="rId69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7B9D2EE9">
                <v:shape id="_x0000_i4522" type="#_x0000_t75" style="width:45pt;height:19.5pt" o:ole="">
                  <v:imagedata r:id="rId6905" o:title=""/>
                </v:shape>
                <o:OLEObject Type="Embed" ProgID="Equation.DSMT4" ShapeID="_x0000_i4522" DrawAspect="Content" ObjectID="_1686898722" r:id="rId69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FF832EB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C65E0D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209B85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603F6E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</w:pPr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>Câu 41: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70" w14:anchorId="581D91B6">
                <v:shape id="_x0000_i4523" type="#_x0000_t75" style="width:27.75pt;height:13.5pt" o:ole="">
                  <v:imagedata r:id="rId6720" o:title=""/>
                </v:shape>
                <o:OLEObject Type="Embed" ProgID="Equation.DSMT4" ShapeID="_x0000_i4523" DrawAspect="Content" ObjectID="_1686898723" r:id="rId6907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có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016BD0B5">
                <v:shape id="_x0000_i4524" type="#_x0000_t75" style="width:36.75pt;height:20.25pt" o:ole="">
                  <v:imagedata r:id="rId6722" o:title=""/>
                </v:shape>
                <o:OLEObject Type="Embed" ProgID="Equation.DSMT4" ShapeID="_x0000_i4524" DrawAspect="Content" ObjectID="_1686898724" r:id="rId6908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20325E36">
                <v:shape id="_x0000_i4525" type="#_x0000_t75" style="width:38.25pt;height:20.25pt" o:ole="">
                  <v:imagedata r:id="rId6724" o:title=""/>
                </v:shape>
                <o:OLEObject Type="Embed" ProgID="Equation.DSMT4" ShapeID="_x0000_i4525" DrawAspect="Content" ObjectID="_1686898725" r:id="rId6909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475508C5">
                <v:shape id="_x0000_i4526" type="#_x0000_t75" style="width:48.75pt;height:20.25pt" o:ole="">
                  <v:imagedata r:id="rId6726" o:title=""/>
                </v:shape>
                <o:OLEObject Type="Embed" ProgID="Equation.DSMT4" ShapeID="_x0000_i4526" DrawAspect="Content" ObjectID="_1686898726" r:id="rId6910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243E5A07">
                <v:shape id="_x0000_i4527" type="#_x0000_t75" style="width:13.5pt;height:12.75pt" o:ole="">
                  <v:imagedata r:id="rId6728" o:title=""/>
                </v:shape>
                <o:OLEObject Type="Embed" ProgID="Equation.DSMT4" ShapeID="_x0000_i4527" DrawAspect="Content" ObjectID="_1686898727" r:id="rId6911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07108248">
                <v:shape id="_x0000_i4528" type="#_x0000_t75" style="width:13.5pt;height:12.75pt" o:ole="">
                  <v:imagedata r:id="rId6730" o:title=""/>
                </v:shape>
                <o:OLEObject Type="Embed" ProgID="Equation.DSMT4" ShapeID="_x0000_i4528" DrawAspect="Content" ObjectID="_1686898728" r:id="rId6912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70" w14:anchorId="1F62BF6D">
                <v:shape id="_x0000_i4529" type="#_x0000_t75" style="width:15pt;height:13.5pt" o:ole="">
                  <v:imagedata r:id="rId6732" o:title=""/>
                </v:shape>
                <o:OLEObject Type="Embed" ProgID="Equation.DSMT4" ShapeID="_x0000_i4529" DrawAspect="Content" ObjectID="_1686898729" r:id="rId6913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lần lượt là ảnh của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2A568613">
                <v:shape id="_x0000_i4530" type="#_x0000_t75" style="width:36.75pt;height:16.5pt" o:ole="">
                  <v:imagedata r:id="rId6914" o:title=""/>
                </v:shape>
                <o:OLEObject Type="Embed" ProgID="Equation.DSMT4" ShapeID="_x0000_i4530" DrawAspect="Content" ObjectID="_1686898730" r:id="rId6915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qua phép vị tự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546259B2">
                <v:shape id="_x0000_i4531" type="#_x0000_t75" style="width:35.25pt;height:13.5pt" o:ole="">
                  <v:imagedata r:id="rId6916" o:title=""/>
                </v:shape>
                <o:OLEObject Type="Embed" ProgID="Equation.DSMT4" ShapeID="_x0000_i4531" DrawAspect="Content" ObjectID="_1686898731" r:id="rId6917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5C17F6DA">
                <v:shape id="_x0000_i4532" type="#_x0000_t75" style="width:36pt;height:13.5pt" o:ole="">
                  <v:imagedata r:id="rId6744" o:title=""/>
                </v:shape>
                <o:OLEObject Type="Embed" ProgID="Equation.DSMT4" ShapeID="_x0000_i4532" DrawAspect="Content" ObjectID="_1686898732" r:id="rId6918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bằng.</w:t>
            </w:r>
          </w:p>
          <w:p w14:paraId="166E41F2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1E65E655">
                <v:shape id="_x0000_i4533" type="#_x0000_t75" style="width:28.5pt;height:18.75pt" o:ole="">
                  <v:imagedata r:id="rId6746" o:title=""/>
                </v:shape>
                <o:OLEObject Type="Embed" ProgID="Equation.DSMT4" ShapeID="_x0000_i4533" DrawAspect="Content" ObjectID="_1686898733" r:id="rId6919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46421C40">
                <v:shape id="_x0000_i4534" type="#_x0000_t75" style="width:28.5pt;height:18.75pt" o:ole="">
                  <v:imagedata r:id="rId6748" o:title=""/>
                </v:shape>
                <o:OLEObject Type="Embed" ProgID="Equation.DSMT4" ShapeID="_x0000_i4534" DrawAspect="Content" ObjectID="_1686898734" r:id="rId6920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600" w:dyaOrig="375" w14:anchorId="7142A720">
                <v:shape id="_x0000_i4535" type="#_x0000_t75" style="width:30pt;height:18.75pt" o:ole="">
                  <v:imagedata r:id="rId6921" o:title=""/>
                </v:shape>
                <o:OLEObject Type="Embed" ProgID="Equation.DSMT4" ShapeID="_x0000_i4535" DrawAspect="Content" ObjectID="_1686898735" r:id="rId6922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465" w:dyaOrig="375" w14:anchorId="25127BB3">
                <v:shape id="_x0000_i4536" type="#_x0000_t75" style="width:23.25pt;height:18.75pt" o:ole="">
                  <v:imagedata r:id="rId6752" o:title=""/>
                </v:shape>
                <o:OLEObject Type="Embed" ProgID="Equation.DSMT4" ShapeID="_x0000_i4536" DrawAspect="Content" ObjectID="_1686898736" r:id="rId6923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</w:p>
          <w:p w14:paraId="1EE4925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CFF57E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9FDFA8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F1CC15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42: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51204C48">
                <v:shape id="_x0000_i4537" type="#_x0000_t75" style="width:22.5pt;height:16.5pt" o:ole="">
                  <v:imagedata r:id="rId6924" o:title=""/>
                </v:shape>
                <o:OLEObject Type="Embed" ProgID="Equation.DSMT4" ShapeID="_x0000_i4537" DrawAspect="Content" ObjectID="_1686898737" r:id="rId692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5F1B4038">
                <v:shape id="_x0000_i4538" type="#_x0000_t75" style="width:42pt;height:19.5pt" o:ole="">
                  <v:imagedata r:id="rId6926" o:title=""/>
                </v:shape>
                <o:OLEObject Type="Embed" ProgID="Equation.DSMT4" ShapeID="_x0000_i4538" DrawAspect="Content" ObjectID="_1686898738" r:id="rId692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và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60" w:dyaOrig="390" w14:anchorId="337B8AEC">
                <v:shape id="_x0000_i4539" type="#_x0000_t75" style="width:93pt;height:19.5pt" o:ole="">
                  <v:imagedata r:id="rId6928" o:title=""/>
                </v:shape>
                <o:OLEObject Type="Embed" ProgID="Equation.DSMT4" ShapeID="_x0000_i4539" DrawAspect="Content" ObjectID="_1686898739" r:id="rId6929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0B1F95">
              <w:rPr>
                <w:rFonts w:ascii="Chu Van An" w:hAnsi="Chu Van An" w:cs="Chu Van An"/>
                <w:szCs w:val="24"/>
              </w:rPr>
              <w:t>Cho biết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phép vị tự tâm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258D4CC3">
                <v:shape id="_x0000_i4540" type="#_x0000_t75" style="width:10.5pt;height:13.5pt" o:ole="">
                  <v:imagedata r:id="rId6930" o:title=""/>
                </v:shape>
                <o:OLEObject Type="Embed" ProgID="Equation.DSMT4" ShapeID="_x0000_i4540" DrawAspect="Content" ObjectID="_1686898740" r:id="rId6931"/>
              </w:object>
            </w:r>
            <w:r w:rsidRPr="000B1F95">
              <w:rPr>
                <w:rFonts w:ascii="Chu Van An" w:hAnsi="Chu Van An" w:cs="Chu Van An"/>
                <w:position w:val="-6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70" w14:anchorId="38C6A431">
                <v:shape id="_x0000_i4541" type="#_x0000_t75" style="width:34.5pt;height:13.5pt" o:ole="">
                  <v:imagedata r:id="rId6932" o:title=""/>
                </v:shape>
                <o:OLEObject Type="Embed" ProgID="Equation.DSMT4" ShapeID="_x0000_i4541" DrawAspect="Content" ObjectID="_1686898741" r:id="rId693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</w:t>
            </w:r>
            <w:r w:rsidRPr="000B1F95">
              <w:rPr>
                <w:rFonts w:ascii="Chu Van An" w:hAnsi="Chu Van An" w:cs="Chu Van An"/>
                <w:szCs w:val="24"/>
              </w:rPr>
              <w:t xml:space="preserve">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90" w:dyaOrig="390" w14:anchorId="3795ACFD">
                <v:shape id="_x0000_i4542" type="#_x0000_t75" style="width:19.5pt;height:19.5pt" o:ole="">
                  <v:imagedata r:id="rId6934" o:title=""/>
                </v:shape>
                <o:OLEObject Type="Embed" ProgID="Equation.DSMT4" ShapeID="_x0000_i4542" DrawAspect="Content" ObjectID="_1686898742" r:id="rId693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thành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41A40CD">
                <v:shape id="_x0000_i4543" type="#_x0000_t75" style="width:24pt;height:19.5pt" o:ole="">
                  <v:imagedata r:id="rId6936" o:title=""/>
                </v:shape>
                <o:OLEObject Type="Embed" ProgID="Equation.DSMT4" ShapeID="_x0000_i4543" DrawAspect="Content" ObjectID="_1686898743" r:id="rId693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Phương trình của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7E34B89C">
                <v:shape id="_x0000_i4544" type="#_x0000_t75" style="width:24pt;height:19.5pt" o:ole="">
                  <v:imagedata r:id="rId6938" o:title=""/>
                </v:shape>
                <o:OLEObject Type="Embed" ProgID="Equation.DSMT4" ShapeID="_x0000_i4544" DrawAspect="Content" ObjectID="_1686898744" r:id="rId6939"/>
              </w:object>
            </w:r>
            <w:r w:rsidRPr="000B1F95">
              <w:rPr>
                <w:rFonts w:ascii="Chu Van An" w:hAnsi="Chu Van An" w:cs="Chu Van An"/>
                <w:szCs w:val="24"/>
              </w:rPr>
              <w:t>là</w:t>
            </w:r>
          </w:p>
          <w:p w14:paraId="3C2EF960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80" w:dyaOrig="330" w14:anchorId="479B2518">
                <v:shape id="_x0000_i4545" type="#_x0000_t75" style="width:69pt;height:16.5pt" o:ole="">
                  <v:imagedata r:id="rId6940" o:title=""/>
                </v:shape>
                <o:OLEObject Type="Embed" ProgID="Equation.DSMT4" ShapeID="_x0000_i4545" DrawAspect="Content" ObjectID="_1686898745" r:id="rId694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30" w:dyaOrig="330" w14:anchorId="25EADD44">
                <v:shape id="_x0000_i4546" type="#_x0000_t75" style="width:76.5pt;height:16.5pt" o:ole="">
                  <v:imagedata r:id="rId6942" o:title=""/>
                </v:shape>
                <o:OLEObject Type="Embed" ProgID="Equation.DSMT4" ShapeID="_x0000_i4546" DrawAspect="Content" ObjectID="_1686898746" r:id="rId694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121B71B" w14:textId="77777777" w:rsidR="00522C6A" w:rsidRPr="000B1F95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80" w:dyaOrig="330" w14:anchorId="3E37417C">
                <v:shape id="_x0000_i4547" type="#_x0000_t75" style="width:69pt;height:16.5pt" o:ole="">
                  <v:imagedata r:id="rId6944" o:title=""/>
                </v:shape>
                <o:OLEObject Type="Embed" ProgID="Equation.DSMT4" ShapeID="_x0000_i4547" DrawAspect="Content" ObjectID="_1686898747" r:id="rId694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30" w14:anchorId="68D80C55">
                <v:shape id="_x0000_i4548" type="#_x0000_t75" style="width:75pt;height:16.5pt" o:ole="">
                  <v:imagedata r:id="rId6946" o:title=""/>
                </v:shape>
                <o:OLEObject Type="Embed" ProgID="Equation.DSMT4" ShapeID="_x0000_i4548" DrawAspect="Content" ObjectID="_1686898748" r:id="rId694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57A81D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D3F8D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419F23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806C72" w14:textId="77777777" w:rsidR="00522C6A" w:rsidRPr="000B1F95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43: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435E145C">
                <v:shape id="_x0000_i4549" type="#_x0000_t75" style="width:26.25pt;height:15.75pt" o:ole="">
                  <v:imagedata r:id="rId6948" o:title=""/>
                </v:shape>
                <o:OLEObject Type="Embed" ProgID="Equation.DSMT4" ShapeID="_x0000_i4549" DrawAspect="Content" ObjectID="_1686898749" r:id="rId6949"/>
              </w:object>
            </w:r>
            <w:r w:rsidRPr="000B1F95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B3FF474">
                <v:shape id="_x0000_i4550" type="#_x0000_t75" style="width:12pt;height:14.25pt" o:ole="">
                  <v:imagedata r:id="rId6950" o:title=""/>
                </v:shape>
                <o:OLEObject Type="Embed" ProgID="Equation.DSMT4" ShapeID="_x0000_i4550" DrawAspect="Content" ObjectID="_1686898750" r:id="rId695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2F91B040">
                <v:shape id="_x0000_i4551" type="#_x0000_t75" style="width:36.75pt;height:20.25pt" o:ole="">
                  <v:imagedata r:id="rId6952" o:title=""/>
                </v:shape>
                <o:OLEObject Type="Embed" ProgID="Equation.DSMT4" ShapeID="_x0000_i4551" DrawAspect="Content" ObjectID="_1686898751" r:id="rId695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323643D">
                <v:shape id="_x0000_i4552" type="#_x0000_t75" style="width:27.75pt;height:14.25pt" o:ole="">
                  <v:imagedata r:id="rId6954" o:title=""/>
                </v:shape>
                <o:OLEObject Type="Embed" ProgID="Equation.DSMT4" ShapeID="_x0000_i4552" DrawAspect="Content" ObjectID="_1686898752" r:id="rId695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7FC93B98">
                <v:shape id="_x0000_i4553" type="#_x0000_t75" style="width:39.75pt;height:20.25pt" o:ole="">
                  <v:imagedata r:id="rId6956" o:title=""/>
                </v:shape>
                <o:OLEObject Type="Embed" ProgID="Equation.DSMT4" ShapeID="_x0000_i4553" DrawAspect="Content" ObjectID="_1686898753" r:id="rId695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66002257">
                <v:shape id="_x0000_i4554" type="#_x0000_t75" style="width:47.25pt;height:20.25pt" o:ole="">
                  <v:imagedata r:id="rId6958" o:title=""/>
                </v:shape>
                <o:OLEObject Type="Embed" ProgID="Equation.DSMT4" ShapeID="_x0000_i4554" DrawAspect="Content" ObjectID="_1686898754" r:id="rId695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2E325892">
                <v:shape id="_x0000_i4555" type="#_x0000_t75" style="width:33pt;height:14.25pt" o:ole="">
                  <v:imagedata r:id="rId6960" o:title=""/>
                </v:shape>
                <o:OLEObject Type="Embed" ProgID="Equation.DSMT4" ShapeID="_x0000_i4555" DrawAspect="Content" ObjectID="_1686898755" r:id="rId696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CCD5117" w14:textId="77777777" w:rsidR="00522C6A" w:rsidRPr="000B1F95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5C7CA145">
                <v:shape id="_x0000_i4556" type="#_x0000_t75" style="width:9pt;height:14.25pt" o:ole="">
                  <v:imagedata r:id="rId6962" o:title=""/>
                </v:shape>
                <o:OLEObject Type="Embed" ProgID="Equation.DSMT4" ShapeID="_x0000_i4556" DrawAspect="Content" ObjectID="_1686898756" r:id="rId696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3443B1CE">
                <v:shape id="_x0000_i4557" type="#_x0000_t75" style="width:9.75pt;height:12.75pt" o:ole="">
                  <v:imagedata r:id="rId6964" o:title=""/>
                </v:shape>
                <o:OLEObject Type="Embed" ProgID="Equation.DSMT4" ShapeID="_x0000_i4557" DrawAspect="Content" ObjectID="_1686898757" r:id="rId696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2408E83B">
                <v:shape id="_x0000_i4558" type="#_x0000_t75" style="width:9.75pt;height:14.25pt" o:ole="">
                  <v:imagedata r:id="rId6966" o:title=""/>
                </v:shape>
                <o:OLEObject Type="Embed" ProgID="Equation.DSMT4" ShapeID="_x0000_i4558" DrawAspect="Content" ObjectID="_1686898758" r:id="rId696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04C1E259">
                <v:shape id="_x0000_i4559" type="#_x0000_t75" style="width:9pt;height:14.25pt" o:ole="">
                  <v:imagedata r:id="rId6968" o:title=""/>
                </v:shape>
                <o:OLEObject Type="Embed" ProgID="Equation.DSMT4" ShapeID="_x0000_i4559" DrawAspect="Content" ObjectID="_1686898759" r:id="rId696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6BACCCF9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4062C4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26DE8DF" w14:textId="77777777" w:rsidR="00522C6A" w:rsidRPr="00FC4E6D" w:rsidRDefault="00522C6A" w:rsidP="00522C6A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035BA827" wp14:editId="6E4EA181">
                <wp:extent cx="6600825" cy="1000125"/>
                <wp:effectExtent l="0" t="38100" r="28575" b="28575"/>
                <wp:docPr id="21245729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0825" cy="1000125"/>
                          <a:chOff x="-1" y="0"/>
                          <a:chExt cx="6600825" cy="995064"/>
                        </a:xfrm>
                      </wpg:grpSpPr>
                      <wps:wsp>
                        <wps:cNvPr id="21245729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00"/>
                            <a:ext cx="6600825" cy="7342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2D274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24306E28" w14:textId="77777777" w:rsidR="00522C6A" w:rsidRPr="00486C59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70FEA8FB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4A59BB8" w14:textId="77777777" w:rsidR="00522C6A" w:rsidRPr="009C07C7" w:rsidRDefault="00522C6A" w:rsidP="00522C6A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77" name="Group 2124572977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2124572978" name="Group 2124572978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2124572979" name="Group 2124572979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2124572980" name="Rectangle: Single Corner Snipped 2124572980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2981" name="Group 2124572981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2124572982" name="Group 2124572982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2124572983" name="Arrow: Chevron 2124572983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964E286" w14:textId="77777777" w:rsidR="00522C6A" w:rsidRPr="00F64375" w:rsidRDefault="00522C6A" w:rsidP="00522C6A">
                                        <w:pPr>
                                          <w:autoSpaceDE w:val="0"/>
                                          <w:autoSpaceDN w:val="0"/>
                                          <w:adjustRightInd w:val="0"/>
                                          <w:contextualSpacing/>
                                          <w:rPr>
                                            <w:bCs/>
                                            <w:color w:val="0000CC"/>
                                          </w:rPr>
                                        </w:pPr>
                                        <w:r w:rsidRPr="00F64375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phép vị tự bằng quan hệ về tọa độ</w:t>
                                        </w:r>
                                        <w:r>
                                          <w:rPr>
                                            <w:bCs/>
                                            <w:color w:val="0000CC"/>
                                          </w:rPr>
                                          <w:t>, tìm tâm vị tự</w:t>
                                        </w:r>
                                      </w:p>
                                      <w:p w14:paraId="2E531808" w14:textId="77777777" w:rsidR="00522C6A" w:rsidRPr="00D5214D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lang w:val="vi-VN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84" name="Group 21245729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85" name="Freeform: Shape 21245729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180CD69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87" name="Group 21245729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88" name="Freeform: Shape 212457298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89" name="Flowchart: Terminator 212457298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90" name="Flowchart: Direct Access Storage 212457299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91" name="Group 2124572991"/>
                          <wpg:cNvGrpSpPr/>
                          <wpg:grpSpPr>
                            <a:xfrm>
                              <a:off x="327030" y="2668"/>
                              <a:ext cx="1209209" cy="437491"/>
                              <a:chOff x="327030" y="2668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92" name="Flowchart: Preparation 212457299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93" name="TextBox 42"/>
                            <wps:cNvSpPr txBox="1"/>
                            <wps:spPr>
                              <a:xfrm>
                                <a:off x="404602" y="266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8528C12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5BA827" id="_x0000_s1531" style="width:519.75pt;height:78.75pt;mso-position-horizontal-relative:char;mso-position-vertical-relative:line" coordorigin="" coordsize="66008,9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">
                <v:shape id="Rectangle: Diagonal Corners Rounded 1" o:spid="_x0000_s1532" style="position:absolute;top:2608;width:66008;height:734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96,0;6487725,0;6600825,52793;6600825,727311;6585929,734264;113100,734264;0,681471;0,6953;14896,0" o:connectangles="0,0,0,0,0,0,0,0,0" textboxrect="0,0,6435090,1533525"/>
                  <v:textbox>
                    <w:txbxContent>
                      <w:p w14:paraId="0262D274" w14:textId="77777777" w:rsidR="00522C6A" w:rsidRDefault="00522C6A" w:rsidP="00522C6A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24306E28" w14:textId="77777777" w:rsidR="00522C6A" w:rsidRPr="00486C59" w:rsidRDefault="00522C6A" w:rsidP="00C93898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70FEA8FB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4A59BB8" w14:textId="77777777" w:rsidR="00522C6A" w:rsidRPr="009C07C7" w:rsidRDefault="00522C6A" w:rsidP="00522C6A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2124572977" o:spid="_x0000_s1533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">
                  <v:group id="Group 2124572978" o:spid="_x0000_s1534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">
                    <v:group id="Group 2124572979" o:spid="_x0000_s1535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">
                      <v:shape id="Rectangle: Single Corner Snipped 2124572980" o:spid="_x0000_s1536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" path="m,l6099614,r223777,223777l6323391,447554,,447554,,xe" fillcolor="#efddf6 [663]" stroked="f" strokeweight="1.25pt">
                        <v:fill r:id="rId7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2981" o:spid="_x0000_s1537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">
                        <v:group id="Group 2124572982" o:spid="_x0000_s1538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">
                          <v:shape id="Arrow: Chevron 2124572983" o:spid="_x0000_s1539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964E286" w14:textId="77777777" w:rsidR="00522C6A" w:rsidRPr="00F64375" w:rsidRDefault="00522C6A" w:rsidP="00522C6A">
                                  <w:pPr>
                                    <w:autoSpaceDE w:val="0"/>
                                    <w:autoSpaceDN w:val="0"/>
                                    <w:adjustRightInd w:val="0"/>
                                    <w:contextualSpacing/>
                                    <w:rPr>
                                      <w:bCs/>
                                      <w:color w:val="0000CC"/>
                                    </w:rPr>
                                  </w:pPr>
                                  <w:r w:rsidRPr="00F64375">
                                    <w:rPr>
                                      <w:bCs/>
                                      <w:color w:val="0000CC"/>
                                    </w:rPr>
                                    <w:t>Xác định phép vị tự bằng quan hệ về tọa độ</w:t>
                                  </w:r>
                                  <w:r>
                                    <w:rPr>
                                      <w:bCs/>
                                      <w:color w:val="0000CC"/>
                                    </w:rPr>
                                    <w:t>, tìm tâm vị tự</w:t>
                                  </w:r>
                                </w:p>
                                <w:p w14:paraId="2E531808" w14:textId="77777777" w:rsidR="00522C6A" w:rsidRPr="00D5214D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lang w:val="vi-VN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984" o:spid="_x0000_s154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">
                            <v:shape id="Freeform: Shape 2124572985" o:spid="_x0000_s154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4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" filled="f" stroked="f">
                              <v:textbox>
                                <w:txbxContent>
                                  <w:p w14:paraId="2180CD69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87" o:spid="_x0000_s154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">
                          <v:shape id="Freeform: Shape 2124572988" o:spid="_x0000_s154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89" o:spid="_x0000_s154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90" o:spid="_x0000_s154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91" o:spid="_x0000_s1547" style="position:absolute;left:3270;top:26;width:12092;height:4375" coordorigin="3270,26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cT/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">
                    <v:shape id="Flowchart: Preparation 2124572992" o:spid="_x0000_s154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49" type="#_x0000_t202" style="position:absolute;left:4046;top:2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08528C12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D8B7207" w14:textId="77777777" w:rsidR="00522C6A" w:rsidRPr="00FC4E6D" w:rsidRDefault="00522C6A" w:rsidP="00522C6A">
      <w:pPr>
        <w:spacing w:line="240" w:lineRule="auto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29A2472B" w14:textId="77777777" w:rsidR="00522C6A" w:rsidRDefault="00522C6A" w:rsidP="00C93898">
      <w:pPr>
        <w:numPr>
          <w:ilvl w:val="0"/>
          <w:numId w:val="35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  <w:color w:val="000000"/>
        </w:rPr>
        <w:t xml:space="preserve">Cho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020" w:dyaOrig="345" w14:anchorId="1D152BAD">
          <v:shape id="_x0000_i4560" type="#_x0000_t75" style="width:51pt;height:17.25pt" o:ole="">
            <v:imagedata r:id="rId6970" o:title=""/>
          </v:shape>
          <o:OLEObject Type="Embed" ProgID="Equation.DSMT4" ShapeID="_x0000_i4560" DrawAspect="Content" ObjectID="_1686898760" r:id="rId6971"/>
        </w:object>
      </w:r>
      <w:r>
        <w:rPr>
          <w:rFonts w:eastAsia="Calibri"/>
          <w:color w:val="800080"/>
        </w:rPr>
        <w:t>.</w:t>
      </w:r>
      <w:r>
        <w:rPr>
          <w:rFonts w:eastAsia="Calibri"/>
          <w:color w:val="000000"/>
        </w:rPr>
        <w:t xml:space="preserve"> Tỉ số vị tự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95" w:dyaOrig="285" w14:anchorId="5039604B">
          <v:shape id="_x0000_i4561" type="#_x0000_t75" style="width:9.75pt;height:14.25pt" o:ole="">
            <v:imagedata r:id="rId6972" o:title=""/>
          </v:shape>
          <o:OLEObject Type="Embed" ProgID="Equation.DSMT4" ShapeID="_x0000_i4561" DrawAspect="Content" ObjectID="_1686898761" r:id="rId6973"/>
        </w:object>
      </w:r>
      <w:r>
        <w:rPr>
          <w:rFonts w:eastAsia="Calibri"/>
          <w:color w:val="000000"/>
        </w:rPr>
        <w:t xml:space="preserve"> của phép vị tự tâm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195" w:dyaOrig="255" w14:anchorId="442FEBEC">
          <v:shape id="_x0000_i4562" type="#_x0000_t75" style="width:9.75pt;height:12.75pt" o:ole="">
            <v:imagedata r:id="rId6974" o:title=""/>
          </v:shape>
          <o:OLEObject Type="Embed" ProgID="Equation.DSMT4" ShapeID="_x0000_i4562" DrawAspect="Content" ObjectID="_1686898762" r:id="rId6975"/>
        </w:object>
      </w:r>
      <w:r>
        <w:rPr>
          <w:rFonts w:eastAsia="Calibri"/>
          <w:color w:val="000000"/>
        </w:rPr>
        <w:t xml:space="preserve">, biến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240" w:dyaOrig="255" w14:anchorId="7D7A8BEE">
          <v:shape id="_x0000_i4563" type="#_x0000_t75" style="width:12pt;height:12.75pt" o:ole="">
            <v:imagedata r:id="rId6976" o:title=""/>
          </v:shape>
          <o:OLEObject Type="Embed" ProgID="Equation.DSMT4" ShapeID="_x0000_i4563" DrawAspect="Content" ObjectID="_1686898763" r:id="rId6977"/>
        </w:object>
      </w:r>
      <w:r>
        <w:rPr>
          <w:rFonts w:eastAsia="Calibri"/>
          <w:color w:val="000000"/>
        </w:rPr>
        <w:t xml:space="preserve"> thành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240" w:dyaOrig="255" w14:anchorId="61572970">
          <v:shape id="_x0000_i4564" type="#_x0000_t75" style="width:12pt;height:12.75pt" o:ole="">
            <v:imagedata r:id="rId6978" o:title=""/>
          </v:shape>
          <o:OLEObject Type="Embed" ProgID="Equation.DSMT4" ShapeID="_x0000_i4564" DrawAspect="Content" ObjectID="_1686898764" r:id="rId6979"/>
        </w:object>
      </w:r>
      <w:r>
        <w:rPr>
          <w:rFonts w:eastAsia="Calibri"/>
          <w:color w:val="000000"/>
        </w:rPr>
        <w:t xml:space="preserve"> là</w:t>
      </w:r>
    </w:p>
    <w:p w14:paraId="5191012E" w14:textId="77777777" w:rsidR="00522C6A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0E7B89">
        <w:rPr>
          <w:rFonts w:ascii="MS PMincho" w:eastAsia="MS PMincho" w:hAnsi="MS PMincho"/>
          <w:b/>
          <w:color w:val="0000FF"/>
          <w:u w:val="single"/>
        </w:rPr>
        <w:t>Ⓐ.</w:t>
      </w:r>
      <w:r>
        <w:rPr>
          <w:b/>
          <w:color w:val="0000FF"/>
        </w:rPr>
        <w:t xml:space="preserve">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67DD90D1">
          <v:shape id="_x0000_i4565" type="#_x0000_t75" style="width:30pt;height:30.75pt" o:ole="">
            <v:imagedata r:id="rId6980" o:title=""/>
          </v:shape>
          <o:OLEObject Type="Embed" ProgID="Equation.DSMT4" ShapeID="_x0000_i4565" DrawAspect="Content" ObjectID="_1686898765" r:id="rId6981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Ⓑ.</w:t>
      </w:r>
      <w:r>
        <w:rPr>
          <w:b/>
          <w:color w:val="0000FF"/>
        </w:rPr>
        <w:t xml:space="preserve">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585" w:dyaOrig="615" w14:anchorId="3A0987AE">
          <v:shape id="_x0000_i4566" type="#_x0000_t75" style="width:29.25pt;height:30.75pt" o:ole="">
            <v:imagedata r:id="rId6982" o:title=""/>
          </v:shape>
          <o:OLEObject Type="Embed" ProgID="Equation.DSMT4" ShapeID="_x0000_i4566" DrawAspect="Content" ObjectID="_1686898766" r:id="rId6983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Ⓒ.</w:t>
      </w:r>
      <w:r>
        <w:rPr>
          <w:b/>
          <w:color w:val="0000FF"/>
        </w:rPr>
        <w:t xml:space="preserve">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1AA6EB51">
          <v:shape id="_x0000_i4567" type="#_x0000_t75" style="width:30pt;height:30.75pt" o:ole="">
            <v:imagedata r:id="rId6984" o:title=""/>
          </v:shape>
          <o:OLEObject Type="Embed" ProgID="Equation.DSMT4" ShapeID="_x0000_i4567" DrawAspect="Content" ObjectID="_1686898767" r:id="rId6985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Ⓓ.</w:t>
      </w:r>
      <w:r>
        <w:rPr>
          <w:b/>
          <w:color w:val="0000FF"/>
        </w:rPr>
        <w:t xml:space="preserve">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585" w:dyaOrig="615" w14:anchorId="109E3262">
          <v:shape id="_x0000_i4568" type="#_x0000_t75" style="width:29.25pt;height:30.75pt" o:ole="">
            <v:imagedata r:id="rId6986" o:title=""/>
          </v:shape>
          <o:OLEObject Type="Embed" ProgID="Equation.DSMT4" ShapeID="_x0000_i4568" DrawAspect="Content" ObjectID="_1686898768" r:id="rId6987"/>
        </w:object>
      </w:r>
      <w:r>
        <w:rPr>
          <w:rFonts w:eastAsia="Calibri"/>
          <w:color w:val="800080"/>
        </w:rPr>
        <w:t>.</w:t>
      </w:r>
    </w:p>
    <w:p w14:paraId="42E72345" w14:textId="77777777" w:rsidR="00522C6A" w:rsidRDefault="00522C6A" w:rsidP="00522C6A">
      <w:pPr>
        <w:spacing w:line="276" w:lineRule="auto"/>
        <w:ind w:left="992"/>
        <w:jc w:val="center"/>
        <w:rPr>
          <w:rFonts w:eastAsia="Calibri"/>
          <w:color w:val="000000"/>
        </w:rPr>
      </w:pPr>
      <w:r>
        <w:rPr>
          <w:rFonts w:eastAsia="Calibri"/>
          <w:b/>
          <w:color w:val="800080"/>
        </w:rPr>
        <w:t>Lời giải</w:t>
      </w:r>
    </w:p>
    <w:p w14:paraId="3840D493" w14:textId="77777777" w:rsidR="00522C6A" w:rsidRDefault="00522C6A" w:rsidP="00522C6A">
      <w:pPr>
        <w:pStyle w:val="ListParagraph"/>
        <w:spacing w:line="276" w:lineRule="auto"/>
        <w:ind w:left="992"/>
        <w:rPr>
          <w:rFonts w:eastAsia="Calibri"/>
          <w:b/>
          <w:color w:val="000080"/>
          <w:lang w:val="pt-BR"/>
        </w:rPr>
      </w:pPr>
      <w:r>
        <w:rPr>
          <w:b/>
          <w:color w:val="000000"/>
          <w:lang w:val="pt-BR"/>
        </w:rPr>
        <w:t>Chọn A</w:t>
      </w:r>
    </w:p>
    <w:p w14:paraId="2A27E252" w14:textId="77777777" w:rsidR="00522C6A" w:rsidRDefault="00522C6A" w:rsidP="00522C6A">
      <w:pPr>
        <w:pStyle w:val="ListParagraph"/>
        <w:spacing w:line="276" w:lineRule="auto"/>
        <w:ind w:left="992"/>
        <w:rPr>
          <w:color w:val="000000"/>
          <w:lang w:val="fr-FR"/>
        </w:rPr>
      </w:pPr>
      <w:r>
        <w:rPr>
          <w:color w:val="000000"/>
          <w:szCs w:val="22"/>
          <w:lang w:val="fr-FR"/>
        </w:rPr>
        <w:t xml:space="preserve">Ta có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020" w:dyaOrig="345" w14:anchorId="1FFF96AC">
          <v:shape id="_x0000_i4569" type="#_x0000_t75" style="width:51pt;height:17.25pt" o:ole="">
            <v:imagedata r:id="rId6988" o:title=""/>
          </v:shape>
          <o:OLEObject Type="Embed" ProgID="Equation.DSMT4" ShapeID="_x0000_i4569" DrawAspect="Content" ObjectID="_1686898769" r:id="rId6989"/>
        </w:objec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1275" w:dyaOrig="615" w14:anchorId="2B43F963">
          <v:shape id="_x0000_i4570" type="#_x0000_t75" style="width:63.75pt;height:30.75pt" o:ole="">
            <v:imagedata r:id="rId6990" o:title=""/>
          </v:shape>
          <o:OLEObject Type="Embed" ProgID="Equation.DSMT4" ShapeID="_x0000_i4570" DrawAspect="Content" ObjectID="_1686898770" r:id="rId6991"/>
        </w:object>
      </w:r>
      <w:r>
        <w:rPr>
          <w:color w:val="800080"/>
          <w:lang w:val="fr-FR"/>
        </w:rPr>
        <w:t>.</w:t>
      </w:r>
      <w:r>
        <w:rPr>
          <w:color w:val="000000"/>
          <w:lang w:val="fr-FR"/>
        </w:rPr>
        <w:t xml:space="preserve"> Vậy tỉ số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69C30794">
          <v:shape id="_x0000_i4571" type="#_x0000_t75" style="width:30pt;height:30.75pt" o:ole="">
            <v:imagedata r:id="rId6992" o:title=""/>
          </v:shape>
          <o:OLEObject Type="Embed" ProgID="Equation.DSMT4" ShapeID="_x0000_i4571" DrawAspect="Content" ObjectID="_1686898771" r:id="rId6993"/>
        </w:object>
      </w:r>
      <w:r>
        <w:rPr>
          <w:color w:val="800080"/>
          <w:lang w:val="fr-FR"/>
        </w:rPr>
        <w:t>.</w:t>
      </w:r>
    </w:p>
    <w:p w14:paraId="5722323D" w14:textId="77777777" w:rsidR="00522C6A" w:rsidRDefault="00522C6A" w:rsidP="00C93898">
      <w:pPr>
        <w:numPr>
          <w:ilvl w:val="0"/>
          <w:numId w:val="35"/>
        </w:numPr>
        <w:tabs>
          <w:tab w:val="left" w:pos="992"/>
        </w:tabs>
        <w:spacing w:before="120" w:after="0" w:line="276" w:lineRule="auto"/>
        <w:jc w:val="both"/>
        <w:rPr>
          <w:lang w:val="sv-FI"/>
        </w:rPr>
      </w:pPr>
      <w:r>
        <w:rPr>
          <w:color w:val="000000"/>
          <w:lang w:val="sv-FI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7A06B6F1">
          <v:shape id="_x0000_i4572" type="#_x0000_t75" style="width:28.5pt;height:13.5pt" o:ole="">
            <v:imagedata r:id="rId6994" o:title=""/>
          </v:shape>
          <o:OLEObject Type="Embed" ProgID="Equation.DSMT4" ShapeID="_x0000_i4572" DrawAspect="Content" ObjectID="_1686898772" r:id="rId6995"/>
        </w:object>
      </w:r>
      <w:r>
        <w:rPr>
          <w:color w:val="000000"/>
          <w:lang w:val="sv-FI"/>
        </w:rPr>
        <w:t xml:space="preserve"> với trọng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6EA53741">
          <v:shape id="_x0000_i4573" type="#_x0000_t75" style="width:13.5pt;height:13.5pt" o:ole="">
            <v:imagedata r:id="rId6996" o:title=""/>
          </v:shape>
          <o:OLEObject Type="Embed" ProgID="Equation.DSMT4" ShapeID="_x0000_i4573" DrawAspect="Content" ObjectID="_1686898773" r:id="rId6997"/>
        </w:object>
      </w:r>
      <w:r>
        <w:rPr>
          <w:color w:val="000000"/>
          <w:lang w:val="sv-FI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345B49E">
          <v:shape id="_x0000_i4574" type="#_x0000_t75" style="width:16.5pt;height:13.5pt" o:ole="">
            <v:imagedata r:id="rId6998" o:title=""/>
          </v:shape>
          <o:OLEObject Type="Embed" ProgID="Equation.DSMT4" ShapeID="_x0000_i4574" DrawAspect="Content" ObjectID="_1686898774" r:id="rId6999"/>
        </w:object>
      </w:r>
      <w:r>
        <w:rPr>
          <w:color w:val="000000"/>
          <w:lang w:val="sv-FI"/>
        </w:rPr>
        <w:t xml:space="preserve"> là trung điểm của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342F02EA">
          <v:shape id="_x0000_i4575" type="#_x0000_t75" style="width:20.25pt;height:13.5pt" o:ole="">
            <v:imagedata r:id="rId7000" o:title=""/>
          </v:shape>
          <o:OLEObject Type="Embed" ProgID="Equation.DSMT4" ShapeID="_x0000_i4575" DrawAspect="Content" ObjectID="_1686898775" r:id="rId7001"/>
        </w:object>
      </w:r>
      <w:r>
        <w:rPr>
          <w:color w:val="000000"/>
          <w:lang w:val="sv-FI"/>
        </w:rPr>
        <w:t xml:space="preserve">. Gọi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0A8FABF8">
          <v:shape id="_x0000_i4576" type="#_x0000_t75" style="width:12pt;height:13.5pt" o:ole="">
            <v:imagedata r:id="rId7002" o:title=""/>
          </v:shape>
          <o:OLEObject Type="Embed" ProgID="Equation.DSMT4" ShapeID="_x0000_i4576" DrawAspect="Content" ObjectID="_1686898776" r:id="rId7003"/>
        </w:object>
      </w:r>
      <w:r>
        <w:rPr>
          <w:color w:val="000000"/>
          <w:lang w:val="sv-FI"/>
        </w:rPr>
        <w:t xml:space="preserve"> là phép vị tự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44C4FE38">
          <v:shape id="_x0000_i4577" type="#_x0000_t75" style="width:13.5pt;height:13.5pt" o:ole="">
            <v:imagedata r:id="rId6996" o:title=""/>
          </v:shape>
          <o:OLEObject Type="Embed" ProgID="Equation.DSMT4" ShapeID="_x0000_i4577" DrawAspect="Content" ObjectID="_1686898777" r:id="rId7004"/>
        </w:object>
      </w:r>
      <w:r>
        <w:rPr>
          <w:color w:val="000000"/>
          <w:lang w:val="sv-FI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54597BDD">
          <v:shape id="_x0000_i4578" type="#_x0000_t75" style="width:9.75pt;height:13.5pt" o:ole="">
            <v:imagedata r:id="rId7005" o:title=""/>
          </v:shape>
          <o:OLEObject Type="Embed" ProgID="Equation.DSMT4" ShapeID="_x0000_i4578" DrawAspect="Content" ObjectID="_1686898778" r:id="rId7006"/>
        </w:object>
      </w:r>
      <w:r>
        <w:rPr>
          <w:color w:val="000000"/>
          <w:lang w:val="sv-FI"/>
        </w:rP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7F1BF1B">
          <v:shape id="_x0000_i4579" type="#_x0000_t75" style="width:12pt;height:13.5pt" o:ole="">
            <v:imagedata r:id="rId7007" o:title=""/>
          </v:shape>
          <o:OLEObject Type="Embed" ProgID="Equation.DSMT4" ShapeID="_x0000_i4579" DrawAspect="Content" ObjectID="_1686898779" r:id="rId7008"/>
        </w:object>
      </w:r>
      <w:r>
        <w:rPr>
          <w:color w:val="000000"/>
          <w:lang w:val="sv-FI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603D1EE9">
          <v:shape id="_x0000_i4580" type="#_x0000_t75" style="width:16.5pt;height:13.5pt" o:ole="">
            <v:imagedata r:id="rId7009" o:title=""/>
          </v:shape>
          <o:OLEObject Type="Embed" ProgID="Equation.DSMT4" ShapeID="_x0000_i4580" DrawAspect="Content" ObjectID="_1686898780" r:id="rId7010"/>
        </w:object>
      </w:r>
      <w:r>
        <w:rPr>
          <w:color w:val="000000"/>
          <w:lang w:val="sv-FI"/>
        </w:rPr>
        <w:t xml:space="preserve">. Tìm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23D7C203">
          <v:shape id="_x0000_i4581" type="#_x0000_t75" style="width:9.75pt;height:13.5pt" o:ole="">
            <v:imagedata r:id="rId7011" o:title=""/>
          </v:shape>
          <o:OLEObject Type="Embed" ProgID="Equation.DSMT4" ShapeID="_x0000_i4581" DrawAspect="Content" ObjectID="_1686898781" r:id="rId7012"/>
        </w:object>
      </w:r>
      <w:r>
        <w:rPr>
          <w:color w:val="000000"/>
          <w:lang w:val="sv-FI"/>
        </w:rPr>
        <w:t>.</w:t>
      </w:r>
    </w:p>
    <w:p w14:paraId="55EE2ED1" w14:textId="77777777" w:rsidR="00522C6A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FI"/>
        </w:rPr>
      </w:pPr>
      <w:r w:rsidRPr="000E7B89">
        <w:rPr>
          <w:rFonts w:ascii="MS PMincho" w:eastAsia="MS PMincho" w:hAnsi="MS PMincho"/>
          <w:b/>
          <w:color w:val="0000FF"/>
          <w:lang w:val="sv-FI"/>
        </w:rPr>
        <w:t>Ⓐ.</w:t>
      </w:r>
      <w:r>
        <w:rPr>
          <w:b/>
          <w:color w:val="0000FF"/>
          <w:lang w:val="sv-FI"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555" w:dyaOrig="285" w14:anchorId="273AC01D">
          <v:shape id="_x0000_i4582" type="#_x0000_t75" style="width:27.75pt;height:14.25pt" o:ole="">
            <v:imagedata r:id="rId7013" o:title=""/>
          </v:shape>
          <o:OLEObject Type="Embed" ProgID="Equation.DSMT4" ShapeID="_x0000_i4582" DrawAspect="Content" ObjectID="_1686898782" r:id="rId7014"/>
        </w:object>
      </w:r>
      <w:r>
        <w:rPr>
          <w:color w:val="000000" w:themeColor="text1"/>
          <w:lang w:val="sv-FI"/>
        </w:rPr>
        <w:t>.</w:t>
      </w:r>
      <w:r>
        <w:rPr>
          <w:b/>
          <w:color w:val="0000FF"/>
          <w:lang w:val="sv-FI"/>
        </w:rPr>
        <w:tab/>
      </w:r>
      <w:r w:rsidRPr="000E7B89">
        <w:rPr>
          <w:rFonts w:ascii="MS PMincho" w:eastAsia="MS PMincho" w:hAnsi="MS PMincho"/>
          <w:b/>
          <w:color w:val="0000FF"/>
          <w:lang w:val="sv-FI"/>
        </w:rPr>
        <w:t>Ⓑ.</w:t>
      </w:r>
      <w:r>
        <w:rPr>
          <w:b/>
          <w:color w:val="0000FF"/>
          <w:lang w:val="sv-FI"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85" w14:anchorId="13E8D5E8">
          <v:shape id="_x0000_i4583" type="#_x0000_t75" style="width:35.25pt;height:14.25pt" o:ole="">
            <v:imagedata r:id="rId7015" o:title=""/>
          </v:shape>
          <o:OLEObject Type="Embed" ProgID="Equation.DSMT4" ShapeID="_x0000_i4583" DrawAspect="Content" ObjectID="_1686898783" r:id="rId7016"/>
        </w:object>
      </w:r>
      <w:r>
        <w:rPr>
          <w:color w:val="000000" w:themeColor="text1"/>
          <w:lang w:val="sv-FI"/>
        </w:rPr>
        <w:t>.</w:t>
      </w:r>
      <w:r>
        <w:rPr>
          <w:b/>
          <w:color w:val="0000FF"/>
          <w:lang w:val="sv-FI"/>
        </w:rPr>
        <w:tab/>
      </w:r>
      <w:r w:rsidRPr="000E7B89">
        <w:rPr>
          <w:rFonts w:ascii="MS PMincho" w:eastAsia="MS PMincho" w:hAnsi="MS PMincho"/>
          <w:b/>
          <w:color w:val="0000FF"/>
          <w:lang w:val="sv-FI"/>
        </w:rPr>
        <w:t>Ⓒ.</w:t>
      </w:r>
      <w:r>
        <w:rPr>
          <w:b/>
          <w:color w:val="0000FF"/>
          <w:lang w:val="sv-FI"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615" w:dyaOrig="645" w14:anchorId="6662CFB0">
          <v:shape id="_x0000_i4584" type="#_x0000_t75" style="width:30.75pt;height:32.25pt" o:ole="">
            <v:imagedata r:id="rId7017" o:title=""/>
          </v:shape>
          <o:OLEObject Type="Embed" ProgID="Equation.DSMT4" ShapeID="_x0000_i4584" DrawAspect="Content" ObjectID="_1686898784" r:id="rId7018"/>
        </w:object>
      </w:r>
      <w:r>
        <w:rPr>
          <w:color w:val="000000" w:themeColor="text1"/>
          <w:lang w:val="sv-FI"/>
        </w:rPr>
        <w:t>.</w:t>
      </w:r>
      <w:r>
        <w:rPr>
          <w:b/>
          <w:color w:val="0000FF"/>
          <w:lang w:val="sv-FI"/>
        </w:rPr>
        <w:tab/>
      </w:r>
      <w:r w:rsidRPr="000E7B89">
        <w:rPr>
          <w:rFonts w:ascii="MS PMincho" w:eastAsia="MS PMincho" w:hAnsi="MS PMincho"/>
          <w:b/>
          <w:color w:val="0000FF"/>
          <w:u w:val="single"/>
          <w:lang w:val="sv-FI"/>
        </w:rPr>
        <w:t>Ⓓ.</w:t>
      </w:r>
      <w:r>
        <w:rPr>
          <w:b/>
          <w:color w:val="0000FF"/>
          <w:lang w:val="sv-FI"/>
        </w:rPr>
        <w:t xml:space="preserve"> </w:t>
      </w:r>
      <w:r>
        <w:rPr>
          <w:rFonts w:ascii="Times New Roman" w:eastAsia="Times New Roman" w:hAnsi="Times New Roman" w:cs="Times New Roman"/>
          <w:b/>
          <w:color w:val="0000FF"/>
          <w:position w:val="-24"/>
        </w:rPr>
        <w:object w:dxaOrig="765" w:dyaOrig="645" w14:anchorId="77C68BCB">
          <v:shape id="_x0000_i4585" type="#_x0000_t75" style="width:38.25pt;height:32.25pt" o:ole="">
            <v:imagedata r:id="rId7019" o:title=""/>
          </v:shape>
          <o:OLEObject Type="Embed" ProgID="Equation.DSMT4" ShapeID="_x0000_i4585" DrawAspect="Content" ObjectID="_1686898785" r:id="rId7020"/>
        </w:object>
      </w:r>
      <w:r>
        <w:rPr>
          <w:color w:val="000000" w:themeColor="text1"/>
          <w:lang w:val="sv-FI"/>
        </w:rPr>
        <w:t>.</w:t>
      </w:r>
    </w:p>
    <w:p w14:paraId="2D86EDE8" w14:textId="77777777" w:rsidR="00522C6A" w:rsidRDefault="00522C6A" w:rsidP="00522C6A">
      <w:pPr>
        <w:spacing w:line="276" w:lineRule="auto"/>
        <w:ind w:left="992"/>
        <w:jc w:val="center"/>
        <w:rPr>
          <w:b/>
          <w:color w:val="0000FF"/>
          <w:lang w:val="sv-FI" w:eastAsia="ja-JP"/>
        </w:rPr>
      </w:pPr>
      <w:r>
        <w:rPr>
          <w:b/>
          <w:color w:val="0000FF"/>
          <w:lang w:val="sv-FI"/>
        </w:rPr>
        <w:t>Lời giải</w:t>
      </w:r>
    </w:p>
    <w:p w14:paraId="2C6198ED" w14:textId="77777777" w:rsidR="00522C6A" w:rsidRDefault="00522C6A" w:rsidP="00522C6A">
      <w:pPr>
        <w:spacing w:line="276" w:lineRule="auto"/>
        <w:ind w:left="992"/>
      </w:pPr>
      <w:r>
        <w:rPr>
          <w:b/>
        </w:rPr>
        <w:t>Chọn D</w:t>
      </w:r>
    </w:p>
    <w:p w14:paraId="3734860E" w14:textId="77777777" w:rsidR="00522C6A" w:rsidRDefault="00522C6A" w:rsidP="00522C6A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noProof/>
          <w:color w:val="0000FF"/>
          <w:lang w:eastAsia="ja-JP"/>
        </w:rPr>
        <w:drawing>
          <wp:inline distT="0" distB="0" distL="0" distR="0" wp14:anchorId="5996BAB0" wp14:editId="0684D047">
            <wp:extent cx="2324100" cy="1924050"/>
            <wp:effectExtent l="0" t="0" r="0" b="0"/>
            <wp:docPr id="2124573007" name="Picture 2124573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78546" w14:textId="77777777" w:rsidR="00522C6A" w:rsidRDefault="00522C6A" w:rsidP="00522C6A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color w:val="000000"/>
          <w:position w:val="-16"/>
          <w:lang w:val="sv-FI"/>
        </w:rPr>
        <w:object w:dxaOrig="2865" w:dyaOrig="435" w14:anchorId="16EDEA6D">
          <v:shape id="_x0000_i4586" type="#_x0000_t75" style="width:143.25pt;height:21.75pt" o:ole="">
            <v:imagedata r:id="rId7022" o:title=""/>
          </v:shape>
          <o:OLEObject Type="Embed" ProgID="Equation.DSMT4" ShapeID="_x0000_i4586" DrawAspect="Content" ObjectID="_1686898786" r:id="rId7023"/>
        </w:object>
      </w:r>
      <w:r>
        <w:rPr>
          <w:rFonts w:ascii="Times New Roman" w:eastAsia="Times New Roman" w:hAnsi="Times New Roman" w:cs="Times New Roman"/>
          <w:position w:val="-24"/>
        </w:rPr>
        <w:object w:dxaOrig="1035" w:dyaOrig="630" w14:anchorId="40471EDB">
          <v:shape id="_x0000_i4587" type="#_x0000_t75" style="width:51.75pt;height:31.5pt" o:ole="">
            <v:imagedata r:id="rId7024" o:title=""/>
          </v:shape>
          <o:OLEObject Type="Embed" ProgID="Equation.DSMT4" ShapeID="_x0000_i4587" DrawAspect="Content" ObjectID="_1686898787" r:id="rId7025"/>
        </w:object>
      </w:r>
      <w:r>
        <w:t>.</w:t>
      </w:r>
    </w:p>
    <w:p w14:paraId="3C90C57E" w14:textId="77777777" w:rsidR="00522C6A" w:rsidRDefault="00522C6A" w:rsidP="00C93898">
      <w:pPr>
        <w:numPr>
          <w:ilvl w:val="0"/>
          <w:numId w:val="35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pt-BR"/>
        </w:rPr>
      </w:pPr>
      <w:r>
        <w:rPr>
          <w:lang w:val="pt-BR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3778770">
          <v:shape id="_x0000_i4588" type="#_x0000_t75" style="width:27.75pt;height:14.25pt" o:ole="">
            <v:imagedata r:id="rId7026" o:title=""/>
          </v:shape>
          <o:OLEObject Type="Embed" ProgID="Equation.DSMT4" ShapeID="_x0000_i4588" DrawAspect="Content" ObjectID="_1686898788" r:id="rId7027"/>
        </w:object>
      </w:r>
      <w:r>
        <w:rPr>
          <w:lang w:val="pt-BR"/>
        </w:rPr>
        <w:t xml:space="preserve">với trọng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1B9378EE">
          <v:shape id="_x0000_i4589" type="#_x0000_t75" style="width:12.75pt;height:14.25pt" o:ole="">
            <v:imagedata r:id="rId7028" o:title=""/>
          </v:shape>
          <o:OLEObject Type="Embed" ProgID="Equation.DSMT4" ShapeID="_x0000_i4589" DrawAspect="Content" ObjectID="_1686898789" r:id="rId7029"/>
        </w:object>
      </w:r>
      <w:r>
        <w:rPr>
          <w:lang w:val="pt-BR"/>
        </w:rP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03930081">
          <v:shape id="_x0000_i4590" type="#_x0000_t75" style="width:14.25pt;height:12.75pt" o:ole="">
            <v:imagedata r:id="rId7030" o:title=""/>
          </v:shape>
          <o:OLEObject Type="Embed" ProgID="Equation.DSMT4" ShapeID="_x0000_i4590" DrawAspect="Content" ObjectID="_1686898790" r:id="rId7031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398717A0">
          <v:shape id="_x0000_i4591" type="#_x0000_t75" style="width:14.25pt;height:12.75pt" o:ole="">
            <v:imagedata r:id="rId7032" o:title=""/>
          </v:shape>
          <o:OLEObject Type="Embed" ProgID="Equation.DSMT4" ShapeID="_x0000_i4591" DrawAspect="Content" ObjectID="_1686898791" r:id="rId7033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0EA228E6">
          <v:shape id="_x0000_i4592" type="#_x0000_t75" style="width:15pt;height:14.25pt" o:ole="">
            <v:imagedata r:id="rId7034" o:title=""/>
          </v:shape>
          <o:OLEObject Type="Embed" ProgID="Equation.DSMT4" ShapeID="_x0000_i4592" DrawAspect="Content" ObjectID="_1686898792" r:id="rId7035"/>
        </w:object>
      </w:r>
      <w:r>
        <w:rPr>
          <w:lang w:val="pt-BR"/>
        </w:rPr>
        <w:t xml:space="preserve">lần lượt là trung điểm của các cạnh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7E07B5E0">
          <v:shape id="_x0000_i4593" type="#_x0000_t75" style="width:20.25pt;height:14.25pt" o:ole="">
            <v:imagedata r:id="rId7036" o:title=""/>
          </v:shape>
          <o:OLEObject Type="Embed" ProgID="Equation.DSMT4" ShapeID="_x0000_i4593" DrawAspect="Content" ObjectID="_1686898793" r:id="rId7037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08D946AB">
          <v:shape id="_x0000_i4594" type="#_x0000_t75" style="width:21pt;height:14.25pt" o:ole="">
            <v:imagedata r:id="rId7038" o:title=""/>
          </v:shape>
          <o:OLEObject Type="Embed" ProgID="Equation.DSMT4" ShapeID="_x0000_i4594" DrawAspect="Content" ObjectID="_1686898794" r:id="rId7039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1278BE01">
          <v:shape id="_x0000_i4595" type="#_x0000_t75" style="width:20.25pt;height:12.75pt" o:ole="">
            <v:imagedata r:id="rId7040" o:title=""/>
          </v:shape>
          <o:OLEObject Type="Embed" ProgID="Equation.DSMT4" ShapeID="_x0000_i4595" DrawAspect="Content" ObjectID="_1686898795" r:id="rId7041"/>
        </w:object>
      </w:r>
      <w:r>
        <w:rPr>
          <w:lang w:val="pt-BR"/>
        </w:rPr>
        <w:t xml:space="preserve">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D1DE276">
          <v:shape id="_x0000_i4596" type="#_x0000_t75" style="width:27.75pt;height:14.25pt" o:ole="">
            <v:imagedata r:id="rId7042" o:title=""/>
          </v:shape>
          <o:OLEObject Type="Embed" ProgID="Equation.DSMT4" ShapeID="_x0000_i4596" DrawAspect="Content" ObjectID="_1686898796" r:id="rId7043"/>
        </w:object>
      </w:r>
      <w:r>
        <w:rPr>
          <w:lang w:val="pt-BR"/>
        </w:rPr>
        <w:t xml:space="preserve">. Khi đó phép vị tự nào biến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3E85A840">
          <v:shape id="_x0000_i4597" type="#_x0000_t75" style="width:36pt;height:14.25pt" o:ole="">
            <v:imagedata r:id="rId7044" o:title=""/>
          </v:shape>
          <o:OLEObject Type="Embed" ProgID="Equation.DSMT4" ShapeID="_x0000_i4597" DrawAspect="Content" ObjectID="_1686898797" r:id="rId7045"/>
        </w:object>
      </w:r>
      <w:r>
        <w:rPr>
          <w:lang w:val="pt-BR"/>
        </w:rP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289481DB">
          <v:shape id="_x0000_i4598" type="#_x0000_t75" style="width:27.75pt;height:14.25pt" o:ole="">
            <v:imagedata r:id="rId7046" o:title=""/>
          </v:shape>
          <o:OLEObject Type="Embed" ProgID="Equation.DSMT4" ShapeID="_x0000_i4598" DrawAspect="Content" ObjectID="_1686898798" r:id="rId7047"/>
        </w:object>
      </w:r>
      <w:r>
        <w:rPr>
          <w:lang w:val="pt-BR"/>
        </w:rPr>
        <w:t>?</w:t>
      </w:r>
    </w:p>
    <w:p w14:paraId="18F53E61" w14:textId="77777777" w:rsidR="00522C6A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0E7B89">
        <w:rPr>
          <w:rFonts w:ascii="MS PMincho" w:eastAsia="MS PMincho" w:hAnsi="MS PMincho"/>
          <w:b/>
          <w:color w:val="0000FF"/>
          <w:lang w:val="pt-BR"/>
        </w:rPr>
        <w:t>Ⓐ.</w:t>
      </w:r>
      <w:r>
        <w:rPr>
          <w:b/>
          <w:color w:val="0000FF"/>
          <w:lang w:val="pt-BR"/>
        </w:rPr>
        <w:t xml:space="preserve">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44689E5">
          <v:shape id="_x0000_i4599" type="#_x0000_t75" style="width:12.75pt;height:14.25pt" o:ole="">
            <v:imagedata r:id="rId7048" o:title=""/>
          </v:shape>
          <o:OLEObject Type="Embed" ProgID="Equation.DSMT4" ShapeID="_x0000_i4599" DrawAspect="Content" ObjectID="_1686898799" r:id="rId7049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405" w:dyaOrig="615" w14:anchorId="01250025">
          <v:shape id="_x0000_i4600" type="#_x0000_t75" style="width:20.25pt;height:30.75pt" o:ole="">
            <v:imagedata r:id="rId7050" o:title=""/>
          </v:shape>
          <o:OLEObject Type="Embed" ProgID="Equation.DSMT4" ShapeID="_x0000_i4600" DrawAspect="Content" ObjectID="_1686898800" r:id="rId7051"/>
        </w:object>
      </w:r>
      <w:r>
        <w:rPr>
          <w:lang w:val="pt-BR"/>
        </w:rPr>
        <w:t>.</w:t>
      </w:r>
      <w:r>
        <w:rPr>
          <w:b/>
          <w:color w:val="0000FF"/>
          <w:lang w:val="pt-BR"/>
        </w:rPr>
        <w:tab/>
      </w:r>
      <w:r w:rsidRPr="000E7B89">
        <w:rPr>
          <w:rFonts w:ascii="MS PMincho" w:eastAsia="MS PMincho" w:hAnsi="MS PMincho"/>
          <w:b/>
          <w:color w:val="0000FF"/>
          <w:lang w:val="pt-BR"/>
        </w:rPr>
        <w:t>Ⓑ.</w:t>
      </w:r>
      <w:r>
        <w:rPr>
          <w:b/>
          <w:color w:val="0000FF"/>
          <w:lang w:val="pt-BR"/>
        </w:rPr>
        <w:t xml:space="preserve">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038338C7">
          <v:shape id="_x0000_i4601" type="#_x0000_t75" style="width:12.75pt;height:14.25pt" o:ole="">
            <v:imagedata r:id="rId7052" o:title=""/>
          </v:shape>
          <o:OLEObject Type="Embed" ProgID="Equation.DSMT4" ShapeID="_x0000_i4601" DrawAspect="Content" ObjectID="_1686898801" r:id="rId7053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24"/>
        </w:rPr>
        <w:object w:dxaOrig="240" w:dyaOrig="615" w14:anchorId="5C25D9A6">
          <v:shape id="_x0000_i4602" type="#_x0000_t75" style="width:12pt;height:30.75pt" o:ole="">
            <v:imagedata r:id="rId7054" o:title=""/>
          </v:shape>
          <o:OLEObject Type="Embed" ProgID="Equation.DSMT4" ShapeID="_x0000_i4602" DrawAspect="Content" ObjectID="_1686898802" r:id="rId7055"/>
        </w:object>
      </w:r>
      <w:r>
        <w:rPr>
          <w:lang w:val="pt-BR"/>
        </w:rPr>
        <w:t>.</w:t>
      </w:r>
    </w:p>
    <w:p w14:paraId="1366CD48" w14:textId="77777777" w:rsidR="00522C6A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0E7B89">
        <w:rPr>
          <w:rFonts w:ascii="MS PMincho" w:eastAsia="MS PMincho" w:hAnsi="MS PMincho"/>
          <w:b/>
          <w:color w:val="0000FF"/>
          <w:lang w:val="pt-BR"/>
        </w:rPr>
        <w:t>Ⓒ.</w:t>
      </w:r>
      <w:r>
        <w:rPr>
          <w:b/>
          <w:color w:val="0000FF"/>
          <w:lang w:val="pt-BR"/>
        </w:rPr>
        <w:t xml:space="preserve">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331B92D9">
          <v:shape id="_x0000_i4603" type="#_x0000_t75" style="width:12.75pt;height:14.25pt" o:ole="">
            <v:imagedata r:id="rId7056" o:title=""/>
          </v:shape>
          <o:OLEObject Type="Embed" ProgID="Equation.DSMT4" ShapeID="_x0000_i4603" DrawAspect="Content" ObjectID="_1686898803" r:id="rId7057"/>
        </w:object>
      </w:r>
      <w:r>
        <w:rPr>
          <w:lang w:val="pt-BR"/>
        </w:rPr>
        <w:t>, tỉ số 2.</w:t>
      </w:r>
      <w:r>
        <w:rPr>
          <w:b/>
          <w:color w:val="0000FF"/>
          <w:lang w:val="pt-BR"/>
        </w:rPr>
        <w:tab/>
      </w:r>
      <w:r w:rsidRPr="000E7B89">
        <w:rPr>
          <w:rFonts w:ascii="MS PMincho" w:eastAsia="MS PMincho" w:hAnsi="MS PMincho"/>
          <w:b/>
          <w:color w:val="0000FF"/>
          <w:u w:val="single"/>
          <w:lang w:val="pt-BR"/>
        </w:rPr>
        <w:t>Ⓓ.</w:t>
      </w:r>
      <w:r>
        <w:rPr>
          <w:b/>
          <w:color w:val="0000FF"/>
          <w:lang w:val="pt-BR"/>
        </w:rPr>
        <w:t xml:space="preserve"> </w:t>
      </w:r>
      <w:r>
        <w:rPr>
          <w:lang w:val="pt-BR"/>
        </w:rPr>
        <w:t xml:space="preserve">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43DD6BBE">
          <v:shape id="_x0000_i4604" type="#_x0000_t75" style="width:12.75pt;height:14.25pt" o:ole="">
            <v:imagedata r:id="rId7058" o:title=""/>
          </v:shape>
          <o:OLEObject Type="Embed" ProgID="Equation.DSMT4" ShapeID="_x0000_i4604" DrawAspect="Content" ObjectID="_1686898804" r:id="rId7059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207B3ADB">
          <v:shape id="_x0000_i4605" type="#_x0000_t75" style="width:15.75pt;height:12.75pt" o:ole="">
            <v:imagedata r:id="rId7060" o:title=""/>
          </v:shape>
          <o:OLEObject Type="Embed" ProgID="Equation.DSMT4" ShapeID="_x0000_i4605" DrawAspect="Content" ObjectID="_1686898805" r:id="rId7061"/>
        </w:object>
      </w:r>
      <w:r>
        <w:rPr>
          <w:lang w:val="pt-BR"/>
        </w:rPr>
        <w:t>.</w:t>
      </w:r>
    </w:p>
    <w:p w14:paraId="69DE05EA" w14:textId="77777777" w:rsidR="00522C6A" w:rsidRDefault="00522C6A" w:rsidP="00522C6A">
      <w:pPr>
        <w:spacing w:line="276" w:lineRule="auto"/>
        <w:ind w:left="992"/>
        <w:jc w:val="center"/>
        <w:rPr>
          <w:b/>
          <w:lang w:val="pt-BR"/>
        </w:rPr>
      </w:pPr>
      <w:r>
        <w:rPr>
          <w:b/>
          <w:color w:val="800080"/>
          <w:lang w:val="pt-BR"/>
        </w:rPr>
        <w:t>Lời giải</w:t>
      </w:r>
    </w:p>
    <w:p w14:paraId="0595DC25" w14:textId="77777777" w:rsidR="00522C6A" w:rsidRDefault="00522C6A" w:rsidP="00522C6A">
      <w:pPr>
        <w:spacing w:line="276" w:lineRule="auto"/>
        <w:ind w:left="992"/>
        <w:jc w:val="both"/>
        <w:rPr>
          <w:position w:val="-6"/>
          <w:lang w:val="pt-BR"/>
        </w:rPr>
      </w:pPr>
      <w:r>
        <w:rPr>
          <w:b/>
          <w:color w:val="000099"/>
          <w:lang w:val="pt-BR"/>
        </w:rPr>
        <w:lastRenderedPageBreak/>
        <w:t>Chọn D</w:t>
      </w:r>
    </w:p>
    <w:p w14:paraId="612B2DC3" w14:textId="77777777" w:rsidR="00522C6A" w:rsidRDefault="00522C6A" w:rsidP="00522C6A">
      <w:pPr>
        <w:spacing w:line="276" w:lineRule="auto"/>
        <w:ind w:left="992"/>
        <w:jc w:val="both"/>
        <w:rPr>
          <w:lang w:val="pt-BR"/>
        </w:rPr>
      </w:pPr>
      <w:r>
        <w:rPr>
          <w:lang w:val="pt-BR"/>
        </w:rP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328DAD70">
          <v:shape id="_x0000_i4606" type="#_x0000_t75" style="width:12.75pt;height:14.25pt" o:ole="">
            <v:imagedata r:id="rId7062" o:title=""/>
          </v:shape>
          <o:OLEObject Type="Embed" ProgID="Equation.DSMT4" ShapeID="_x0000_i4606" DrawAspect="Content" ObjectID="_1686898806" r:id="rId7063"/>
        </w:object>
      </w:r>
      <w:r>
        <w:rPr>
          <w:lang w:val="pt-BR"/>
        </w:rPr>
        <w:t>là tr</w:t>
      </w:r>
      <w:r>
        <w:rPr>
          <w:lang w:val="vi-VN"/>
        </w:rPr>
        <w:t>ọ</w:t>
      </w:r>
      <w:r>
        <w:rPr>
          <w:lang w:val="pt-BR"/>
        </w:rPr>
        <w:t xml:space="preserve">ng tâm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0437F47">
          <v:shape id="_x0000_i4607" type="#_x0000_t75" style="width:27.75pt;height:14.25pt" o:ole="">
            <v:imagedata r:id="rId7064" o:title=""/>
          </v:shape>
          <o:OLEObject Type="Embed" ProgID="Equation.DSMT4" ShapeID="_x0000_i4607" DrawAspect="Content" ObjectID="_1686898807" r:id="rId7065"/>
        </w:object>
      </w:r>
      <w:r>
        <w:rPr>
          <w:lang w:val="pt-BR"/>
        </w:rP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1260" w:dyaOrig="345" w14:anchorId="38767540">
          <v:shape id="_x0000_i4608" type="#_x0000_t75" style="width:63pt;height:17.25pt" o:ole="">
            <v:imagedata r:id="rId7066" o:title=""/>
          </v:shape>
          <o:OLEObject Type="Embed" ProgID="Equation.DSMT4" ShapeID="_x0000_i4608" DrawAspect="Content" ObjectID="_1686898808" r:id="rId7067"/>
        </w:object>
      </w:r>
      <w:r>
        <w:rPr>
          <w:rFonts w:ascii="Times New Roman" w:eastAsia="Times New Roman" w:hAnsi="Times New Roman" w:cs="Times New Roman"/>
          <w:position w:val="-16"/>
        </w:rPr>
        <w:object w:dxaOrig="1725" w:dyaOrig="420" w14:anchorId="337CE368">
          <v:shape id="_x0000_i4609" type="#_x0000_t75" style="width:86.25pt;height:21pt" o:ole="">
            <v:imagedata r:id="rId7068" o:title=""/>
          </v:shape>
          <o:OLEObject Type="Embed" ProgID="Equation.DSMT4" ShapeID="_x0000_i4609" DrawAspect="Content" ObjectID="_1686898809" r:id="rId7069"/>
        </w:object>
      </w:r>
    </w:p>
    <w:p w14:paraId="50878621" w14:textId="77777777" w:rsidR="00522C6A" w:rsidRDefault="00522C6A" w:rsidP="00522C6A">
      <w:pPr>
        <w:spacing w:line="276" w:lineRule="auto"/>
        <w:ind w:left="992"/>
        <w:jc w:val="both"/>
        <w:rPr>
          <w:lang w:val="pt-BR"/>
        </w:rPr>
      </w:pPr>
      <w:r>
        <w:rPr>
          <w:lang w:val="pt-BR"/>
        </w:rPr>
        <w:t xml:space="preserve">Tương tự </w:t>
      </w:r>
      <w:r>
        <w:rPr>
          <w:rFonts w:ascii="Times New Roman" w:eastAsia="Times New Roman" w:hAnsi="Times New Roman" w:cs="Times New Roman"/>
          <w:position w:val="-16"/>
        </w:rPr>
        <w:object w:dxaOrig="1440" w:dyaOrig="420" w14:anchorId="592CD5C3">
          <v:shape id="_x0000_i4610" type="#_x0000_t75" style="width:1in;height:21pt" o:ole="">
            <v:imagedata r:id="rId7070" o:title=""/>
          </v:shape>
          <o:OLEObject Type="Embed" ProgID="Equation.DSMT4" ShapeID="_x0000_i4610" DrawAspect="Content" ObjectID="_1686898810" r:id="rId7071"/>
        </w:object>
      </w:r>
      <w:r>
        <w:rPr>
          <w:lang w:val="pt-BR"/>
        </w:rPr>
        <w:t xml:space="preserve">và </w:t>
      </w:r>
      <w:r>
        <w:rPr>
          <w:rFonts w:ascii="Times New Roman" w:eastAsia="Times New Roman" w:hAnsi="Times New Roman" w:cs="Times New Roman"/>
          <w:position w:val="-16"/>
        </w:rPr>
        <w:object w:dxaOrig="1455" w:dyaOrig="420" w14:anchorId="28117089">
          <v:shape id="_x0000_i4611" type="#_x0000_t75" style="width:72.75pt;height:21pt" o:ole="">
            <v:imagedata r:id="rId7072" o:title=""/>
          </v:shape>
          <o:OLEObject Type="Embed" ProgID="Equation.DSMT4" ShapeID="_x0000_i4611" DrawAspect="Content" ObjectID="_1686898811" r:id="rId7073"/>
        </w:object>
      </w:r>
    </w:p>
    <w:p w14:paraId="7A31763A" w14:textId="77777777" w:rsidR="00522C6A" w:rsidRDefault="00522C6A" w:rsidP="00522C6A">
      <w:pPr>
        <w:spacing w:line="276" w:lineRule="auto"/>
        <w:ind w:left="992"/>
        <w:jc w:val="both"/>
        <w:rPr>
          <w:lang w:val="vi-VN"/>
        </w:rPr>
      </w:pPr>
      <w:r>
        <w:rPr>
          <w:lang w:val="pt-BR"/>
        </w:rPr>
        <w:t xml:space="preserve">Vậy 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4016F151">
          <v:shape id="_x0000_i4612" type="#_x0000_t75" style="width:12.75pt;height:14.25pt" o:ole="">
            <v:imagedata r:id="rId7074" o:title=""/>
          </v:shape>
          <o:OLEObject Type="Embed" ProgID="Equation.DSMT4" ShapeID="_x0000_i4612" DrawAspect="Content" ObjectID="_1686898812" r:id="rId7075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4B347715">
          <v:shape id="_x0000_i4613" type="#_x0000_t75" style="width:15.75pt;height:12.75pt" o:ole="">
            <v:imagedata r:id="rId7076" o:title=""/>
          </v:shape>
          <o:OLEObject Type="Embed" ProgID="Equation.DSMT4" ShapeID="_x0000_i4613" DrawAspect="Content" ObjectID="_1686898813" r:id="rId7077"/>
        </w:object>
      </w:r>
      <w:r>
        <w:rPr>
          <w:lang w:val="pt-BR"/>
        </w:rPr>
        <w:t xml:space="preserve">biến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36C9457C">
          <v:shape id="_x0000_i4614" type="#_x0000_t75" style="width:36pt;height:14.25pt" o:ole="">
            <v:imagedata r:id="rId7078" o:title=""/>
          </v:shape>
          <o:OLEObject Type="Embed" ProgID="Equation.DSMT4" ShapeID="_x0000_i4614" DrawAspect="Content" ObjectID="_1686898814" r:id="rId7079"/>
        </w:object>
      </w:r>
      <w:r>
        <w:rPr>
          <w:lang w:val="pt-BR"/>
        </w:rP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27B6C41">
          <v:shape id="_x0000_i4615" type="#_x0000_t75" style="width:27.75pt;height:14.25pt" o:ole="">
            <v:imagedata r:id="rId7080" o:title=""/>
          </v:shape>
          <o:OLEObject Type="Embed" ProgID="Equation.DSMT4" ShapeID="_x0000_i4615" DrawAspect="Content" ObjectID="_1686898815" r:id="rId7081"/>
        </w:object>
      </w:r>
      <w:r>
        <w:rPr>
          <w:lang w:val="vi-VN"/>
        </w:rPr>
        <w:t>.</w:t>
      </w:r>
    </w:p>
    <w:p w14:paraId="569191E5" w14:textId="77777777" w:rsidR="00522C6A" w:rsidRDefault="00522C6A" w:rsidP="00C93898">
      <w:pPr>
        <w:numPr>
          <w:ilvl w:val="0"/>
          <w:numId w:val="35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33F4DB05">
          <v:shape id="_x0000_i4616" type="#_x0000_t75" style="width:12pt;height:14.25pt" o:ole="">
            <v:imagedata r:id="rId7082" o:title=""/>
          </v:shape>
          <o:OLEObject Type="Embed" ProgID="Equation.DSMT4" ShapeID="_x0000_i4616" DrawAspect="Content" ObjectID="_1686898816" r:id="rId7083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3832DC0">
          <v:shape id="_x0000_i4617" type="#_x0000_t75" style="width:12pt;height:12.75pt" o:ole="">
            <v:imagedata r:id="rId7084" o:title=""/>
          </v:shape>
          <o:OLEObject Type="Embed" ProgID="Equation.DSMT4" ShapeID="_x0000_i4617" DrawAspect="Content" ObjectID="_1686898817" r:id="rId7085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A7EFDE8">
          <v:shape id="_x0000_i4618" type="#_x0000_t75" style="width:12pt;height:12.75pt" o:ole="">
            <v:imagedata r:id="rId7086" o:title=""/>
          </v:shape>
          <o:OLEObject Type="Embed" ProgID="Equation.DSMT4" ShapeID="_x0000_i4618" DrawAspect="Content" ObjectID="_1686898818" r:id="rId7087"/>
        </w:object>
      </w:r>
      <w:r>
        <w:t xml:space="preserve"> sao cho </w:t>
      </w:r>
      <w:r>
        <w:rPr>
          <w:rFonts w:ascii="Times New Roman" w:eastAsia="Times New Roman" w:hAnsi="Times New Roman" w:cs="Times New Roman"/>
          <w:position w:val="-6"/>
        </w:rPr>
        <w:object w:dxaOrig="1065" w:dyaOrig="285" w14:anchorId="24DFA159">
          <v:shape id="_x0000_i4619" type="#_x0000_t75" style="width:53.25pt;height:14.25pt" o:ole="">
            <v:imagedata r:id="rId7088" o:title=""/>
          </v:shape>
          <o:OLEObject Type="Embed" ProgID="Equation.DSMT4" ShapeID="_x0000_i4619" DrawAspect="Content" ObjectID="_1686898819" r:id="rId7089"/>
        </w:object>
      </w:r>
      <w:r>
        <w:t>. Khi đó tỉ số vị tự bằng</w:t>
      </w:r>
    </w:p>
    <w:p w14:paraId="2996DDBA" w14:textId="77777777" w:rsidR="00522C6A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 w:rsidRPr="000E7B89">
        <w:rPr>
          <w:rFonts w:ascii="MS PMincho" w:eastAsia="MS PMincho" w:hAnsi="MS PMincho"/>
          <w:b/>
          <w:color w:val="0000FF"/>
        </w:rPr>
        <w:t>Ⓐ.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323D94AC">
          <v:shape id="_x0000_i4620" type="#_x0000_t75" style="width:15.75pt;height:12.75pt" o:ole="">
            <v:imagedata r:id="rId7090" o:title=""/>
          </v:shape>
          <o:OLEObject Type="Embed" ProgID="Equation.DSMT4" ShapeID="_x0000_i4620" DrawAspect="Content" ObjectID="_1686898820" r:id="rId7091"/>
        </w:object>
      </w:r>
      <w:r>
        <w:t>.</w:t>
      </w:r>
      <w:r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Ⓑ.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7F7D4CF1">
          <v:shape id="_x0000_i4621" type="#_x0000_t75" style="width:9.75pt;height:12.75pt" o:ole="">
            <v:imagedata r:id="rId7092" o:title=""/>
          </v:shape>
          <o:OLEObject Type="Embed" ProgID="Equation.DSMT4" ShapeID="_x0000_i4621" DrawAspect="Content" ObjectID="_1686898821" r:id="rId7093"/>
        </w:object>
      </w:r>
      <w:r>
        <w:t>.</w:t>
      </w:r>
      <w:r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  <w:u w:val="single"/>
        </w:rPr>
        <w:t>Ⓒ.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24"/>
        </w:rPr>
        <w:object w:dxaOrig="405" w:dyaOrig="615" w14:anchorId="04FDBE2E">
          <v:shape id="_x0000_i4622" type="#_x0000_t75" style="width:20.25pt;height:30.75pt" o:ole="">
            <v:imagedata r:id="rId7094" o:title=""/>
          </v:shape>
          <o:OLEObject Type="Embed" ProgID="Equation.DSMT4" ShapeID="_x0000_i4622" DrawAspect="Content" ObjectID="_1686898822" r:id="rId7095"/>
        </w:object>
      </w:r>
      <w:r>
        <w:t>.</w:t>
      </w:r>
      <w:r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Ⓓ.</w:t>
      </w:r>
      <w:r>
        <w:rPr>
          <w:b/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15758B4F">
          <v:shape id="_x0000_i4623" type="#_x0000_t75" style="width:15.75pt;height:12.75pt" o:ole="">
            <v:imagedata r:id="rId7096" o:title=""/>
          </v:shape>
          <o:OLEObject Type="Embed" ProgID="Equation.DSMT4" ShapeID="_x0000_i4623" DrawAspect="Content" ObjectID="_1686898823" r:id="rId7097"/>
        </w:object>
      </w:r>
      <w:r>
        <w:t>.</w:t>
      </w:r>
    </w:p>
    <w:p w14:paraId="1BC4F2C0" w14:textId="77777777" w:rsidR="00522C6A" w:rsidRPr="00522C6A" w:rsidRDefault="00522C6A" w:rsidP="00522C6A">
      <w:pPr>
        <w:pStyle w:val="ListParagraph"/>
        <w:spacing w:line="276" w:lineRule="auto"/>
        <w:ind w:left="992"/>
        <w:jc w:val="center"/>
        <w:rPr>
          <w:b/>
          <w:color w:val="0000CC"/>
        </w:rPr>
      </w:pPr>
      <w:r w:rsidRPr="00522C6A">
        <w:rPr>
          <w:b/>
          <w:color w:val="0000CC"/>
        </w:rPr>
        <w:t>Lời giải</w:t>
      </w:r>
    </w:p>
    <w:p w14:paraId="6DA182D8" w14:textId="77777777" w:rsidR="00522C6A" w:rsidRDefault="00522C6A" w:rsidP="00522C6A">
      <w:pPr>
        <w:pStyle w:val="ListParagraph"/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6825832A" w14:textId="77777777" w:rsidR="00522C6A" w:rsidRDefault="00522C6A" w:rsidP="00522C6A">
      <w:pPr>
        <w:pStyle w:val="ListParagraph"/>
        <w:spacing w:line="276" w:lineRule="auto"/>
        <w:ind w:left="992"/>
      </w:pPr>
      <w:r>
        <w:t xml:space="preserve">Ta có </w:t>
      </w:r>
      <w:r>
        <w:rPr>
          <w:rFonts w:ascii="Times New Roman" w:eastAsia="Calibri" w:hAnsi="Times New Roman" w:cs="Times New Roman"/>
          <w:position w:val="-14"/>
        </w:rPr>
        <w:object w:dxaOrig="2640" w:dyaOrig="420" w14:anchorId="596E09B3">
          <v:shape id="_x0000_i4624" type="#_x0000_t75" style="width:132pt;height:21pt" o:ole="">
            <v:imagedata r:id="rId7098" o:title=""/>
          </v:shape>
          <o:OLEObject Type="Embed" ProgID="Equation.DSMT4" ShapeID="_x0000_i4624" DrawAspect="Content" ObjectID="_1686898824" r:id="rId7099"/>
        </w:object>
      </w:r>
    </w:p>
    <w:p w14:paraId="0225D547" w14:textId="77777777" w:rsidR="00522C6A" w:rsidRDefault="00522C6A" w:rsidP="00522C6A">
      <w:pPr>
        <w:pStyle w:val="ListParagraph"/>
        <w:spacing w:line="276" w:lineRule="auto"/>
        <w:ind w:left="992"/>
      </w:pPr>
      <w:r>
        <w:t xml:space="preserve">Theo giả thiết </w:t>
      </w:r>
      <w:r>
        <w:rPr>
          <w:rFonts w:ascii="Times New Roman" w:eastAsia="Calibri" w:hAnsi="Times New Roman" w:cs="Times New Roman"/>
          <w:position w:val="-14"/>
        </w:rPr>
        <w:object w:dxaOrig="1275" w:dyaOrig="375" w14:anchorId="6D76F41D">
          <v:shape id="_x0000_i4625" type="#_x0000_t75" style="width:63.75pt;height:18.75pt" o:ole="">
            <v:imagedata r:id="rId7100" o:title=""/>
          </v:shape>
          <o:OLEObject Type="Embed" ProgID="Equation.DSMT4" ShapeID="_x0000_i4625" DrawAspect="Content" ObjectID="_1686898825" r:id="rId7101"/>
        </w:object>
      </w:r>
      <w:r>
        <w:t xml:space="preserve"> thỏa mãn </w:t>
      </w:r>
      <w:r>
        <w:rPr>
          <w:rFonts w:ascii="Times New Roman" w:eastAsia="Calibri" w:hAnsi="Times New Roman" w:cs="Times New Roman"/>
          <w:position w:val="-6"/>
        </w:rPr>
        <w:object w:dxaOrig="1065" w:dyaOrig="285" w14:anchorId="077FDF72">
          <v:shape id="_x0000_i4626" type="#_x0000_t75" style="width:53.25pt;height:14.25pt" o:ole="">
            <v:imagedata r:id="rId7088" o:title=""/>
          </v:shape>
          <o:OLEObject Type="Embed" ProgID="Equation.DSMT4" ShapeID="_x0000_i4626" DrawAspect="Content" ObjectID="_1686898826" r:id="rId7102"/>
        </w:object>
      </w:r>
      <w:r>
        <w:t xml:space="preserve">, hay </w:t>
      </w:r>
      <w:r>
        <w:rPr>
          <w:rFonts w:ascii="Times New Roman" w:eastAsia="Calibri" w:hAnsi="Times New Roman" w:cs="Times New Roman"/>
          <w:position w:val="-24"/>
        </w:rPr>
        <w:object w:dxaOrig="1125" w:dyaOrig="615" w14:anchorId="4FABC2E6">
          <v:shape id="_x0000_i4627" type="#_x0000_t75" style="width:56.25pt;height:30.75pt" o:ole="">
            <v:imagedata r:id="rId7103" o:title=""/>
          </v:shape>
          <o:OLEObject Type="Embed" ProgID="Equation.DSMT4" ShapeID="_x0000_i4627" DrawAspect="Content" ObjectID="_1686898827" r:id="rId7104"/>
        </w:object>
      </w:r>
      <w:r>
        <w:t>.</w:t>
      </w:r>
    </w:p>
    <w:p w14:paraId="0073B14E" w14:textId="77777777" w:rsidR="00522C6A" w:rsidRDefault="00522C6A" w:rsidP="00522C6A">
      <w:pPr>
        <w:pStyle w:val="ListParagraph"/>
        <w:spacing w:line="276" w:lineRule="auto"/>
        <w:ind w:left="992"/>
      </w:pPr>
      <w:r>
        <w:t xml:space="preserve">Suy ra </w:t>
      </w:r>
      <w:r>
        <w:rPr>
          <w:rFonts w:ascii="Times New Roman" w:eastAsia="Calibri" w:hAnsi="Times New Roman" w:cs="Times New Roman"/>
          <w:position w:val="-24"/>
        </w:rPr>
        <w:object w:dxaOrig="1125" w:dyaOrig="615" w14:anchorId="0B60CB06">
          <v:shape id="_x0000_i4628" type="#_x0000_t75" style="width:56.25pt;height:30.75pt" o:ole="">
            <v:imagedata r:id="rId7105" o:title=""/>
          </v:shape>
          <o:OLEObject Type="Embed" ProgID="Equation.DSMT4" ShapeID="_x0000_i4628" DrawAspect="Content" ObjectID="_1686898828" r:id="rId7106"/>
        </w:object>
      </w:r>
      <w:r>
        <w:t xml:space="preserve"> hoặc </w:t>
      </w:r>
      <w:r>
        <w:rPr>
          <w:rFonts w:ascii="Times New Roman" w:eastAsia="Calibri" w:hAnsi="Times New Roman" w:cs="Times New Roman"/>
          <w:position w:val="-24"/>
        </w:rPr>
        <w:object w:dxaOrig="1305" w:dyaOrig="615" w14:anchorId="1B595403">
          <v:shape id="_x0000_i4629" type="#_x0000_t75" style="width:65.25pt;height:30.75pt" o:ole="">
            <v:imagedata r:id="rId7107" o:title=""/>
          </v:shape>
          <o:OLEObject Type="Embed" ProgID="Equation.DSMT4" ShapeID="_x0000_i4629" DrawAspect="Content" ObjectID="_1686898829" r:id="rId7108"/>
        </w:object>
      </w:r>
    </w:p>
    <w:p w14:paraId="7165ACC4" w14:textId="77777777" w:rsidR="00522C6A" w:rsidRDefault="00522C6A" w:rsidP="00522C6A">
      <w:pPr>
        <w:spacing w:line="276" w:lineRule="auto"/>
        <w:ind w:left="992"/>
        <w:rPr>
          <w:b/>
          <w:color w:val="800080"/>
        </w:rPr>
      </w:pPr>
      <w:r>
        <w:t xml:space="preserve">Vậy, </w:t>
      </w:r>
      <w:r>
        <w:rPr>
          <w:rFonts w:ascii="Times New Roman" w:eastAsia="Times New Roman" w:hAnsi="Times New Roman" w:cs="Times New Roman"/>
          <w:position w:val="-24"/>
        </w:rPr>
        <w:object w:dxaOrig="765" w:dyaOrig="615" w14:anchorId="4CF8BEB9">
          <v:shape id="_x0000_i4630" type="#_x0000_t75" style="width:38.25pt;height:30.75pt" o:ole="">
            <v:imagedata r:id="rId7109" o:title=""/>
          </v:shape>
          <o:OLEObject Type="Embed" ProgID="Equation.DSMT4" ShapeID="_x0000_i4630" DrawAspect="Content" ObjectID="_1686898830" r:id="rId7110"/>
        </w:object>
      </w:r>
      <w:r>
        <w:t>.</w:t>
      </w:r>
    </w:p>
    <w:p w14:paraId="64A1CB37" w14:textId="77777777" w:rsidR="00522C6A" w:rsidRPr="00FC4E6D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44542F" w14:paraId="7AD99C5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FDD8EB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DB98B8E">
                <v:shape id="_x0000_i4631" type="#_x0000_t75" style="width:27.75pt;height:14.25pt" o:ole="">
                  <v:imagedata r:id="rId7111" o:title=""/>
                </v:shape>
                <o:OLEObject Type="Embed" ProgID="Equation.DSMT4" ShapeID="_x0000_i4631" DrawAspect="Content" ObjectID="_1686898831" r:id="rId711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522BCA4F">
                <v:shape id="_x0000_i4632" type="#_x0000_t75" style="width:16.5pt;height:12.75pt" o:ole="">
                  <v:imagedata r:id="rId7113" o:title=""/>
                </v:shape>
                <o:OLEObject Type="Embed" ProgID="Equation.DSMT4" ShapeID="_x0000_i4632" DrawAspect="Content" ObjectID="_1686898832" r:id="rId711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và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74FD1F20">
                <v:shape id="_x0000_i4633" type="#_x0000_t75" style="width:14.25pt;height:14.25pt" o:ole="">
                  <v:imagedata r:id="rId7115" o:title=""/>
                </v:shape>
                <o:OLEObject Type="Embed" ProgID="Equation.DSMT4" ShapeID="_x0000_i4633" DrawAspect="Content" ObjectID="_1686898833" r:id="rId711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lần lượt là trung điểm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55" w14:anchorId="2D9FF414">
                <v:shape id="_x0000_i4634" type="#_x0000_t75" style="width:20.25pt;height:12.75pt" o:ole="">
                  <v:imagedata r:id="rId7117" o:title=""/>
                </v:shape>
                <o:OLEObject Type="Embed" ProgID="Equation.DSMT4" ShapeID="_x0000_i4634" DrawAspect="Content" ObjectID="_1686898834" r:id="rId711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và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6C637B01">
                <v:shape id="_x0000_i4635" type="#_x0000_t75" style="width:21pt;height:14.25pt" o:ole="">
                  <v:imagedata r:id="rId7119" o:title=""/>
                </v:shape>
                <o:OLEObject Type="Embed" ProgID="Equation.DSMT4" ShapeID="_x0000_i4635" DrawAspect="Content" ObjectID="_1686898835" r:id="rId712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F72CA1A">
                <v:shape id="_x0000_i4636" type="#_x0000_t75" style="width:12pt;height:12.75pt" o:ole="">
                  <v:imagedata r:id="rId7121" o:title=""/>
                </v:shape>
                <o:OLEObject Type="Embed" ProgID="Equation.DSMT4" ShapeID="_x0000_i4636" DrawAspect="Content" ObjectID="_1686898836" r:id="rId712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biến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1C02149">
                <v:shape id="_x0000_i4637" type="#_x0000_t75" style="width:27.75pt;height:14.25pt" o:ole="">
                  <v:imagedata r:id="rId7123" o:title=""/>
                </v:shape>
                <o:OLEObject Type="Embed" ProgID="Equation.DSMT4" ShapeID="_x0000_i4637" DrawAspect="Content" ObjectID="_1686898837" r:id="rId712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thành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15" w:dyaOrig="285" w14:anchorId="32C9BF31">
                <v:shape id="_x0000_i4638" type="#_x0000_t75" style="width:30.75pt;height:14.25pt" o:ole="">
                  <v:imagedata r:id="rId7125" o:title=""/>
                </v:shape>
                <o:OLEObject Type="Embed" ProgID="Equation.DSMT4" ShapeID="_x0000_i4638" DrawAspect="Content" ObjectID="_1686898838" r:id="rId7126"/>
              </w:object>
            </w:r>
            <w:r w:rsidRPr="00FD0C39">
              <w:rPr>
                <w:rFonts w:ascii="Chu Van An" w:hAnsi="Chu Van An" w:cs="Chu Van An"/>
                <w:szCs w:val="24"/>
              </w:rPr>
              <w:t>có tỉ số bằng bao nhiêu?</w:t>
            </w:r>
          </w:p>
          <w:p w14:paraId="7E778456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24"/>
                <w:szCs w:val="24"/>
              </w:rPr>
              <w:object w:dxaOrig="405" w:dyaOrig="615" w14:anchorId="00B89432">
                <v:shape id="_x0000_i4639" type="#_x0000_t75" style="width:20.25pt;height:30.75pt" o:ole="">
                  <v:imagedata r:id="rId7127" o:title=""/>
                </v:shape>
                <o:OLEObject Type="Embed" ProgID="Equation.DSMT4" ShapeID="_x0000_i4639" DrawAspect="Content" ObjectID="_1686898839" r:id="rId712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24"/>
                <w:szCs w:val="24"/>
              </w:rPr>
              <w:object w:dxaOrig="240" w:dyaOrig="615" w14:anchorId="4419EA07">
                <v:shape id="_x0000_i4640" type="#_x0000_t75" style="width:12pt;height:30.75pt" o:ole="">
                  <v:imagedata r:id="rId7129" o:title=""/>
                </v:shape>
                <o:OLEObject Type="Embed" ProgID="Equation.DSMT4" ShapeID="_x0000_i4640" DrawAspect="Content" ObjectID="_1686898840" r:id="rId713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3133DA4C">
                <v:shape id="_x0000_i4641" type="#_x0000_t75" style="width:9.75pt;height:12.75pt" o:ole="">
                  <v:imagedata r:id="rId7131" o:title=""/>
                </v:shape>
                <o:OLEObject Type="Embed" ProgID="Equation.DSMT4" ShapeID="_x0000_i4641" DrawAspect="Content" ObjectID="_1686898841" r:id="rId713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4"/>
                <w:szCs w:val="24"/>
              </w:rPr>
              <w:object w:dxaOrig="330" w:dyaOrig="255" w14:anchorId="2D4A6D0D">
                <v:shape id="_x0000_i4642" type="#_x0000_t75" style="width:16.5pt;height:12.75pt" o:ole="">
                  <v:imagedata r:id="rId7133" o:title=""/>
                </v:shape>
                <o:OLEObject Type="Embed" ProgID="Equation.DSMT4" ShapeID="_x0000_i4642" DrawAspect="Content" ObjectID="_1686898842" r:id="rId713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A1CD6B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654374" w14:textId="77777777" w:rsidR="00522C6A" w:rsidRPr="0044542F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44542F" w14:paraId="2397F151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4FC8B2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1B466497">
                <v:shape id="_x0000_i4643" type="#_x0000_t75" style="width:9.75pt;height:13.5pt" o:ole="">
                  <v:imagedata r:id="rId7135" o:title=""/>
                </v:shape>
                <o:OLEObject Type="Embed" ProgID="Equation.DSMT4" ShapeID="_x0000_i4643" DrawAspect="Content" ObjectID="_1686898843" r:id="rId713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thuộc đoạn thẳng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90" w:dyaOrig="270" w14:anchorId="768DB8AA">
                <v:shape id="_x0000_i4644" type="#_x0000_t75" style="width:19.5pt;height:13.5pt" o:ole="">
                  <v:imagedata r:id="rId7137" o:title=""/>
                </v:shape>
                <o:OLEObject Type="Embed" ProgID="Equation.DSMT4" ShapeID="_x0000_i4644" DrawAspect="Content" ObjectID="_1686898844" r:id="rId713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050" w:dyaOrig="270" w14:anchorId="35F23A5C">
                <v:shape id="_x0000_i4645" type="#_x0000_t75" style="width:52.5pt;height:13.5pt" o:ole="">
                  <v:imagedata r:id="rId7139" o:title=""/>
                </v:shape>
                <o:OLEObject Type="Embed" ProgID="Equation.DSMT4" ShapeID="_x0000_i4645" DrawAspect="Content" ObjectID="_1686898845" r:id="rId7140"/>
              </w:object>
            </w:r>
            <w:r w:rsidRPr="00FD0C39">
              <w:rPr>
                <w:rFonts w:ascii="Chu Van An" w:hAnsi="Chu Van An" w:cs="Chu Van An"/>
                <w:szCs w:val="24"/>
              </w:rPr>
              <w:t>. Chọn mệnh đề đúng:</w:t>
            </w:r>
          </w:p>
          <w:p w14:paraId="54D2F75B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>Phép</w:t>
            </w:r>
            <w:r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28B5A4C7">
                <v:shape id="_x0000_i4646" type="#_x0000_t75" style="width:9.75pt;height:13.5pt" o:ole="">
                  <v:imagedata r:id="rId7141" o:title=""/>
                </v:shape>
                <o:OLEObject Type="Embed" ProgID="Equation.DSMT4" ShapeID="_x0000_i4646" DrawAspect="Content" ObjectID="_1686898846" r:id="rId714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85" w14:anchorId="5B7F3976">
                <v:shape id="_x0000_i4647" type="#_x0000_t75" style="width:27pt;height:14.25pt" o:ole="">
                  <v:imagedata r:id="rId7143" o:title=""/>
                </v:shape>
                <o:OLEObject Type="Embed" ProgID="Equation.DSMT4" ShapeID="_x0000_i4647" DrawAspect="Content" ObjectID="_1686898847" r:id="rId714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3ACC5589">
                <v:shape id="_x0000_i4648" type="#_x0000_t75" style="width:12pt;height:13.5pt" o:ole="">
                  <v:imagedata r:id="rId7145" o:title=""/>
                </v:shape>
                <o:OLEObject Type="Embed" ProgID="Equation.DSMT4" ShapeID="_x0000_i4648" DrawAspect="Content" ObjectID="_1686898848" r:id="rId714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4BFA314D">
                <v:shape id="_x0000_i4649" type="#_x0000_t75" style="width:12pt;height:13.5pt" o:ole="">
                  <v:imagedata r:id="rId7147" o:title=""/>
                </v:shape>
                <o:OLEObject Type="Embed" ProgID="Equation.DSMT4" ShapeID="_x0000_i4649" DrawAspect="Content" ObjectID="_1686898849" r:id="rId714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C683BB8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>Phép</w:t>
            </w:r>
            <w:r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58422A38">
                <v:shape id="_x0000_i4650" type="#_x0000_t75" style="width:9.75pt;height:13.5pt" o:ole="">
                  <v:imagedata r:id="rId7141" o:title=""/>
                </v:shape>
                <o:OLEObject Type="Embed" ProgID="Equation.DSMT4" ShapeID="_x0000_i4650" DrawAspect="Content" ObjectID="_1686898850" r:id="rId714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7D5A789D">
                <v:shape id="_x0000_i4651" type="#_x0000_t75" style="width:35.25pt;height:14.25pt" o:ole="">
                  <v:imagedata r:id="rId7150" o:title=""/>
                </v:shape>
                <o:OLEObject Type="Embed" ProgID="Equation.DSMT4" ShapeID="_x0000_i4651" DrawAspect="Content" ObjectID="_1686898851" r:id="rId715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12D209D0">
                <v:shape id="_x0000_i4652" type="#_x0000_t75" style="width:12pt;height:13.5pt" o:ole="">
                  <v:imagedata r:id="rId7145" o:title=""/>
                </v:shape>
                <o:OLEObject Type="Embed" ProgID="Equation.DSMT4" ShapeID="_x0000_i4652" DrawAspect="Content" ObjectID="_1686898852" r:id="rId715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1ECF1DE5">
                <v:shape id="_x0000_i4653" type="#_x0000_t75" style="width:12pt;height:13.5pt" o:ole="">
                  <v:imagedata r:id="rId7147" o:title=""/>
                </v:shape>
                <o:OLEObject Type="Embed" ProgID="Equation.DSMT4" ShapeID="_x0000_i4653" DrawAspect="Content" ObjectID="_1686898853" r:id="rId715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5C7DDA3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>Phép</w:t>
            </w:r>
            <w:r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0ABAAFEA">
                <v:shape id="_x0000_i4654" type="#_x0000_t75" style="width:9.75pt;height:13.5pt" o:ole="">
                  <v:imagedata r:id="rId7141" o:title=""/>
                </v:shape>
                <o:OLEObject Type="Embed" ProgID="Equation.DSMT4" ShapeID="_x0000_i4654" DrawAspect="Content" ObjectID="_1686898854" r:id="rId715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36FB4FB1">
                <v:shape id="_x0000_i4655" type="#_x0000_t75" style="width:27.75pt;height:14.25pt" o:ole="">
                  <v:imagedata r:id="rId7155" o:title=""/>
                </v:shape>
                <o:OLEObject Type="Embed" ProgID="Equation.DSMT4" ShapeID="_x0000_i4655" DrawAspect="Content" ObjectID="_1686898855" r:id="rId715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622D0F2B">
                <v:shape id="_x0000_i4656" type="#_x0000_t75" style="width:12pt;height:13.5pt" o:ole="">
                  <v:imagedata r:id="rId7145" o:title=""/>
                </v:shape>
                <o:OLEObject Type="Embed" ProgID="Equation.DSMT4" ShapeID="_x0000_i4656" DrawAspect="Content" ObjectID="_1686898856" r:id="rId715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75ABC49A">
                <v:shape id="_x0000_i4657" type="#_x0000_t75" style="width:12pt;height:13.5pt" o:ole="">
                  <v:imagedata r:id="rId7147" o:title=""/>
                </v:shape>
                <o:OLEObject Type="Embed" ProgID="Equation.DSMT4" ShapeID="_x0000_i4657" DrawAspect="Content" ObjectID="_1686898857" r:id="rId715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F8E56E2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>Phép</w:t>
            </w:r>
            <w:r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59A23BEF">
                <v:shape id="_x0000_i4658" type="#_x0000_t75" style="width:9.75pt;height:13.5pt" o:ole="">
                  <v:imagedata r:id="rId7141" o:title=""/>
                </v:shape>
                <o:OLEObject Type="Embed" ProgID="Equation.DSMT4" ShapeID="_x0000_i4658" DrawAspect="Content" ObjectID="_1686898858" r:id="rId715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675" w:dyaOrig="285" w14:anchorId="3FE2208F">
                <v:shape id="_x0000_i4659" type="#_x0000_t75" style="width:33.75pt;height:14.25pt" o:ole="">
                  <v:imagedata r:id="rId7160" o:title=""/>
                </v:shape>
                <o:OLEObject Type="Embed" ProgID="Equation.DSMT4" ShapeID="_x0000_i4659" DrawAspect="Content" ObjectID="_1686898859" r:id="rId716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6107D488">
                <v:shape id="_x0000_i4660" type="#_x0000_t75" style="width:12pt;height:13.5pt" o:ole="">
                  <v:imagedata r:id="rId7145" o:title=""/>
                </v:shape>
                <o:OLEObject Type="Embed" ProgID="Equation.DSMT4" ShapeID="_x0000_i4660" DrawAspect="Content" ObjectID="_1686898860" r:id="rId716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0471434C">
                <v:shape id="_x0000_i4661" type="#_x0000_t75" style="width:12pt;height:13.5pt" o:ole="">
                  <v:imagedata r:id="rId7147" o:title=""/>
                </v:shape>
                <o:OLEObject Type="Embed" ProgID="Equation.DSMT4" ShapeID="_x0000_i4661" DrawAspect="Content" ObjectID="_1686898861" r:id="rId716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72A7FD6E" w14:textId="77777777" w:rsidR="00522C6A" w:rsidRPr="0044542F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B2634B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B08CB4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116554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đường tròn tâm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082F5E94">
                <v:shape id="_x0000_i4662" type="#_x0000_t75" style="width:14.25pt;height:14.25pt" o:ole="">
                  <v:imagedata r:id="rId7164" o:title=""/>
                </v:shape>
                <o:OLEObject Type="Embed" ProgID="Equation.DSMT4" ShapeID="_x0000_i4662" DrawAspect="Content" ObjectID="_1686898862" r:id="rId716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hai đường kính </w:t>
            </w:r>
            <w:r w:rsidRPr="00FD0C39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870" w:dyaOrig="285" w14:anchorId="1C4C0E70">
                <v:shape id="_x0000_i4663" type="#_x0000_t75" style="width:43.5pt;height:14.25pt" o:ole="">
                  <v:imagedata r:id="rId7166" o:title=""/>
                </v:shape>
                <o:OLEObject Type="Embed" ProgID="Equation.DSMT4" ShapeID="_x0000_i4663" DrawAspect="Content" ObjectID="_1686898863" r:id="rId716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vuông góc với nhau.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2CD29AC8">
                <v:shape id="_x0000_i4664" type="#_x0000_t75" style="width:14.25pt;height:14.25pt" o:ole="">
                  <v:imagedata r:id="rId7168" o:title=""/>
                </v:shape>
                <o:OLEObject Type="Embed" ProgID="Equation.DSMT4" ShapeID="_x0000_i4664" DrawAspect="Content" ObjectID="_1686898864" r:id="rId716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một điểm bất kỳ trên đường kính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35" w:dyaOrig="285" w14:anchorId="2688B80F">
                <v:shape id="_x0000_i4665" type="#_x0000_t75" style="width:21.75pt;height:14.25pt" o:ole="">
                  <v:imagedata r:id="rId7170" o:title=""/>
                </v:shape>
                <o:OLEObject Type="Embed" ProgID="Equation.DSMT4" ShapeID="_x0000_i4665" DrawAspect="Content" ObjectID="_1686898865" r:id="rId717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35" w:dyaOrig="285" w14:anchorId="6609E346">
                <v:shape id="_x0000_i4666" type="#_x0000_t75" style="width:21.75pt;height:14.25pt" o:ole="">
                  <v:imagedata r:id="rId7172" o:title=""/>
                </v:shape>
                <o:OLEObject Type="Embed" ProgID="Equation.DSMT4" ShapeID="_x0000_i4666" DrawAspect="Content" ObjectID="_1686898866" r:id="rId717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hình chiếu vuông góc của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2460EDBE">
                <v:shape id="_x0000_i4667" type="#_x0000_t75" style="width:14.25pt;height:14.25pt" o:ole="">
                  <v:imagedata r:id="rId7174" o:title=""/>
                </v:shape>
                <o:OLEObject Type="Embed" ProgID="Equation.DSMT4" ShapeID="_x0000_i4667" DrawAspect="Content" ObjectID="_1686898867" r:id="rId717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lên trên tiếp tuyến của đường tròn tại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358D486C">
                <v:shape id="_x0000_i4668" type="#_x0000_t75" style="width:14.25pt;height:14.25pt" o:ole="">
                  <v:imagedata r:id="rId7176" o:title=""/>
                </v:shape>
                <o:OLEObject Type="Embed" ProgID="Equation.DSMT4" ShapeID="_x0000_i4668" DrawAspect="Content" ObjectID="_1686898868" r:id="rId717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50" w:dyaOrig="285" w14:anchorId="08202C22">
                <v:shape id="_x0000_i4669" type="#_x0000_t75" style="width:7.5pt;height:14.25pt" o:ole="">
                  <v:imagedata r:id="rId7178" o:title=""/>
                </v:shape>
                <o:OLEObject Type="Embed" ProgID="Equation.DSMT4" ShapeID="_x0000_i4669" DrawAspect="Content" ObjectID="_1686898869" r:id="rId71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giao điểm của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35" w:dyaOrig="285" w14:anchorId="5549C01C">
                <v:shape id="_x0000_i4670" type="#_x0000_t75" style="width:21.75pt;height:14.25pt" o:ole="">
                  <v:imagedata r:id="rId7180" o:title=""/>
                </v:shape>
                <o:OLEObject Type="Embed" ProgID="Equation.DSMT4" ShapeID="_x0000_i4670" DrawAspect="Content" ObjectID="_1686898870" r:id="rId71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570" w:dyaOrig="285" w14:anchorId="095BCF03">
                <v:shape id="_x0000_i4671" type="#_x0000_t75" style="width:28.5pt;height:14.25pt" o:ole="">
                  <v:imagedata r:id="rId7182" o:title=""/>
                </v:shape>
                <o:OLEObject Type="Embed" ProgID="Equation.DSMT4" ShapeID="_x0000_i4671" DrawAspect="Content" ObjectID="_1686898871" r:id="rId718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Khi đó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50" w:dyaOrig="285" w14:anchorId="22215B97">
                <v:shape id="_x0000_i4672" type="#_x0000_t75" style="width:7.5pt;height:14.25pt" o:ole="">
                  <v:imagedata r:id="rId7184" o:title=""/>
                </v:shape>
                <o:OLEObject Type="Embed" ProgID="Equation.DSMT4" ShapeID="_x0000_i4672" DrawAspect="Content" ObjectID="_1686898872" r:id="rId718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74C37DDA">
                <v:shape id="_x0000_i4673" type="#_x0000_t75" style="width:14.25pt;height:14.25pt" o:ole="">
                  <v:imagedata r:id="rId7186" o:title=""/>
                </v:shape>
                <o:OLEObject Type="Embed" ProgID="Equation.DSMT4" ShapeID="_x0000_i4673" DrawAspect="Content" ObjectID="_1686898873" r:id="rId71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0AC017C6">
                <v:shape id="_x0000_i4674" type="#_x0000_t75" style="width:14.25pt;height:14.25pt" o:ole="">
                  <v:imagedata r:id="rId7188" o:title=""/>
                </v:shape>
                <o:OLEObject Type="Embed" ProgID="Equation.DSMT4" ShapeID="_x0000_i4674" DrawAspect="Content" ObjectID="_1686898874" r:id="rId718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là:</w:t>
            </w:r>
          </w:p>
          <w:p w14:paraId="11690423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435" w:dyaOrig="570" w14:anchorId="065CB8E9">
                <v:shape id="_x0000_i4675" type="#_x0000_t75" style="width:21.75pt;height:28.5pt" o:ole="">
                  <v:imagedata r:id="rId7190" o:title=""/>
                </v:shape>
                <o:OLEObject Type="Embed" ProgID="Equation.DSMT4" ShapeID="_x0000_i4675" DrawAspect="Content" ObjectID="_1686898875" r:id="rId719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85" w:dyaOrig="570" w14:anchorId="2E2E7C0B">
                <v:shape id="_x0000_i4676" type="#_x0000_t75" style="width:14.25pt;height:28.5pt" o:ole="">
                  <v:imagedata r:id="rId7192" o:title=""/>
                </v:shape>
                <o:OLEObject Type="Embed" ProgID="Equation.DSMT4" ShapeID="_x0000_i4676" DrawAspect="Content" ObjectID="_1686898876" r:id="rId719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85" w:dyaOrig="570" w14:anchorId="48596AB7">
                <v:shape id="_x0000_i4677" type="#_x0000_t75" style="width:14.25pt;height:28.5pt" o:ole="">
                  <v:imagedata r:id="rId7194" o:title=""/>
                </v:shape>
                <o:OLEObject Type="Embed" ProgID="Equation.DSMT4" ShapeID="_x0000_i4677" DrawAspect="Content" ObjectID="_1686898877" r:id="rId719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435" w:dyaOrig="570" w14:anchorId="295FDB94">
                <v:shape id="_x0000_i4678" type="#_x0000_t75" style="width:21.75pt;height:28.5pt" o:ole="">
                  <v:imagedata r:id="rId7196" o:title=""/>
                </v:shape>
                <o:OLEObject Type="Embed" ProgID="Equation.DSMT4" ShapeID="_x0000_i4678" DrawAspect="Content" ObjectID="_1686898878" r:id="rId719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4D0642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9F9AF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56A718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6C0D15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4: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465" w:dyaOrig="315" w14:anchorId="5D778239">
                <v:shape id="_x0000_i4679" type="#_x0000_t75" style="width:23.25pt;height:15.75pt" o:ole="">
                  <v:imagedata r:id="rId7198" o:title=""/>
                </v:shape>
                <o:OLEObject Type="Embed" ProgID="Equation.DSMT4" ShapeID="_x0000_i4679" DrawAspect="Content" ObjectID="_1686898879" r:id="rId719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cho đường thẳng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05" w:dyaOrig="315" w14:anchorId="4CCBAD28">
                <v:shape id="_x0000_i4680" type="#_x0000_t75" style="width:80.25pt;height:15.75pt" o:ole="">
                  <v:imagedata r:id="rId7200" o:title=""/>
                </v:shape>
                <o:OLEObject Type="Embed" ProgID="Equation.DSMT4" ShapeID="_x0000_i4680" DrawAspect="Content" ObjectID="_1686898880" r:id="rId720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. Biết phép vị tự tâm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195" w:dyaOrig="255" w14:anchorId="3CBEB950">
                <v:shape id="_x0000_i4681" type="#_x0000_t75" style="width:9.75pt;height:12.75pt" o:ole="">
                  <v:imagedata r:id="rId7202" o:title=""/>
                </v:shape>
                <o:OLEObject Type="Embed" ProgID="Equation.DSMT4" ShapeID="_x0000_i4681" DrawAspect="Content" ObjectID="_1686898881" r:id="rId720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915" w:dyaOrig="270" w14:anchorId="7BD80D79">
                <v:shape id="_x0000_i4682" type="#_x0000_t75" style="width:45.75pt;height:13.5pt" o:ole="">
                  <v:imagedata r:id="rId7204" o:title=""/>
                </v:shape>
                <o:OLEObject Type="Embed" ProgID="Equation.DSMT4" ShapeID="_x0000_i4682" DrawAspect="Content" ObjectID="_1686898882" r:id="rId720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biến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10" w:dyaOrig="270" w14:anchorId="2A89CBE0">
                <v:shape id="_x0000_i4683" type="#_x0000_t75" style="width:10.5pt;height:13.5pt" o:ole="">
                  <v:imagedata r:id="rId7206" o:title=""/>
                </v:shape>
                <o:OLEObject Type="Embed" ProgID="Equation.DSMT4" ShapeID="_x0000_i4683" DrawAspect="Content" ObjectID="_1686898883" r:id="rId720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thành chính nó. Xác định tọa độ điểm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195" w:dyaOrig="255" w14:anchorId="035F2007">
                <v:shape id="_x0000_i4684" type="#_x0000_t75" style="width:9.75pt;height:12.75pt" o:ole="">
                  <v:imagedata r:id="rId7202" o:title=""/>
                </v:shape>
                <o:OLEObject Type="Embed" ProgID="Equation.DSMT4" ShapeID="_x0000_i4684" DrawAspect="Content" ObjectID="_1686898884" r:id="rId720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?</w:t>
            </w:r>
          </w:p>
          <w:p w14:paraId="2B3EBCBE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615" w:dyaOrig="405" w14:anchorId="735C633D">
                <v:shape id="_x0000_i4685" type="#_x0000_t75" style="width:30.75pt;height:20.25pt" o:ole="">
                  <v:imagedata r:id="rId7209" o:title=""/>
                </v:shape>
                <o:OLEObject Type="Embed" ProgID="Equation.DSMT4" ShapeID="_x0000_i4685" DrawAspect="Content" ObjectID="_1686898885" r:id="rId721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660" w:dyaOrig="405" w14:anchorId="3A580BEE">
                <v:shape id="_x0000_i4686" type="#_x0000_t75" style="width:33pt;height:20.25pt" o:ole="">
                  <v:imagedata r:id="rId7211" o:title=""/>
                </v:shape>
                <o:OLEObject Type="Embed" ProgID="Equation.DSMT4" ShapeID="_x0000_i4686" DrawAspect="Content" ObjectID="_1686898886" r:id="rId721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690" w:dyaOrig="405" w14:anchorId="5ECE6B2C">
                <v:shape id="_x0000_i4687" type="#_x0000_t75" style="width:34.5pt;height:20.25pt" o:ole="">
                  <v:imagedata r:id="rId7213" o:title=""/>
                </v:shape>
                <o:OLEObject Type="Embed" ProgID="Equation.DSMT4" ShapeID="_x0000_i4687" DrawAspect="Content" ObjectID="_1686898887" r:id="rId721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780" w:dyaOrig="405" w14:anchorId="2FF25C4A">
                <v:shape id="_x0000_i4688" type="#_x0000_t75" style="width:39pt;height:20.25pt" o:ole="">
                  <v:imagedata r:id="rId7215" o:title=""/>
                </v:shape>
                <o:OLEObject Type="Embed" ProgID="Equation.DSMT4" ShapeID="_x0000_i4688" DrawAspect="Content" ObjectID="_1686898888" r:id="rId721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0DB7DE5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798EDD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28EF21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9124B3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5: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7FCB4C89">
                <v:shape id="_x0000_i4689" type="#_x0000_t75" style="width:23.25pt;height:15.75pt" o:ole="">
                  <v:imagedata r:id="rId1439" o:title=""/>
                </v:shape>
                <o:OLEObject Type="Embed" ProgID="Equation.DSMT4" ShapeID="_x0000_i4689" DrawAspect="Content" ObjectID="_1686898889" r:id="rId721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hai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75" w:dyaOrig="405" w14:anchorId="354412D0">
                <v:shape id="_x0000_i4690" type="#_x0000_t75" style="width:48.75pt;height:20.25pt" o:ole="">
                  <v:imagedata r:id="rId7218" o:title=""/>
                </v:shape>
                <o:OLEObject Type="Embed" ProgID="Equation.DSMT4" ShapeID="_x0000_i4690" DrawAspect="Content" ObjectID="_1686898890" r:id="rId721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1035" w:dyaOrig="405" w14:anchorId="0F9296E6">
                <v:shape id="_x0000_i4691" type="#_x0000_t75" style="width:51.75pt;height:20.25pt" o:ole="">
                  <v:imagedata r:id="rId7220" o:title=""/>
                </v:shape>
                <o:OLEObject Type="Embed" ProgID="Equation.DSMT4" ShapeID="_x0000_i4691" DrawAspect="Content" ObjectID="_1686898891" r:id="rId722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85" w14:anchorId="05B3A729">
                <v:shape id="_x0000_i4692" type="#_x0000_t75" style="width:12pt;height:14.25pt" o:ole="">
                  <v:imagedata r:id="rId7222" o:title=""/>
                </v:shape>
                <o:OLEObject Type="Embed" ProgID="Equation.DSMT4" ShapeID="_x0000_i4692" DrawAspect="Content" ObjectID="_1686898892" r:id="rId722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195" w:dyaOrig="285" w14:anchorId="58208CCF">
                <v:shape id="_x0000_i4693" type="#_x0000_t75" style="width:9.75pt;height:14.25pt" o:ole="">
                  <v:imagedata r:id="rId7224" o:title=""/>
                </v:shape>
                <o:OLEObject Type="Embed" ProgID="Equation.DSMT4" ShapeID="_x0000_i4693" DrawAspect="Content" ObjectID="_1686898893" r:id="rId722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15" w:dyaOrig="255" w14:anchorId="73C6D4E3">
                <v:shape id="_x0000_i4694" type="#_x0000_t75" style="width:15.75pt;height:12.75pt" o:ole="">
                  <v:imagedata r:id="rId7226" o:title=""/>
                </v:shape>
                <o:OLEObject Type="Embed" ProgID="Equation.DSMT4" ShapeID="_x0000_i4694" DrawAspect="Content" ObjectID="_1686898894" r:id="rId722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75" w:dyaOrig="255" w14:anchorId="2DE1F3B0">
                <v:shape id="_x0000_i4695" type="#_x0000_t75" style="width:18.75pt;height:12.75pt" o:ole="">
                  <v:imagedata r:id="rId7228" o:title=""/>
                </v:shape>
                <o:OLEObject Type="Embed" ProgID="Equation.DSMT4" ShapeID="_x0000_i4695" DrawAspect="Content" ObjectID="_1686898895" r:id="rId722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Tìm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195" w:dyaOrig="285" w14:anchorId="504E7E14">
                <v:shape id="_x0000_i4696" type="#_x0000_t75" style="width:9.75pt;height:14.25pt" o:ole="">
                  <v:imagedata r:id="rId7230" o:title=""/>
                </v:shape>
                <o:OLEObject Type="Embed" ProgID="Equation.DSMT4" ShapeID="_x0000_i4696" DrawAspect="Content" ObjectID="_1686898896" r:id="rId723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E39C1C3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600" w:dyaOrig="615" w14:anchorId="6E47A89E">
                <v:shape id="_x0000_i4697" type="#_x0000_t75" style="width:30pt;height:30.75pt" o:ole="">
                  <v:imagedata r:id="rId7232" o:title=""/>
                </v:shape>
                <o:OLEObject Type="Embed" ProgID="Equation.DSMT4" ShapeID="_x0000_i4697" DrawAspect="Content" ObjectID="_1686898897" r:id="rId723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55" w:dyaOrig="285" w14:anchorId="4E1CB00E">
                <v:shape id="_x0000_i4698" type="#_x0000_t75" style="width:27.75pt;height:14.25pt" o:ole="">
                  <v:imagedata r:id="rId7234" o:title=""/>
                </v:shape>
                <o:OLEObject Type="Embed" ProgID="Equation.DSMT4" ShapeID="_x0000_i4698" DrawAspect="Content" ObjectID="_1686898898" r:id="rId723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765" w:dyaOrig="615" w14:anchorId="3D9AF043">
                <v:shape id="_x0000_i4699" type="#_x0000_t75" style="width:38.25pt;height:30.75pt" o:ole="">
                  <v:imagedata r:id="rId7236" o:title=""/>
                </v:shape>
                <o:OLEObject Type="Embed" ProgID="Equation.DSMT4" ShapeID="_x0000_i4699" DrawAspect="Content" ObjectID="_1686898899" r:id="rId723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25" w:dyaOrig="285" w14:anchorId="7C0018BF">
                <v:shape id="_x0000_i4700" type="#_x0000_t75" style="width:26.25pt;height:14.25pt" o:ole="">
                  <v:imagedata r:id="rId7238" o:title=""/>
                </v:shape>
                <o:OLEObject Type="Embed" ProgID="Equation.DSMT4" ShapeID="_x0000_i4700" DrawAspect="Content" ObjectID="_1686898900" r:id="rId723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8CB54C5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7FD804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20C54A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EB024C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6: </w:t>
            </w:r>
            <w:r w:rsidRPr="00FD0C39">
              <w:rPr>
                <w:rFonts w:ascii="Chu Van An" w:hAnsi="Chu Van An" w:cs="Chu Van An"/>
                <w:szCs w:val="24"/>
              </w:rPr>
              <w:t xml:space="preserve">Biết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390" w14:anchorId="2AC2527F">
                <v:shape id="_x0000_i4701" type="#_x0000_t75" style="width:40.5pt;height:19.5pt" o:ole="">
                  <v:imagedata r:id="rId7240" o:title=""/>
                </v:shape>
                <o:OLEObject Type="Embed" ProgID="Equation.DSMT4" ShapeID="_x0000_i4701" DrawAspect="Content" ObjectID="_1686898901" r:id="rId724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7BE39665">
                <v:shape id="_x0000_i4702" type="#_x0000_t75" style="width:10.5pt;height:14.25pt" o:ole="">
                  <v:imagedata r:id="rId7242" o:title=""/>
                </v:shape>
                <o:OLEObject Type="Embed" ProgID="Equation.DSMT4" ShapeID="_x0000_i4702" DrawAspect="Content" ObjectID="_1686898902" r:id="rId724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650D8CBC">
                <v:shape id="_x0000_i4703" type="#_x0000_t75" style="width:46.5pt;height:19.5pt" o:ole="">
                  <v:imagedata r:id="rId7244" o:title=""/>
                </v:shape>
                <o:OLEObject Type="Embed" ProgID="Equation.DSMT4" ShapeID="_x0000_i4703" DrawAspect="Content" ObjectID="_1686898903" r:id="rId724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53DD05CD">
                <v:shape id="_x0000_i4704" type="#_x0000_t75" style="width:46.5pt;height:19.5pt" o:ole="">
                  <v:imagedata r:id="rId7246" o:title=""/>
                </v:shape>
                <o:OLEObject Type="Embed" ProgID="Equation.DSMT4" ShapeID="_x0000_i4704" DrawAspect="Content" ObjectID="_1686898904" r:id="rId724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Tỉ số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61346CD3">
                <v:shape id="_x0000_i4705" type="#_x0000_t75" style="width:10.5pt;height:14.25pt" o:ole="">
                  <v:imagedata r:id="rId7248" o:title=""/>
                </v:shape>
                <o:OLEObject Type="Embed" ProgID="Equation.DSMT4" ShapeID="_x0000_i4705" DrawAspect="Content" ObjectID="_1686898905" r:id="rId7249"/>
              </w:object>
            </w:r>
            <w:r w:rsidRPr="00FD0C39">
              <w:rPr>
                <w:rFonts w:ascii="Chu Van An" w:hAnsi="Chu Van An" w:cs="Chu Van An"/>
                <w:szCs w:val="24"/>
              </w:rPr>
              <w:t>bằng</w:t>
            </w:r>
          </w:p>
          <w:p w14:paraId="32C40D8E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333FD550">
                <v:shape id="_x0000_i4706" type="#_x0000_t75" style="width:16.5pt;height:12.75pt" o:ole="">
                  <v:imagedata r:id="rId7250" o:title=""/>
                </v:shape>
                <o:OLEObject Type="Embed" ProgID="Equation.DSMT4" ShapeID="_x0000_i4706" DrawAspect="Content" ObjectID="_1686898906" r:id="rId725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30" w:dyaOrig="285" w14:anchorId="32E71ECD">
                <v:shape id="_x0000_i4707" type="#_x0000_t75" style="width:16.5pt;height:14.25pt" o:ole="">
                  <v:imagedata r:id="rId7252" o:title=""/>
                </v:shape>
                <o:OLEObject Type="Embed" ProgID="Equation.DSMT4" ShapeID="_x0000_i4707" DrawAspect="Content" ObjectID="_1686898907" r:id="rId725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55" w14:anchorId="679575E9">
                <v:shape id="_x0000_i4708" type="#_x0000_t75" style="width:10.5pt;height:12.75pt" o:ole="">
                  <v:imagedata r:id="rId7254" o:title=""/>
                </v:shape>
                <o:OLEObject Type="Embed" ProgID="Equation.DSMT4" ShapeID="_x0000_i4708" DrawAspect="Content" ObjectID="_1686898908" r:id="rId725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6BD96ADF">
                <v:shape id="_x0000_i4709" type="#_x0000_t75" style="width:9pt;height:14.25pt" o:ole="">
                  <v:imagedata r:id="rId7256" o:title=""/>
                </v:shape>
                <o:OLEObject Type="Embed" ProgID="Equation.DSMT4" ShapeID="_x0000_i4709" DrawAspect="Content" ObjectID="_1686898909" r:id="rId725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648C24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52C2E9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960A40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18C66F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7: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EE5D730">
                <v:shape id="_x0000_i4710" type="#_x0000_t75" style="width:23.25pt;height:15.75pt" o:ole="">
                  <v:imagedata r:id="rId7258" o:title=""/>
                </v:shape>
                <o:OLEObject Type="Embed" ProgID="Equation.DSMT4" ShapeID="_x0000_i4710" DrawAspect="Content" ObjectID="_1686898910" r:id="rId725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227D0EC0">
                <v:shape id="_x0000_i4711" type="#_x0000_t75" style="width:48.75pt;height:20.25pt" o:ole="">
                  <v:imagedata r:id="rId7260" o:title=""/>
                </v:shape>
                <o:OLEObject Type="Embed" ProgID="Equation.DSMT4" ShapeID="_x0000_i4711" DrawAspect="Content" ObjectID="_1686898911" r:id="rId726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là ảnh của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32ABAC13">
                <v:shape id="_x0000_i4712" type="#_x0000_t75" style="width:47.25pt;height:20.25pt" o:ole="">
                  <v:imagedata r:id="rId7262" o:title=""/>
                </v:shape>
                <o:OLEObject Type="Embed" ProgID="Equation.DSMT4" ShapeID="_x0000_i4712" DrawAspect="Content" ObjectID="_1686898912" r:id="rId726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EF523F3">
                <v:shape id="_x0000_i4713" type="#_x0000_t75" style="width:12pt;height:14.25pt" o:ole="">
                  <v:imagedata r:id="rId7264" o:title=""/>
                </v:shape>
                <o:OLEObject Type="Embed" ProgID="Equation.DSMT4" ShapeID="_x0000_i4713" DrawAspect="Content" ObjectID="_1686898913" r:id="rId726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1D711352">
                <v:shape id="_x0000_i4714" type="#_x0000_t75" style="width:9.75pt;height:14.25pt" o:ole="">
                  <v:imagedata r:id="rId7266" o:title=""/>
                </v:shape>
                <o:OLEObject Type="Embed" ProgID="Equation.DSMT4" ShapeID="_x0000_i4714" DrawAspect="Content" ObjectID="_1686898914" r:id="rId726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15FEF5F3">
                <v:shape id="_x0000_i4715" type="#_x0000_t75" style="width:9.75pt;height:14.25pt" o:ole="">
                  <v:imagedata r:id="rId7268" o:title=""/>
                </v:shape>
                <o:OLEObject Type="Embed" ProgID="Equation.DSMT4" ShapeID="_x0000_i4715" DrawAspect="Content" ObjectID="_1686898915" r:id="rId726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78197DF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85" w14:anchorId="712E37DA">
                <v:shape id="_x0000_i4716" type="#_x0000_t75" style="width:35.25pt;height:14.25pt" o:ole="">
                  <v:imagedata r:id="rId7270" o:title=""/>
                </v:shape>
                <o:OLEObject Type="Embed" ProgID="Equation.DSMT4" ShapeID="_x0000_i4716" DrawAspect="Content" ObjectID="_1686898916" r:id="rId727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75" w:dyaOrig="285" w14:anchorId="15219877">
                <v:shape id="_x0000_i4717" type="#_x0000_t75" style="width:33.75pt;height:14.25pt" o:ole="">
                  <v:imagedata r:id="rId7272" o:title=""/>
                </v:shape>
                <o:OLEObject Type="Embed" ProgID="Equation.DSMT4" ShapeID="_x0000_i4717" DrawAspect="Content" ObjectID="_1686898917" r:id="rId727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80" w:dyaOrig="285" w14:anchorId="44E2C0DB">
                <v:shape id="_x0000_i4718" type="#_x0000_t75" style="width:39pt;height:14.25pt" o:ole="">
                  <v:imagedata r:id="rId7274" o:title=""/>
                </v:shape>
                <o:OLEObject Type="Embed" ProgID="Equation.DSMT4" ShapeID="_x0000_i4718" DrawAspect="Content" ObjectID="_1686898918" r:id="rId727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765" w:dyaOrig="615" w14:anchorId="4A0D712B">
                <v:shape id="_x0000_i4719" type="#_x0000_t75" style="width:38.25pt;height:30.75pt" o:ole="">
                  <v:imagedata r:id="rId7276" o:title=""/>
                </v:shape>
                <o:OLEObject Type="Embed" ProgID="Equation.DSMT4" ShapeID="_x0000_i4719" DrawAspect="Content" ObjectID="_1686898919" r:id="rId727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1AC101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F31B0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60C8B3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806046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8: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với hệ trục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0BB4FC6">
                <v:shape id="_x0000_i4720" type="#_x0000_t75" style="width:23.25pt;height:15.75pt" o:ole="">
                  <v:imagedata r:id="rId7278" o:title=""/>
                </v:shape>
                <o:OLEObject Type="Embed" ProgID="Equation.DSMT4" ShapeID="_x0000_i4720" DrawAspect="Content" ObjectID="_1686898920" r:id="rId72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b/>
                <w:color w:val="FF00FF"/>
                <w:position w:val="-14"/>
                <w:szCs w:val="24"/>
              </w:rPr>
              <w:object w:dxaOrig="2865" w:dyaOrig="405" w14:anchorId="2CF0078B">
                <v:shape id="_x0000_i4721" type="#_x0000_t75" style="width:143.25pt;height:20.25pt" o:ole="">
                  <v:imagedata r:id="rId7280" o:title=""/>
                </v:shape>
                <o:OLEObject Type="Embed" ProgID="Equation.DSMT4" ShapeID="_x0000_i4721" DrawAspect="Content" ObjectID="_1686898921" r:id="rId72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0F5E2436">
                <v:shape id="_x0000_i4722" type="#_x0000_t75" style="width:21pt;height:20.25pt" o:ole="">
                  <v:imagedata r:id="rId7282" o:title=""/>
                </v:shape>
                <o:OLEObject Type="Embed" ProgID="Equation.DSMT4" ShapeID="_x0000_i4722" DrawAspect="Content" ObjectID="_1686898922" r:id="rId728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99FD9E3">
                <v:shape id="_x0000_i4723" type="#_x0000_t75" style="width:12pt;height:14.25pt" o:ole="">
                  <v:imagedata r:id="rId7284" o:title=""/>
                </v:shape>
                <o:OLEObject Type="Embed" ProgID="Equation.DSMT4" ShapeID="_x0000_i4723" DrawAspect="Content" ObjectID="_1686898923" r:id="rId728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7476A660">
                <v:shape id="_x0000_i4724" type="#_x0000_t75" style="width:35.25pt;height:14.25pt" o:ole="">
                  <v:imagedata r:id="rId7286" o:title=""/>
                </v:shape>
                <o:OLEObject Type="Embed" ProgID="Equation.DSMT4" ShapeID="_x0000_i4724" DrawAspect="Content" ObjectID="_1686898924" r:id="rId72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06FA5A30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265" w:dyaOrig="435" w14:anchorId="06D9AF52">
                <v:shape id="_x0000_i4725" type="#_x0000_t75" style="width:113.25pt;height:21.75pt" o:ole="">
                  <v:imagedata r:id="rId7288" o:title=""/>
                </v:shape>
                <o:OLEObject Type="Embed" ProgID="Equation.DSMT4" ShapeID="_x0000_i4725" DrawAspect="Content" ObjectID="_1686898925" r:id="rId728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145" w:dyaOrig="435" w14:anchorId="68279103">
                <v:shape id="_x0000_i4726" type="#_x0000_t75" style="width:107.25pt;height:21.75pt" o:ole="">
                  <v:imagedata r:id="rId7290" o:title=""/>
                </v:shape>
                <o:OLEObject Type="Embed" ProgID="Equation.DSMT4" ShapeID="_x0000_i4726" DrawAspect="Content" ObjectID="_1686898926" r:id="rId729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D62A78C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265" w:dyaOrig="435" w14:anchorId="50F31115">
                <v:shape id="_x0000_i4727" type="#_x0000_t75" style="width:113.25pt;height:21.75pt" o:ole="">
                  <v:imagedata r:id="rId7292" o:title=""/>
                </v:shape>
                <o:OLEObject Type="Embed" ProgID="Equation.DSMT4" ShapeID="_x0000_i4727" DrawAspect="Content" ObjectID="_1686898927" r:id="rId729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265" w:dyaOrig="435" w14:anchorId="17E3292D">
                <v:shape id="_x0000_i4728" type="#_x0000_t75" style="width:113.25pt;height:21.75pt" o:ole="">
                  <v:imagedata r:id="rId7294" o:title=""/>
                </v:shape>
                <o:OLEObject Type="Embed" ProgID="Equation.DSMT4" ShapeID="_x0000_i4728" DrawAspect="Content" ObjectID="_1686898928" r:id="rId729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CC283F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4DA054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64A64D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446DA7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9: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00AF4EF6">
                <v:shape id="_x0000_i4729" type="#_x0000_t75" style="width:23.25pt;height:16.5pt" o:ole="">
                  <v:imagedata r:id="rId7296" o:title=""/>
                </v:shape>
                <o:OLEObject Type="Embed" ProgID="Equation.DSMT4" ShapeID="_x0000_i4729" DrawAspect="Content" ObjectID="_1686898929" r:id="rId729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các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85" w:dyaOrig="405" w14:anchorId="6074DBE7">
                <v:shape id="_x0000_i4730" type="#_x0000_t75" style="width:44.25pt;height:20.25pt" o:ole="">
                  <v:imagedata r:id="rId7298" o:title=""/>
                </v:shape>
                <o:OLEObject Type="Embed" ProgID="Equation.DSMT4" ShapeID="_x0000_i4730" DrawAspect="Content" ObjectID="_1686898930" r:id="rId729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05" w:dyaOrig="405" w14:anchorId="7E251105">
                <v:shape id="_x0000_i4731" type="#_x0000_t75" style="width:50.25pt;height:20.25pt" o:ole="">
                  <v:imagedata r:id="rId7300" o:title=""/>
                </v:shape>
                <o:OLEObject Type="Embed" ProgID="Equation.DSMT4" ShapeID="_x0000_i4731" DrawAspect="Content" ObjectID="_1686898931" r:id="rId730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6F0AEBE4">
                <v:shape id="_x0000_i4732" type="#_x0000_t75" style="width:42.75pt;height:20.25pt" o:ole="">
                  <v:imagedata r:id="rId7302" o:title=""/>
                </v:shape>
                <o:OLEObject Type="Embed" ProgID="Equation.DSMT4" ShapeID="_x0000_i4732" DrawAspect="Content" ObjectID="_1686898932" r:id="rId730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11088C6E">
                <v:shape id="_x0000_i4733" type="#_x0000_t75" style="width:9.75pt;height:13.5pt" o:ole="">
                  <v:imagedata r:id="rId7304" o:title=""/>
                </v:shape>
                <o:OLEObject Type="Embed" ProgID="Equation.DSMT4" ShapeID="_x0000_i4733" DrawAspect="Content" ObjectID="_1686898933" r:id="rId730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10002285">
                <v:shape id="_x0000_i4734" type="#_x0000_t75" style="width:9.75pt;height:14.25pt" o:ole="">
                  <v:imagedata r:id="rId7306" o:title=""/>
                </v:shape>
                <o:OLEObject Type="Embed" ProgID="Equation.DSMT4" ShapeID="_x0000_i4734" DrawAspect="Content" ObjectID="_1686898934" r:id="rId730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7038F186">
                <v:shape id="_x0000_i4735" type="#_x0000_t75" style="width:12pt;height:13.5pt" o:ole="">
                  <v:imagedata r:id="rId7308" o:title=""/>
                </v:shape>
                <o:OLEObject Type="Embed" ProgID="Equation.DSMT4" ShapeID="_x0000_i4735" DrawAspect="Content" ObjectID="_1686898935" r:id="rId730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53969E22">
                <v:shape id="_x0000_i4736" type="#_x0000_t75" style="width:15.75pt;height:13.5pt" o:ole="">
                  <v:imagedata r:id="rId7310" o:title=""/>
                </v:shape>
                <o:OLEObject Type="Embed" ProgID="Equation.DSMT4" ShapeID="_x0000_i4736" DrawAspect="Content" ObjectID="_1686898936" r:id="rId731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thì giá trị của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543D7350">
                <v:shape id="_x0000_i4737" type="#_x0000_t75" style="width:9.75pt;height:14.25pt" o:ole="">
                  <v:imagedata r:id="rId7312" o:title=""/>
                </v:shape>
                <o:OLEObject Type="Embed" ProgID="Equation.DSMT4" ShapeID="_x0000_i4737" DrawAspect="Content" ObjectID="_1686898937" r:id="rId731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2E2F88DE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600" w:dyaOrig="630" w14:anchorId="547DB2A8">
                <v:shape id="_x0000_i4738" type="#_x0000_t75" style="width:30pt;height:31.5pt" o:ole="">
                  <v:imagedata r:id="rId7314" o:title=""/>
                </v:shape>
                <o:OLEObject Type="Embed" ProgID="Equation.DSMT4" ShapeID="_x0000_i4738" DrawAspect="Content" ObjectID="_1686898938" r:id="rId731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70" w:dyaOrig="285" w14:anchorId="753BB4C3">
                <v:shape id="_x0000_i4739" type="#_x0000_t75" style="width:28.5pt;height:14.25pt" o:ole="">
                  <v:imagedata r:id="rId7316" o:title=""/>
                </v:shape>
                <o:OLEObject Type="Embed" ProgID="Equation.DSMT4" ShapeID="_x0000_i4739" DrawAspect="Content" ObjectID="_1686898939" r:id="rId731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85" w14:anchorId="0E92A5F6">
                <v:shape id="_x0000_i4740" type="#_x0000_t75" style="width:35.25pt;height:14.25pt" o:ole="">
                  <v:imagedata r:id="rId7318" o:title=""/>
                </v:shape>
                <o:OLEObject Type="Embed" ProgID="Equation.DSMT4" ShapeID="_x0000_i4740" DrawAspect="Content" ObjectID="_1686898940" r:id="rId731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765" w:dyaOrig="630" w14:anchorId="2AF5916E">
                <v:shape id="_x0000_i4741" type="#_x0000_t75" style="width:38.25pt;height:31.5pt" o:ole="">
                  <v:imagedata r:id="rId7320" o:title=""/>
                </v:shape>
                <o:OLEObject Type="Embed" ProgID="Equation.DSMT4" ShapeID="_x0000_i4741" DrawAspect="Content" ObjectID="_1686898941" r:id="rId732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70A2876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30B988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7CE698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0C0637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10: 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Cho hai đường thẳng song song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25" w14:anchorId="29D8F23E">
                <v:shape id="_x0000_i4742" type="#_x0000_t75" style="width:9.75pt;height:11.25pt" o:ole="">
                  <v:imagedata r:id="rId7322" o:title=""/>
                </v:shape>
                <o:OLEObject Type="Embed" ProgID="Equation.DSMT4" ShapeID="_x0000_i4742" DrawAspect="Content" ObjectID="_1686898942" r:id="rId732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02D200BB">
                <v:shape id="_x0000_i4743" type="#_x0000_t75" style="width:9.75pt;height:14.25pt" o:ole="">
                  <v:imagedata r:id="rId7324" o:title=""/>
                </v:shape>
                <o:OLEObject Type="Embed" ProgID="Equation.DSMT4" ShapeID="_x0000_i4743" DrawAspect="Content" ObjectID="_1686898943" r:id="rId732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lần lượt có phương trình: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15" w14:anchorId="4D72AEFE">
                <v:shape id="_x0000_i4744" type="#_x0000_t75" style="width:66pt;height:15.75pt" o:ole="">
                  <v:imagedata r:id="rId7326" o:title=""/>
                </v:shape>
                <o:OLEObject Type="Embed" ProgID="Equation.DSMT4" ShapeID="_x0000_i4744" DrawAspect="Content" ObjectID="_1686898944" r:id="rId732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15" w14:anchorId="43B034CC">
                <v:shape id="_x0000_i4745" type="#_x0000_t75" style="width:66.75pt;height:15.75pt" o:ole="">
                  <v:imagedata r:id="rId7328" o:title=""/>
                </v:shape>
                <o:OLEObject Type="Embed" ProgID="Equation.DSMT4" ShapeID="_x0000_i4745" DrawAspect="Content" ObjectID="_1686898945" r:id="rId732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. Phép vị tự có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59E63D84">
                <v:shape id="_x0000_i4746" type="#_x0000_t75" style="width:45pt;height:20.25pt" o:ole="">
                  <v:imagedata r:id="rId7330" o:title=""/>
                </v:shape>
                <o:OLEObject Type="Embed" ProgID="Equation.DSMT4" ShapeID="_x0000_i4746" DrawAspect="Content" ObjectID="_1686898946" r:id="rId733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25" w14:anchorId="70D2CEC3">
                <v:shape id="_x0000_i4747" type="#_x0000_t75" style="width:9.75pt;height:11.25pt" o:ole="">
                  <v:imagedata r:id="rId7332" o:title=""/>
                </v:shape>
                <o:OLEObject Type="Embed" ProgID="Equation.DSMT4" ShapeID="_x0000_i4747" DrawAspect="Content" ObjectID="_1686898947" r:id="rId733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thành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6252F890">
                <v:shape id="_x0000_i4748" type="#_x0000_t75" style="width:9.75pt;height:14.25pt" o:ole="">
                  <v:imagedata r:id="rId7334" o:title=""/>
                </v:shape>
                <o:OLEObject Type="Embed" ProgID="Equation.DSMT4" ShapeID="_x0000_i4748" DrawAspect="Content" ObjectID="_1686898948" r:id="rId733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phải có tỉ số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2416918B">
                <v:shape id="_x0000_i4749" type="#_x0000_t75" style="width:9.75pt;height:14.25pt" o:ole="">
                  <v:imagedata r:id="rId7336" o:title=""/>
                </v:shape>
                <o:OLEObject Type="Embed" ProgID="Equation.DSMT4" ShapeID="_x0000_i4749" DrawAspect="Content" ObjectID="_1686898949" r:id="rId733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bằng bao nhiêu?</w:t>
            </w:r>
          </w:p>
          <w:p w14:paraId="6B5751F5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10DA442F">
                <v:shape id="_x0000_i4750" type="#_x0000_t75" style="width:33.75pt;height:14.25pt" o:ole="">
                  <v:imagedata r:id="rId7338" o:title=""/>
                </v:shape>
                <o:OLEObject Type="Embed" ProgID="Equation.DSMT4" ShapeID="_x0000_i4750" DrawAspect="Content" ObjectID="_1686898950" r:id="rId733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585" w:dyaOrig="615" w14:anchorId="20768BE1">
                <v:shape id="_x0000_i4751" type="#_x0000_t75" style="width:29.25pt;height:30.75pt" o:ole="">
                  <v:imagedata r:id="rId7340" o:title=""/>
                </v:shape>
                <o:OLEObject Type="Embed" ProgID="Equation.DSMT4" ShapeID="_x0000_i4751" DrawAspect="Content" ObjectID="_1686898951" r:id="rId734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35" w:dyaOrig="615" w14:anchorId="7EE0F12E">
                <v:shape id="_x0000_i4752" type="#_x0000_t75" style="width:36.75pt;height:30.75pt" o:ole="">
                  <v:imagedata r:id="rId7342" o:title=""/>
                </v:shape>
                <o:OLEObject Type="Embed" ProgID="Equation.DSMT4" ShapeID="_x0000_i4752" DrawAspect="Content" ObjectID="_1686898952" r:id="rId734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169165A1">
                <v:shape id="_x0000_i4753" type="#_x0000_t75" style="width:27pt;height:14.25pt" o:ole="">
                  <v:imagedata r:id="rId7344" o:title=""/>
                </v:shape>
                <o:OLEObject Type="Embed" ProgID="Equation.DSMT4" ShapeID="_x0000_i4753" DrawAspect="Content" ObjectID="_1686898953" r:id="rId734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</w:p>
          <w:p w14:paraId="0FF00603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236B0C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31A5289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B416EB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11: </w:t>
            </w:r>
            <w:r w:rsidRPr="00FD0C39">
              <w:rPr>
                <w:rFonts w:ascii="Chu Van An" w:hAnsi="Chu Van An" w:cs="Chu Van An"/>
                <w:szCs w:val="24"/>
              </w:rPr>
              <w:t xml:space="preserve">Xét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40" w14:anchorId="62F484F6">
                <v:shape id="_x0000_i4754" type="#_x0000_t75" style="width:9pt;height:12pt" o:ole="">
                  <v:imagedata r:id="rId7346" o:title=""/>
                </v:shape>
                <o:OLEObject Type="Embed" ProgID="Equation.DSMT4" ShapeID="_x0000_i4754" DrawAspect="Content" ObjectID="_1686898954" r:id="rId734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với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599DC967">
                <v:shape id="_x0000_i4755" type="#_x0000_t75" style="width:27pt;height:14.25pt" o:ole="">
                  <v:imagedata r:id="rId7348" o:title=""/>
                </v:shape>
                <o:OLEObject Type="Embed" ProgID="Equation.DSMT4" ShapeID="_x0000_i4755" DrawAspect="Content" ObjectID="_1686898955" r:id="rId734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15444DCF">
                <v:shape id="_x0000_i4756" type="#_x0000_t75" style="width:33.75pt;height:14.25pt" o:ole="">
                  <v:imagedata r:id="rId7350" o:title=""/>
                </v:shape>
                <o:OLEObject Type="Embed" ProgID="Equation.DSMT4" ShapeID="_x0000_i4756" DrawAspect="Content" ObjectID="_1686898956" r:id="rId735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thành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945" w:dyaOrig="285" w14:anchorId="7869CC6C">
                <v:shape id="_x0000_i4757" type="#_x0000_t75" style="width:47.25pt;height:14.25pt" o:ole="">
                  <v:imagedata r:id="rId7352" o:title=""/>
                </v:shape>
                <o:OLEObject Type="Embed" ProgID="Equation.DSMT4" ShapeID="_x0000_i4757" DrawAspect="Content" ObjectID="_1686898957" r:id="rId735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Hỏi diện tích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945" w:dyaOrig="285" w14:anchorId="0DD43D5B">
                <v:shape id="_x0000_i4758" type="#_x0000_t75" style="width:47.25pt;height:14.25pt" o:ole="">
                  <v:imagedata r:id="rId7352" o:title=""/>
                </v:shape>
                <o:OLEObject Type="Embed" ProgID="Equation.DSMT4" ShapeID="_x0000_i4758" DrawAspect="Content" ObjectID="_1686898958" r:id="rId735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gấp mấy lần diện tích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224271C0">
                <v:shape id="_x0000_i4759" type="#_x0000_t75" style="width:33.75pt;height:14.25pt" o:ole="">
                  <v:imagedata r:id="rId7350" o:title=""/>
                </v:shape>
                <o:OLEObject Type="Embed" ProgID="Equation.DSMT4" ShapeID="_x0000_i4759" DrawAspect="Content" ObjectID="_1686898959" r:id="rId7355"/>
              </w:object>
            </w:r>
            <w:r w:rsidRPr="00FD0C39">
              <w:rPr>
                <w:rFonts w:ascii="Chu Van An" w:hAnsi="Chu Van An" w:cs="Chu Van An"/>
                <w:szCs w:val="24"/>
              </w:rPr>
              <w:t>?</w:t>
            </w:r>
          </w:p>
          <w:p w14:paraId="6BE02742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285" w14:anchorId="6A12943C">
                <v:shape id="_x0000_i4760" type="#_x0000_t75" style="width:9.75pt;height:14.25pt" o:ole="">
                  <v:imagedata r:id="rId7356" o:title=""/>
                </v:shape>
                <o:OLEObject Type="Embed" ProgID="Equation.DSMT4" ShapeID="_x0000_i4760" DrawAspect="Content" ObjectID="_1686898960" r:id="rId735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15" w:dyaOrig="285" w14:anchorId="65CDB88E">
                <v:shape id="_x0000_i4761" type="#_x0000_t75" style="width:15.75pt;height:14.25pt" o:ole="">
                  <v:imagedata r:id="rId7358" o:title=""/>
                </v:shape>
                <o:OLEObject Type="Embed" ProgID="Equation.DSMT4" ShapeID="_x0000_i4761" DrawAspect="Content" ObjectID="_1686898961" r:id="rId735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202E1BF8">
                <v:shape id="_x0000_i4762" type="#_x0000_t75" style="width:9pt;height:14.25pt" o:ole="">
                  <v:imagedata r:id="rId7360" o:title=""/>
                </v:shape>
                <o:OLEObject Type="Embed" ProgID="Equation.DSMT4" ShapeID="_x0000_i4762" DrawAspect="Content" ObjectID="_1686898962" r:id="rId7361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23F3C0A7">
                <v:shape id="_x0000_i4763" type="#_x0000_t75" style="width:9pt;height:14.25pt" o:ole="">
                  <v:imagedata r:id="rId7362" o:title=""/>
                </v:shape>
                <o:OLEObject Type="Embed" ProgID="Equation.DSMT4" ShapeID="_x0000_i4763" DrawAspect="Content" ObjectID="_1686898963" r:id="rId736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14F12C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902341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E20CAA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13EB20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12: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59328C0D">
                <v:shape id="_x0000_i4764" type="#_x0000_t75" style="width:23.25pt;height:16.5pt" o:ole="">
                  <v:imagedata r:id="rId3527" o:title=""/>
                </v:shape>
                <o:OLEObject Type="Embed" ProgID="Equation.DSMT4" ShapeID="_x0000_i4764" DrawAspect="Content" ObjectID="_1686898964" r:id="rId736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800" w:dyaOrig="405" w14:anchorId="0333B035">
                <v:shape id="_x0000_i4765" type="#_x0000_t75" style="width:90pt;height:20.25pt" o:ole="">
                  <v:imagedata r:id="rId7365" o:title=""/>
                </v:shape>
                <o:OLEObject Type="Embed" ProgID="Equation.DSMT4" ShapeID="_x0000_i4765" DrawAspect="Content" ObjectID="_1686898965" r:id="rId736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70FBA0CA">
                <v:shape id="_x0000_i4766" type="#_x0000_t75" style="width:39pt;height:20.25pt" o:ole="">
                  <v:imagedata r:id="rId7367" o:title=""/>
                </v:shape>
                <o:OLEObject Type="Embed" ProgID="Equation.DSMT4" ShapeID="_x0000_i4766" DrawAspect="Content" ObjectID="_1686898966" r:id="rId736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85" w14:anchorId="005466CA">
                <v:shape id="_x0000_i4767" type="#_x0000_t75" style="width:27pt;height:14.25pt" o:ole="">
                  <v:imagedata r:id="rId7369" o:title=""/>
                </v:shape>
                <o:OLEObject Type="Embed" ProgID="Equation.DSMT4" ShapeID="_x0000_i4767" DrawAspect="Content" ObjectID="_1686898967" r:id="rId737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40F81219">
                <v:shape id="_x0000_i4768" type="#_x0000_t75" style="width:12pt;height:12.75pt" o:ole="">
                  <v:imagedata r:id="rId7371" o:title=""/>
                </v:shape>
                <o:OLEObject Type="Embed" ProgID="Equation.DSMT4" ShapeID="_x0000_i4768" DrawAspect="Content" ObjectID="_1686898968" r:id="rId737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30" w:dyaOrig="255" w14:anchorId="07DB2433">
                <v:shape id="_x0000_i4769" type="#_x0000_t75" style="width:16.5pt;height:12.75pt" o:ole="">
                  <v:imagedata r:id="rId7373" o:title=""/>
                </v:shape>
                <o:OLEObject Type="Embed" ProgID="Equation.DSMT4" ShapeID="_x0000_i4769" DrawAspect="Content" ObjectID="_1686898969" r:id="rId737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biến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D087597">
                <v:shape id="_x0000_i4770" type="#_x0000_t75" style="width:12pt;height:12.75pt" o:ole="">
                  <v:imagedata r:id="rId7375" o:title=""/>
                </v:shape>
                <o:OLEObject Type="Embed" ProgID="Equation.DSMT4" ShapeID="_x0000_i4770" DrawAspect="Content" ObjectID="_1686898970" r:id="rId737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4894237B">
                <v:shape id="_x0000_i4771" type="#_x0000_t75" style="width:14.25pt;height:14.25pt" o:ole="">
                  <v:imagedata r:id="rId7377" o:title=""/>
                </v:shape>
                <o:OLEObject Type="Embed" ProgID="Equation.DSMT4" ShapeID="_x0000_i4771" DrawAspect="Content" ObjectID="_1686898971" r:id="rId737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Khi đó độ dài đoạn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65" w:dyaOrig="285" w14:anchorId="762208D0">
                <v:shape id="_x0000_i4772" type="#_x0000_t75" style="width:23.25pt;height:14.25pt" o:ole="">
                  <v:imagedata r:id="rId7379" o:title=""/>
                </v:shape>
                <o:OLEObject Type="Embed" ProgID="Equation.DSMT4" ShapeID="_x0000_i4772" DrawAspect="Content" ObjectID="_1686898972" r:id="rId738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1F2FE72B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Theme="minorEastAsia" w:hAnsi="Chu Van An" w:cs="Chu Van An"/>
                <w:b/>
                <w:color w:val="FF0000"/>
                <w:position w:val="-8"/>
                <w:szCs w:val="24"/>
                <w:lang w:val="fr-FR"/>
              </w:rPr>
              <w:object w:dxaOrig="585" w:dyaOrig="360" w14:anchorId="12B8F951">
                <v:shape id="_x0000_i4773" type="#_x0000_t75" style="width:29.25pt;height:18pt" o:ole="">
                  <v:imagedata r:id="rId7381" o:title=""/>
                </v:shape>
                <o:OLEObject Type="Embed" ProgID="Equation.DSMT4" ShapeID="_x0000_i4773" DrawAspect="Content" ObjectID="_1686898973" r:id="rId738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b/>
                <w:color w:val="0000FF"/>
                <w:position w:val="-8"/>
                <w:szCs w:val="24"/>
              </w:rPr>
              <w:object w:dxaOrig="585" w:dyaOrig="360" w14:anchorId="5D4165AD">
                <v:shape id="_x0000_i4774" type="#_x0000_t75" style="width:29.25pt;height:18pt" o:ole="">
                  <v:imagedata r:id="rId7383" o:title=""/>
                </v:shape>
                <o:OLEObject Type="Embed" ProgID="Equation.DSMT4" ShapeID="_x0000_i4774" DrawAspect="Content" ObjectID="_1686898974" r:id="rId738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b/>
                <w:color w:val="FF0000"/>
                <w:position w:val="-8"/>
                <w:szCs w:val="24"/>
                <w:lang w:val="fr-FR"/>
              </w:rPr>
              <w:object w:dxaOrig="585" w:dyaOrig="360" w14:anchorId="30E6821A">
                <v:shape id="_x0000_i4775" type="#_x0000_t75" style="width:29.25pt;height:18pt" o:ole="">
                  <v:imagedata r:id="rId7385" o:title=""/>
                </v:shape>
                <o:OLEObject Type="Embed" ProgID="Equation.DSMT4" ShapeID="_x0000_i4775" DrawAspect="Content" ObjectID="_1686898975" r:id="rId738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b/>
                <w:color w:val="0000FF"/>
                <w:position w:val="-8"/>
                <w:szCs w:val="24"/>
              </w:rPr>
              <w:object w:dxaOrig="480" w:dyaOrig="360" w14:anchorId="1619FAA3">
                <v:shape id="_x0000_i4776" type="#_x0000_t75" style="width:24pt;height:18pt" o:ole="">
                  <v:imagedata r:id="rId7387" o:title=""/>
                </v:shape>
                <o:OLEObject Type="Embed" ProgID="Equation.DSMT4" ShapeID="_x0000_i4776" DrawAspect="Content" ObjectID="_1686898976" r:id="rId738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BC42D79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112E10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08E869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0AE393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13: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hai đường tròn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7DB0F4DC">
                <v:shape id="_x0000_i4777" type="#_x0000_t75" style="width:33.75pt;height:20.25pt" o:ole="">
                  <v:imagedata r:id="rId7389" o:title=""/>
                </v:shape>
                <o:OLEObject Type="Embed" ProgID="Equation.DSMT4" ShapeID="_x0000_i4777" DrawAspect="Content" ObjectID="_1686898977" r:id="rId739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và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08AE9E3A">
                <v:shape id="_x0000_i4778" type="#_x0000_t75" style="width:39.75pt;height:20.25pt" o:ole="">
                  <v:imagedata r:id="rId7391" o:title=""/>
                </v:shape>
                <o:OLEObject Type="Embed" ProgID="Equation.DSMT4" ShapeID="_x0000_i4778" DrawAspect="Content" ObjectID="_1686898978" r:id="rId739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tiếp xúc trong tại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DF8C5C1">
                <v:shape id="_x0000_i4779" type="#_x0000_t75" style="width:12pt;height:13.5pt" o:ole="">
                  <v:imagedata r:id="rId7393" o:title=""/>
                </v:shape>
                <o:OLEObject Type="Embed" ProgID="Equation.DSMT4" ShapeID="_x0000_i4779" DrawAspect="Content" ObjectID="_1686898979" r:id="rId7394"/>
              </w:objec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05" w14:anchorId="3BC736CF">
                <v:shape id="_x0000_i4780" type="#_x0000_t75" style="width:43.5pt;height:20.25pt" o:ole="">
                  <v:imagedata r:id="rId7395" o:title=""/>
                </v:shape>
                <o:OLEObject Type="Embed" ProgID="Equation.DSMT4" ShapeID="_x0000_i4780" DrawAspect="Content" ObjectID="_1686898980" r:id="rId739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Đường kính qua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648E77CB">
                <v:shape id="_x0000_i4781" type="#_x0000_t75" style="width:12pt;height:13.5pt" o:ole="">
                  <v:imagedata r:id="rId7393" o:title=""/>
                </v:shape>
                <o:OLEObject Type="Embed" ProgID="Equation.DSMT4" ShapeID="_x0000_i4781" DrawAspect="Content" ObjectID="_1686898981" r:id="rId739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4896835B">
                <v:shape id="_x0000_i4782" type="#_x0000_t75" style="width:33.75pt;height:20.25pt" o:ole="">
                  <v:imagedata r:id="rId7389" o:title=""/>
                </v:shape>
                <o:OLEObject Type="Embed" ProgID="Equation.DSMT4" ShapeID="_x0000_i4782" DrawAspect="Content" ObjectID="_1686898982" r:id="rId739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513A2761">
                <v:shape id="_x0000_i4783" type="#_x0000_t75" style="width:12pt;height:13.5pt" o:ole="">
                  <v:imagedata r:id="rId7399" o:title=""/>
                </v:shape>
                <o:OLEObject Type="Embed" ProgID="Equation.DSMT4" ShapeID="_x0000_i4783" DrawAspect="Content" ObjectID="_1686898983" r:id="rId740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và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3F058E9A">
                <v:shape id="_x0000_i4784" type="#_x0000_t75" style="width:39.75pt;height:20.25pt" o:ole="">
                  <v:imagedata r:id="rId7401" o:title=""/>
                </v:shape>
                <o:OLEObject Type="Embed" ProgID="Equation.DSMT4" ShapeID="_x0000_i4784" DrawAspect="Content" ObjectID="_1686898984" r:id="rId740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33C8608">
                <v:shape id="_x0000_i4785" type="#_x0000_t75" style="width:12pt;height:13.5pt" o:ole="">
                  <v:imagedata r:id="rId7403" o:title=""/>
                </v:shape>
                <o:OLEObject Type="Embed" ProgID="Equation.DSMT4" ShapeID="_x0000_i4785" DrawAspect="Content" ObjectID="_1686898985" r:id="rId740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Một đường thẳng di động đi qua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53EEC3D0">
                <v:shape id="_x0000_i4786" type="#_x0000_t75" style="width:12pt;height:13.5pt" o:ole="">
                  <v:imagedata r:id="rId7393" o:title=""/>
                </v:shape>
                <o:OLEObject Type="Embed" ProgID="Equation.DSMT4" ShapeID="_x0000_i4786" DrawAspect="Content" ObjectID="_1686898986" r:id="rId740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09DAD36A">
                <v:shape id="_x0000_i4787" type="#_x0000_t75" style="width:33.75pt;height:20.25pt" o:ole="">
                  <v:imagedata r:id="rId7389" o:title=""/>
                </v:shape>
                <o:OLEObject Type="Embed" ProgID="Equation.DSMT4" ShapeID="_x0000_i4787" DrawAspect="Content" ObjectID="_1686898987" r:id="rId740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2AED3C9C">
                <v:shape id="_x0000_i4788" type="#_x0000_t75" style="width:16.5pt;height:13.5pt" o:ole="">
                  <v:imagedata r:id="rId7407" o:title=""/>
                </v:shape>
                <o:OLEObject Type="Embed" ProgID="Equation.DSMT4" ShapeID="_x0000_i4788" DrawAspect="Content" ObjectID="_1686898988" r:id="rId740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và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6A3B01DD">
                <v:shape id="_x0000_i4789" type="#_x0000_t75" style="width:39.75pt;height:20.25pt" o:ole="">
                  <v:imagedata r:id="rId7401" o:title=""/>
                </v:shape>
                <o:OLEObject Type="Embed" ProgID="Equation.DSMT4" ShapeID="_x0000_i4789" DrawAspect="Content" ObjectID="_1686898989" r:id="rId740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74C36947">
                <v:shape id="_x0000_i4790" type="#_x0000_t75" style="width:13.5pt;height:13.5pt" o:ole="">
                  <v:imagedata r:id="rId7410" o:title=""/>
                </v:shape>
                <o:OLEObject Type="Embed" ProgID="Equation.DSMT4" ShapeID="_x0000_i4790" DrawAspect="Content" ObjectID="_1686898990" r:id="rId741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Gọi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410" w:dyaOrig="270" w14:anchorId="07AABB83">
                <v:shape id="_x0000_i4791" type="#_x0000_t75" style="width:70.5pt;height:13.5pt" o:ole="">
                  <v:imagedata r:id="rId7412" o:title=""/>
                </v:shape>
                <o:OLEObject Type="Embed" ProgID="Equation.DSMT4" ShapeID="_x0000_i4791" DrawAspect="Content" ObjectID="_1686898991" r:id="rId7413"/>
              </w:object>
            </w:r>
            <w:r w:rsidRPr="00FD0C39">
              <w:rPr>
                <w:rFonts w:ascii="Chu Van An" w:hAnsi="Chu Van An" w:cs="Chu Van An"/>
                <w:szCs w:val="24"/>
              </w:rPr>
              <w:t>. Mệnh đề nào sau đây đúng?</w:t>
            </w:r>
          </w:p>
          <w:p w14:paraId="2BC95865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3BE847AA">
                <v:shape id="_x0000_i4792" type="#_x0000_t75" style="width:9.75pt;height:13.5pt" o:ole="">
                  <v:imagedata r:id="rId7414" o:title=""/>
                </v:shape>
                <o:OLEObject Type="Embed" ProgID="Equation.DSMT4" ShapeID="_x0000_i4792" DrawAspect="Content" ObjectID="_1686898992" r:id="rId741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là đường tròn</w:t>
            </w:r>
            <w:r w:rsidRPr="00FD0C39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FF"/>
                <w:position w:val="-28"/>
                <w:szCs w:val="24"/>
              </w:rPr>
              <w:object w:dxaOrig="2985" w:dyaOrig="675" w14:anchorId="59120BA4">
                <v:shape id="_x0000_i4793" type="#_x0000_t75" style="width:149.25pt;height:33.75pt" o:ole="">
                  <v:imagedata r:id="rId7416" o:title=""/>
                </v:shape>
                <o:OLEObject Type="Embed" ProgID="Equation.DSMT4" ShapeID="_x0000_i4793" DrawAspect="Content" ObjectID="_1686898993" r:id="rId741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650D3EF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245565FA">
                <v:shape id="_x0000_i4794" type="#_x0000_t75" style="width:9.75pt;height:13.5pt" o:ole="">
                  <v:imagedata r:id="rId7414" o:title=""/>
                </v:shape>
                <o:OLEObject Type="Embed" ProgID="Equation.DSMT4" ShapeID="_x0000_i4794" DrawAspect="Content" ObjectID="_1686898994" r:id="rId741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là đường tròn</w:t>
            </w:r>
            <w:r w:rsidRPr="00FD0C39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FF"/>
                <w:position w:val="-28"/>
                <w:szCs w:val="24"/>
              </w:rPr>
              <w:object w:dxaOrig="2985" w:dyaOrig="675" w14:anchorId="7B35E1A9">
                <v:shape id="_x0000_i4795" type="#_x0000_t75" style="width:149.25pt;height:33.75pt" o:ole="">
                  <v:imagedata r:id="rId7419" o:title=""/>
                </v:shape>
                <o:OLEObject Type="Embed" ProgID="Equation.DSMT4" ShapeID="_x0000_i4795" DrawAspect="Content" ObjectID="_1686898995" r:id="rId742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5DF6F56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5D1F1949">
                <v:shape id="_x0000_i4796" type="#_x0000_t75" style="width:9.75pt;height:13.5pt" o:ole="">
                  <v:imagedata r:id="rId7414" o:title=""/>
                </v:shape>
                <o:OLEObject Type="Embed" ProgID="Equation.DSMT4" ShapeID="_x0000_i4796" DrawAspect="Content" ObjectID="_1686898996" r:id="rId742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là đường tròn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2910" w:dyaOrig="675" w14:anchorId="0D1A0055">
                <v:shape id="_x0000_i4797" type="#_x0000_t75" style="width:145.5pt;height:33.75pt" o:ole="">
                  <v:imagedata r:id="rId7422" o:title=""/>
                </v:shape>
                <o:OLEObject Type="Embed" ProgID="Equation.DSMT4" ShapeID="_x0000_i4797" DrawAspect="Content" ObjectID="_1686898997" r:id="rId742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7BF0538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398B6531">
                <v:shape id="_x0000_i4798" type="#_x0000_t75" style="width:9.75pt;height:13.5pt" o:ole="">
                  <v:imagedata r:id="rId7414" o:title=""/>
                </v:shape>
                <o:OLEObject Type="Embed" ProgID="Equation.DSMT4" ShapeID="_x0000_i4798" DrawAspect="Content" ObjectID="_1686898998" r:id="rId742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là đường tròn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2910" w:dyaOrig="675" w14:anchorId="33B5D800">
                <v:shape id="_x0000_i4799" type="#_x0000_t75" style="width:145.5pt;height:33.75pt" o:ole="">
                  <v:imagedata r:id="rId7425" o:title=""/>
                </v:shape>
                <o:OLEObject Type="Embed" ProgID="Equation.DSMT4" ShapeID="_x0000_i4799" DrawAspect="Content" ObjectID="_1686898999" r:id="rId742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637FA0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80B438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61DD62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CEE657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14: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622C519D">
                <v:shape id="_x0000_i4800" type="#_x0000_t75" style="width:23.25pt;height:15.75pt" o:ole="">
                  <v:imagedata r:id="rId6098" o:title=""/>
                </v:shape>
                <o:OLEObject Type="Embed" ProgID="Equation.DSMT4" ShapeID="_x0000_i4800" DrawAspect="Content" ObjectID="_1686899000" r:id="rId742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5943D72A">
                <v:shape id="_x0000_i4801" type="#_x0000_t75" style="width:54pt;height:19.5pt" o:ole="">
                  <v:imagedata r:id="rId6100" o:title=""/>
                </v:shape>
                <o:OLEObject Type="Embed" ProgID="Equation.DSMT4" ShapeID="_x0000_i4801" DrawAspect="Content" ObjectID="_1686899001" r:id="rId742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Tính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1AA24C03">
                <v:shape id="_x0000_i4802" type="#_x0000_t75" style="width:18.75pt;height:12.75pt" o:ole="">
                  <v:imagedata r:id="rId6102" o:title=""/>
                </v:shape>
                <o:OLEObject Type="Embed" ProgID="Equation.DSMT4" ShapeID="_x0000_i4802" DrawAspect="Content" ObjectID="_1686899002" r:id="rId742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5F4ADC31">
                <v:shape id="_x0000_i4803" type="#_x0000_t75" style="width:15.75pt;height:12.75pt" o:ole="">
                  <v:imagedata r:id="rId6104" o:title=""/>
                </v:shape>
                <o:OLEObject Type="Embed" ProgID="Equation.DSMT4" ShapeID="_x0000_i4803" DrawAspect="Content" ObjectID="_1686899003" r:id="rId743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5EE1A1E">
                <v:shape id="_x0000_i4804" type="#_x0000_t75" style="width:12pt;height:13.5pt" o:ole="">
                  <v:imagedata r:id="rId6106" o:title=""/>
                </v:shape>
                <o:OLEObject Type="Embed" ProgID="Equation.DSMT4" ShapeID="_x0000_i4804" DrawAspect="Content" ObjectID="_1686899004" r:id="rId743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70" w14:anchorId="2A6CD454">
                <v:shape id="_x0000_i4805" type="#_x0000_t75" style="width:35.25pt;height:13.5pt" o:ole="">
                  <v:imagedata r:id="rId6108" o:title=""/>
                </v:shape>
                <o:OLEObject Type="Embed" ProgID="Equation.DSMT4" ShapeID="_x0000_i4805" DrawAspect="Content" ObjectID="_1686899005" r:id="rId743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A675F03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80" w:dyaOrig="390" w14:anchorId="2C1A75C8">
                <v:shape id="_x0000_i4806" type="#_x0000_t75" style="width:54pt;height:19.5pt" o:ole="">
                  <v:imagedata r:id="rId6110" o:title=""/>
                </v:shape>
                <o:OLEObject Type="Embed" ProgID="Equation.DSMT4" ShapeID="_x0000_i4806" DrawAspect="Content" ObjectID="_1686899006" r:id="rId743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10" w:dyaOrig="390" w14:anchorId="0E253647">
                <v:shape id="_x0000_i4807" type="#_x0000_t75" style="width:55.5pt;height:19.5pt" o:ole="">
                  <v:imagedata r:id="rId6112" o:title=""/>
                </v:shape>
                <o:OLEObject Type="Embed" ProgID="Equation.DSMT4" ShapeID="_x0000_i4807" DrawAspect="Content" ObjectID="_1686899007" r:id="rId743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AB4D3E7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390" w14:anchorId="449FF33F">
                <v:shape id="_x0000_i4808" type="#_x0000_t75" style="width:61.5pt;height:19.5pt" o:ole="">
                  <v:imagedata r:id="rId6114" o:title=""/>
                </v:shape>
                <o:OLEObject Type="Embed" ProgID="Equation.DSMT4" ShapeID="_x0000_i4808" DrawAspect="Content" ObjectID="_1686899008" r:id="rId743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30" w:dyaOrig="390" w14:anchorId="47438D3B">
                <v:shape id="_x0000_i4809" type="#_x0000_t75" style="width:46.5pt;height:19.5pt" o:ole="">
                  <v:imagedata r:id="rId6116" o:title=""/>
                </v:shape>
                <o:OLEObject Type="Embed" ProgID="Equation.DSMT4" ShapeID="_x0000_i4809" DrawAspect="Content" ObjectID="_1686899009" r:id="rId743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632084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7470F1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799499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AD2860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15: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058DE601">
                <v:shape id="_x0000_i4810" type="#_x0000_t75" style="width:22.5pt;height:15.75pt" o:ole="">
                  <v:imagedata r:id="rId6118" o:title=""/>
                </v:shape>
                <o:OLEObject Type="Embed" ProgID="Equation.DSMT4" ShapeID="_x0000_i4810" DrawAspect="Content" ObjectID="_1686899010" r:id="rId743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30" w14:anchorId="2FBD7879">
                <v:shape id="_x0000_i4811" type="#_x0000_t75" style="width:38.25pt;height:16.5pt" o:ole="">
                  <v:imagedata r:id="rId6120" o:title=""/>
                </v:shape>
                <o:OLEObject Type="Embed" ProgID="Equation.DSMT4" ShapeID="_x0000_i4811" DrawAspect="Content" ObjectID="_1686899011" r:id="rId743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12C39812">
                <v:shape id="_x0000_i4812" type="#_x0000_t75" style="width:18.75pt;height:13.5pt" o:ole="">
                  <v:imagedata r:id="rId6122" o:title=""/>
                </v:shape>
                <o:OLEObject Type="Embed" ProgID="Equation.DSMT4" ShapeID="_x0000_i4812" DrawAspect="Content" ObjectID="_1686899012" r:id="rId743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74ADA368">
                <v:shape id="_x0000_i4813" type="#_x0000_t75" style="width:16.5pt;height:13.5pt" o:ole="">
                  <v:imagedata r:id="rId6124" o:title=""/>
                </v:shape>
                <o:OLEObject Type="Embed" ProgID="Equation.DSMT4" ShapeID="_x0000_i4813" DrawAspect="Content" ObjectID="_1686899013" r:id="rId744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4462C7D0">
                <v:shape id="_x0000_i4814" type="#_x0000_t75" style="width:36.75pt;height:16.5pt" o:ole="">
                  <v:imagedata r:id="rId6126" o:title=""/>
                </v:shape>
                <o:OLEObject Type="Embed" ProgID="Equation.DSMT4" ShapeID="_x0000_i4814" DrawAspect="Content" ObjectID="_1686899014" r:id="rId7441"/>
              </w:object>
            </w:r>
            <w:r w:rsidRPr="00FD0C39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1C985A4B">
                <v:shape id="_x0000_i4815" type="#_x0000_t75" style="width:33.75pt;height:13.5pt" o:ole="">
                  <v:imagedata r:id="rId6128" o:title=""/>
                </v:shape>
                <o:OLEObject Type="Embed" ProgID="Equation.DSMT4" ShapeID="_x0000_i4815" DrawAspect="Content" ObjectID="_1686899015" r:id="rId744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Khi đó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1BCCC005">
                <v:shape id="_x0000_i4816" type="#_x0000_t75" style="width:18.75pt;height:13.5pt" o:ole="">
                  <v:imagedata r:id="rId6122" o:title=""/>
                </v:shape>
                <o:OLEObject Type="Embed" ProgID="Equation.DSMT4" ShapeID="_x0000_i4816" DrawAspect="Content" ObjectID="_1686899016" r:id="rId744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AF2CA09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18EF5251">
                <v:shape id="_x0000_i4817" type="#_x0000_t75" style="width:48.75pt;height:16.5pt" o:ole="">
                  <v:imagedata r:id="rId6131" o:title=""/>
                </v:shape>
                <o:OLEObject Type="Embed" ProgID="Equation.DSMT4" ShapeID="_x0000_i4817" DrawAspect="Content" ObjectID="_1686899017" r:id="rId744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3035A061">
                <v:shape id="_x0000_i4818" type="#_x0000_t75" style="width:43.5pt;height:16.5pt" o:ole="">
                  <v:imagedata r:id="rId6133" o:title=""/>
                </v:shape>
                <o:OLEObject Type="Embed" ProgID="Equation.DSMT4" ShapeID="_x0000_i4818" DrawAspect="Content" ObjectID="_1686899018" r:id="rId7445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30" w14:anchorId="14567080">
                <v:shape id="_x0000_i4819" type="#_x0000_t75" style="width:40.5pt;height:16.5pt" o:ole="">
                  <v:imagedata r:id="rId6135" o:title=""/>
                </v:shape>
                <o:OLEObject Type="Embed" ProgID="Equation.DSMT4" ShapeID="_x0000_i4819" DrawAspect="Content" ObjectID="_1686899019" r:id="rId744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53268802">
                <v:shape id="_x0000_i4820" type="#_x0000_t75" style="width:48.75pt;height:16.5pt" o:ole="">
                  <v:imagedata r:id="rId6137" o:title=""/>
                </v:shape>
                <o:OLEObject Type="Embed" ProgID="Equation.DSMT4" ShapeID="_x0000_i4820" DrawAspect="Content" ObjectID="_1686899020" r:id="rId744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F3D88F8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6BC79CB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CD40FF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A8444C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16: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 w:eastAsia="vi-VN"/>
              </w:rPr>
              <w:object w:dxaOrig="675" w:dyaOrig="405" w14:anchorId="083CA6B2">
                <v:shape id="_x0000_i4821" type="#_x0000_t75" style="width:33.75pt;height:20.25pt" o:ole="">
                  <v:imagedata r:id="rId6139" o:title=""/>
                </v:shape>
                <o:OLEObject Type="Embed" ProgID="Equation.DSMT4" ShapeID="_x0000_i4821" DrawAspect="Content" ObjectID="_1686899021" r:id="rId744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 w:eastAsia="vi-VN"/>
              </w:rPr>
              <w:object w:dxaOrig="330" w:dyaOrig="270" w14:anchorId="19D3B8B5">
                <v:shape id="_x0000_i4822" type="#_x0000_t75" style="width:16.5pt;height:13.5pt" o:ole="">
                  <v:imagedata r:id="rId6141" o:title=""/>
                </v:shape>
                <o:OLEObject Type="Embed" ProgID="Equation.DSMT4" ShapeID="_x0000_i4822" DrawAspect="Content" ObjectID="_1686899022" r:id="rId744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 w:eastAsia="vi-VN"/>
              </w:rPr>
              <w:object w:dxaOrig="1485" w:dyaOrig="330" w14:anchorId="6A61BA83">
                <v:shape id="_x0000_i4823" type="#_x0000_t75" style="width:74.25pt;height:16.5pt" o:ole="">
                  <v:imagedata r:id="rId6143" o:title=""/>
                </v:shape>
                <o:OLEObject Type="Embed" ProgID="Equation.DSMT4" ShapeID="_x0000_i4823" DrawAspect="Content" ObjectID="_1686899023" r:id="rId745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thành đường thẳng có phương trình</w: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85104C8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423D2DB9">
                <v:shape id="_x0000_i4824" type="#_x0000_t75" style="width:62.25pt;height:16.5pt" o:ole="">
                  <v:imagedata r:id="rId6145" o:title=""/>
                </v:shape>
                <o:OLEObject Type="Embed" ProgID="Equation.DSMT4" ShapeID="_x0000_i4824" DrawAspect="Content" ObjectID="_1686899024" r:id="rId745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400FEEE5">
                <v:shape id="_x0000_i4825" type="#_x0000_t75" style="width:66.75pt;height:16.5pt" o:ole="">
                  <v:imagedata r:id="rId6147" o:title=""/>
                </v:shape>
                <o:OLEObject Type="Embed" ProgID="Equation.DSMT4" ShapeID="_x0000_i4825" DrawAspect="Content" ObjectID="_1686899025" r:id="rId745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7313928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3E4C951E">
                <v:shape id="_x0000_i4826" type="#_x0000_t75" style="width:66.75pt;height:16.5pt" o:ole="">
                  <v:imagedata r:id="rId6149" o:title=""/>
                </v:shape>
                <o:OLEObject Type="Embed" ProgID="Equation.DSMT4" ShapeID="_x0000_i4826" DrawAspect="Content" ObjectID="_1686899026" r:id="rId745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1B017625">
                <v:shape id="_x0000_i4827" type="#_x0000_t75" style="width:62.25pt;height:16.5pt" o:ole="">
                  <v:imagedata r:id="rId6151" o:title=""/>
                </v:shape>
                <o:OLEObject Type="Embed" ProgID="Equation.DSMT4" ShapeID="_x0000_i4827" DrawAspect="Content" ObjectID="_1686899027" r:id="rId745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66A9ED4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35C090D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77F2E01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7635B4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17: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50" w:dyaOrig="315" w14:anchorId="221E1F8B">
                <v:shape id="_x0000_i4828" type="#_x0000_t75" style="width:22.5pt;height:15.75pt" o:ole="">
                  <v:imagedata r:id="rId6153" o:title=""/>
                </v:shape>
                <o:OLEObject Type="Embed" ProgID="Equation.DSMT4" ShapeID="_x0000_i4828" DrawAspect="Content" ObjectID="_1686899028" r:id="rId745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940" w:dyaOrig="405" w14:anchorId="78ACD083">
                <v:shape id="_x0000_i4829" type="#_x0000_t75" style="width:147pt;height:20.25pt" o:ole="">
                  <v:imagedata r:id="rId6155" o:title=""/>
                </v:shape>
                <o:OLEObject Type="Embed" ProgID="Equation.DSMT4" ShapeID="_x0000_i4829" DrawAspect="Content" ObjectID="_1686899029" r:id="rId745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55" w:dyaOrig="270" w14:anchorId="18C83A90">
                <v:shape id="_x0000_i4830" type="#_x0000_t75" style="width:12.75pt;height:13.5pt" o:ole="">
                  <v:imagedata r:id="rId6157" o:title=""/>
                </v:shape>
                <o:OLEObject Type="Embed" ProgID="Equation.DSMT4" ShapeID="_x0000_i4830" DrawAspect="Content" ObjectID="_1686899030" r:id="rId745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585" w:dyaOrig="630" w14:anchorId="547B5B49">
                <v:shape id="_x0000_i4831" type="#_x0000_t75" style="width:29.25pt;height:31.5pt" o:ole="">
                  <v:imagedata r:id="rId6159" o:title=""/>
                </v:shape>
                <o:OLEObject Type="Embed" ProgID="Equation.DSMT4" ShapeID="_x0000_i4831" DrawAspect="Content" ObjectID="_1686899031" r:id="rId745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67F6F73B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1B69E978">
                <v:shape id="_x0000_i4832" type="#_x0000_t75" style="width:138pt;height:22.5pt" o:ole="">
                  <v:imagedata r:id="rId6161" o:title=""/>
                </v:shape>
                <o:OLEObject Type="Embed" ProgID="Equation.DSMT4" ShapeID="_x0000_i4832" DrawAspect="Content" ObjectID="_1686899032" r:id="rId745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8777F29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45" w:dyaOrig="450" w14:anchorId="492E744A">
                <v:shape id="_x0000_i4833" type="#_x0000_t75" style="width:137.25pt;height:22.5pt" o:ole="">
                  <v:imagedata r:id="rId6163" o:title=""/>
                </v:shape>
                <o:OLEObject Type="Embed" ProgID="Equation.DSMT4" ShapeID="_x0000_i4833" DrawAspect="Content" ObjectID="_1686899033" r:id="rId746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B55EA82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1630109B">
                <v:shape id="_x0000_i4834" type="#_x0000_t75" style="width:138pt;height:22.5pt" o:ole="">
                  <v:imagedata r:id="rId6165" o:title=""/>
                </v:shape>
                <o:OLEObject Type="Embed" ProgID="Equation.DSMT4" ShapeID="_x0000_i4834" DrawAspect="Content" ObjectID="_1686899034" r:id="rId746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A127A48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640" w:dyaOrig="450" w14:anchorId="4CF9B5FE">
                <v:shape id="_x0000_i4835" type="#_x0000_t75" style="width:132pt;height:22.5pt" o:ole="">
                  <v:imagedata r:id="rId6167" o:title=""/>
                </v:shape>
                <o:OLEObject Type="Embed" ProgID="Equation.DSMT4" ShapeID="_x0000_i4835" DrawAspect="Content" ObjectID="_1686899035" r:id="rId746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1E9FC24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7ABEB4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B67EBF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8CF235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18: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22C7A725">
                <v:shape id="_x0000_i4836" type="#_x0000_t75" style="width:22.5pt;height:16.5pt" o:ole="">
                  <v:imagedata r:id="rId6169" o:title=""/>
                </v:shape>
                <o:OLEObject Type="Embed" ProgID="Equation.DSMT4" ShapeID="_x0000_i4836" DrawAspect="Content" ObjectID="_1686899036" r:id="rId746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6063F00F">
                <v:shape id="_x0000_i4837" type="#_x0000_t75" style="width:54pt;height:19.5pt" o:ole="">
                  <v:imagedata r:id="rId6171" o:title=""/>
                </v:shape>
                <o:OLEObject Type="Embed" ProgID="Equation.DSMT4" ShapeID="_x0000_i4837" DrawAspect="Content" ObjectID="_1686899037" r:id="rId746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Biết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4FD636F">
                <v:shape id="_x0000_i4838" type="#_x0000_t75" style="width:12pt;height:12.75pt" o:ole="">
                  <v:imagedata r:id="rId6173" o:title=""/>
                </v:shape>
                <o:OLEObject Type="Embed" ProgID="Equation.DSMT4" ShapeID="_x0000_i4838" DrawAspect="Content" ObjectID="_1686899038" r:id="rId746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là ảnh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7DCA06C">
                <v:shape id="_x0000_i4839" type="#_x0000_t75" style="width:12pt;height:12.75pt" o:ole="">
                  <v:imagedata r:id="rId6175" o:title=""/>
                </v:shape>
                <o:OLEObject Type="Embed" ProgID="Equation.DSMT4" ShapeID="_x0000_i4839" DrawAspect="Content" ObjectID="_1686899039" r:id="rId746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60315E5">
                <v:shape id="_x0000_i4840" type="#_x0000_t75" style="width:12pt;height:14.25pt" o:ole="">
                  <v:imagedata r:id="rId6177" o:title=""/>
                </v:shape>
                <o:OLEObject Type="Embed" ProgID="Equation.DSMT4" ShapeID="_x0000_i4840" DrawAspect="Content" ObjectID="_1686899040" r:id="rId746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5F6BB0AE">
                <v:shape id="_x0000_i4841" type="#_x0000_t75" style="width:16.5pt;height:12.75pt" o:ole="">
                  <v:imagedata r:id="rId6179" o:title=""/>
                </v:shape>
                <o:OLEObject Type="Embed" ProgID="Equation.DSMT4" ShapeID="_x0000_i4841" DrawAspect="Content" ObjectID="_1686899041" r:id="rId746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165EFC8">
                <v:shape id="_x0000_i4842" type="#_x0000_t75" style="width:12pt;height:12.75pt" o:ole="">
                  <v:imagedata r:id="rId6181" o:title=""/>
                </v:shape>
                <o:OLEObject Type="Embed" ProgID="Equation.DSMT4" ShapeID="_x0000_i4842" DrawAspect="Content" ObjectID="_1686899042" r:id="rId7469"/>
              </w:object>
            </w:r>
            <w:r w:rsidRPr="00FD0C39">
              <w:rPr>
                <w:rFonts w:ascii="Chu Van An" w:hAnsi="Chu Van An" w:cs="Chu Van An"/>
                <w:szCs w:val="24"/>
              </w:rPr>
              <w:t>là</w:t>
            </w:r>
          </w:p>
          <w:p w14:paraId="2934B94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390" w14:anchorId="7EACAD0F">
                <v:shape id="_x0000_i4843" type="#_x0000_t75" style="width:57.75pt;height:19.5pt" o:ole="">
                  <v:imagedata r:id="rId6183" o:title=""/>
                </v:shape>
                <o:OLEObject Type="Embed" ProgID="Equation.DSMT4" ShapeID="_x0000_i4843" DrawAspect="Content" ObjectID="_1686899043" r:id="rId747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390" w14:anchorId="41781DBF">
                <v:shape id="_x0000_i4844" type="#_x0000_t75" style="width:51pt;height:19.5pt" o:ole="">
                  <v:imagedata r:id="rId6185" o:title=""/>
                </v:shape>
                <o:OLEObject Type="Embed" ProgID="Equation.DSMT4" ShapeID="_x0000_i4844" DrawAspect="Content" ObjectID="_1686899044" r:id="rId747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6B52425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381A079F">
                <v:shape id="_x0000_i4845" type="#_x0000_t75" style="width:42.75pt;height:19.5pt" o:ole="">
                  <v:imagedata r:id="rId6187" o:title=""/>
                </v:shape>
                <o:OLEObject Type="Embed" ProgID="Equation.DSMT4" ShapeID="_x0000_i4845" DrawAspect="Content" ObjectID="_1686899045" r:id="rId747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59A3336E">
                <v:shape id="_x0000_i4846" type="#_x0000_t75" style="width:49.5pt;height:19.5pt" o:ole="">
                  <v:imagedata r:id="rId6189" o:title=""/>
                </v:shape>
                <o:OLEObject Type="Embed" ProgID="Equation.DSMT4" ShapeID="_x0000_i4846" DrawAspect="Content" ObjectID="_1686899046" r:id="rId747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E389E9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29106C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50914E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D3DF0F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19: </w: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64F8E68A">
                <v:shape id="_x0000_i4847" type="#_x0000_t75" style="width:24pt;height:16.5pt" o:ole="">
                  <v:imagedata r:id="rId6191" o:title=""/>
                </v:shape>
                <o:OLEObject Type="Embed" ProgID="Equation.DSMT4" ShapeID="_x0000_i4847" DrawAspect="Content" ObjectID="_1686899047" r:id="rId7474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3BB12555">
                <v:shape id="_x0000_i4848" type="#_x0000_t75" style="width:32.25pt;height:20.25pt" o:ole="">
                  <v:imagedata r:id="rId6193" o:title=""/>
                </v:shape>
                <o:OLEObject Type="Embed" ProgID="Equation.DSMT4" ShapeID="_x0000_i4848" DrawAspect="Content" ObjectID="_1686899048" r:id="rId7475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15F2089F">
                <v:shape id="_x0000_i4849" type="#_x0000_t75" style="width:11.25pt;height:14.25pt" o:ole="">
                  <v:imagedata r:id="rId6195" o:title=""/>
                </v:shape>
                <o:OLEObject Type="Embed" ProgID="Equation.DSMT4" ShapeID="_x0000_i4849" DrawAspect="Content" ObjectID="_1686899049" r:id="rId7476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là đường thẳng 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80" w:dyaOrig="330" w14:anchorId="01416DF8">
                <v:shape id="_x0000_i4850" type="#_x0000_t75" style="width:54pt;height:16.5pt" o:ole="">
                  <v:imagedata r:id="rId6197" o:title=""/>
                </v:shape>
                <o:OLEObject Type="Embed" ProgID="Equation.DSMT4" ShapeID="_x0000_i4850" DrawAspect="Content" ObjectID="_1686899050" r:id="rId7477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Phương trình ảnh của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46246B08">
                <v:shape id="_x0000_i4851" type="#_x0000_t75" style="width:11.25pt;height:14.25pt" o:ole="">
                  <v:imagedata r:id="rId6199" o:title=""/>
                </v:shape>
                <o:OLEObject Type="Embed" ProgID="Equation.DSMT4" ShapeID="_x0000_i4851" DrawAspect="Content" ObjectID="_1686899051" r:id="rId7478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qua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E2AE4A0">
                <v:shape id="_x0000_i4852" type="#_x0000_t75" style="width:12pt;height:14.25pt" o:ole="">
                  <v:imagedata r:id="rId6201" o:title=""/>
                </v:shape>
                <o:OLEObject Type="Embed" ProgID="Equation.DSMT4" ShapeID="_x0000_i4852" DrawAspect="Content" ObjectID="_1686899052" r:id="rId7479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4E91C7CF">
                <v:shape id="_x0000_i4853" type="#_x0000_t75" style="width:9.75pt;height:12.75pt" o:ole="">
                  <v:imagedata r:id="rId6203" o:title=""/>
                </v:shape>
                <o:OLEObject Type="Embed" ProgID="Equation.DSMT4" ShapeID="_x0000_i4853" DrawAspect="Content" ObjectID="_1686899053" r:id="rId7480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49AB2970">
                <v:shape id="_x0000_i4854" type="#_x0000_t75" style="width:27pt;height:14.25pt" o:ole="">
                  <v:imagedata r:id="rId6205" o:title=""/>
                </v:shape>
                <o:OLEObject Type="Embed" ProgID="Equation.DSMT4" ShapeID="_x0000_i4854" DrawAspect="Content" ObjectID="_1686899054" r:id="rId7481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>là</w:t>
            </w:r>
          </w:p>
          <w:p w14:paraId="2721201D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46619457">
                <v:shape id="_x0000_i4855" type="#_x0000_t75" style="width:66.75pt;height:16.5pt" o:ole="">
                  <v:imagedata r:id="rId6207" o:title=""/>
                </v:shape>
                <o:OLEObject Type="Embed" ProgID="Equation.DSMT4" ShapeID="_x0000_i4855" DrawAspect="Content" ObjectID="_1686899055" r:id="rId7482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2884A19A">
                <v:shape id="_x0000_i4856" type="#_x0000_t75" style="width:68.25pt;height:16.5pt" o:ole="">
                  <v:imagedata r:id="rId6209" o:title=""/>
                </v:shape>
                <o:OLEObject Type="Embed" ProgID="Equation.DSMT4" ShapeID="_x0000_i4856" DrawAspect="Content" ObjectID="_1686899056" r:id="rId7483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3CD9ADF6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03385C2D">
                <v:shape id="_x0000_i4857" type="#_x0000_t75" style="width:68.25pt;height:16.5pt" o:ole="">
                  <v:imagedata r:id="rId6211" o:title=""/>
                </v:shape>
                <o:OLEObject Type="Embed" ProgID="Equation.DSMT4" ShapeID="_x0000_i4857" DrawAspect="Content" ObjectID="_1686899057" r:id="rId7484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2434EBE9">
                <v:shape id="_x0000_i4858" type="#_x0000_t75" style="width:68.25pt;height:16.5pt" o:ole="">
                  <v:imagedata r:id="rId6213" o:title=""/>
                </v:shape>
                <o:OLEObject Type="Embed" ProgID="Equation.DSMT4" ShapeID="_x0000_i4858" DrawAspect="Content" ObjectID="_1686899058" r:id="rId7485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05F37D6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1E9362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F8CD10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74D1BD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20: </w: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Trong mặt phẳng tọa </w:t>
            </w:r>
            <w:r w:rsidRPr="00FD0C39">
              <w:rPr>
                <w:noProof/>
                <w:position w:val="-10"/>
              </w:rPr>
              <w:drawing>
                <wp:inline distT="0" distB="0" distL="0" distR="0" wp14:anchorId="3036DB35" wp14:editId="4384488F">
                  <wp:extent cx="304800" cy="209550"/>
                  <wp:effectExtent l="0" t="0" r="0" b="0"/>
                  <wp:docPr id="2124573008" name="Picture 2124573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, cho hai điểm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44E07AA7" wp14:editId="72CE374D">
                  <wp:extent cx="419100" cy="257175"/>
                  <wp:effectExtent l="0" t="0" r="0" b="9525"/>
                  <wp:docPr id="2124573009" name="Picture 2124573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và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6C2C6E9F" wp14:editId="7F9CA818">
                  <wp:extent cx="457200" cy="257175"/>
                  <wp:effectExtent l="0" t="0" r="0" b="9525"/>
                  <wp:docPr id="2124573010" name="Picture 2124573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. Phép vị tự tâm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37E994EF" wp14:editId="1703642D">
                  <wp:extent cx="123825" cy="152400"/>
                  <wp:effectExtent l="0" t="0" r="9525" b="0"/>
                  <wp:docPr id="2124573011" name="Picture 2124573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tỉ số </w:t>
            </w:r>
            <w:r w:rsidRPr="00FD0C39">
              <w:rPr>
                <w:noProof/>
                <w:position w:val="-6"/>
              </w:rPr>
              <w:drawing>
                <wp:inline distT="0" distB="0" distL="0" distR="0" wp14:anchorId="7826D388" wp14:editId="048E09A9">
                  <wp:extent cx="457200" cy="171450"/>
                  <wp:effectExtent l="0" t="0" r="0" b="0"/>
                  <wp:docPr id="2124573012" name="Picture 2124573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biến điểm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5815589B" wp14:editId="45F525B3">
                  <wp:extent cx="152400" cy="152400"/>
                  <wp:effectExtent l="0" t="0" r="0" b="0"/>
                  <wp:docPr id="2124573013" name="Picture 2124573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thành điểm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68B41360" wp14:editId="5F58316D">
                  <wp:extent cx="171450" cy="152400"/>
                  <wp:effectExtent l="0" t="0" r="0" b="0"/>
                  <wp:docPr id="2124573014" name="Picture 2124573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. Tọa điểm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556CFD7C" wp14:editId="5145648C">
                  <wp:extent cx="171450" cy="152400"/>
                  <wp:effectExtent l="0" t="0" r="0" b="0"/>
                  <wp:docPr id="2124573015" name="Picture 2124573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là</w:t>
            </w:r>
          </w:p>
          <w:p w14:paraId="149F335A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6E2F3B47" wp14:editId="25020CA1">
                  <wp:extent cx="514350" cy="257175"/>
                  <wp:effectExtent l="0" t="0" r="0" b="9525"/>
                  <wp:docPr id="2124573016" name="Picture 2124573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5AAB3D73" wp14:editId="7661511F">
                  <wp:extent cx="514350" cy="257175"/>
                  <wp:effectExtent l="0" t="0" r="0" b="9525"/>
                  <wp:docPr id="2124573017" name="Picture 2124573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0E720521" wp14:editId="473B87FF">
                  <wp:extent cx="514350" cy="257175"/>
                  <wp:effectExtent l="0" t="0" r="0" b="9525"/>
                  <wp:docPr id="2124573018" name="Picture 2124573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51DD26A4" wp14:editId="2C2035B9">
                  <wp:extent cx="514350" cy="257175"/>
                  <wp:effectExtent l="0" t="0" r="0" b="9525"/>
                  <wp:docPr id="2124573019" name="Picture 2124573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A81C88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F7C6A8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64F7E2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3CDE80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21: 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1D4B2104">
                <v:shape id="_x0000_i4859" type="#_x0000_t75" style="width:26.25pt;height:15.75pt" o:ole="">
                  <v:imagedata r:id="rId6227" o:title=""/>
                </v:shape>
                <o:OLEObject Type="Embed" ProgID="Equation.DSMT4" ShapeID="_x0000_i4859" DrawAspect="Content" ObjectID="_1686899059" r:id="rId7486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63E58FD">
                <v:shape id="_x0000_i4860" type="#_x0000_t75" style="width:12pt;height:14.25pt" o:ole="">
                  <v:imagedata r:id="rId6229" o:title=""/>
                </v:shape>
                <o:OLEObject Type="Embed" ProgID="Equation.DSMT4" ShapeID="_x0000_i4860" DrawAspect="Content" ObjectID="_1686899060" r:id="rId7487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0E8C724">
                <v:shape id="_x0000_i4861" type="#_x0000_t75" style="width:27.75pt;height:14.25pt" o:ole="">
                  <v:imagedata r:id="rId6231" o:title=""/>
                </v:shape>
                <o:OLEObject Type="Embed" ProgID="Equation.DSMT4" ShapeID="_x0000_i4861" DrawAspect="Content" ObjectID="_1686899061" r:id="rId7488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7D2C72C3">
                <v:shape id="_x0000_i4862" type="#_x0000_t75" style="width:42.75pt;height:20.25pt" o:ole="">
                  <v:imagedata r:id="rId6233" o:title=""/>
                </v:shape>
                <o:OLEObject Type="Embed" ProgID="Equation.DSMT4" ShapeID="_x0000_i4862" DrawAspect="Content" ObjectID="_1686899062" r:id="rId7489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2D3B9602">
                <v:shape id="_x0000_i4863" type="#_x0000_t75" style="width:45.75pt;height:20.25pt" o:ole="">
                  <v:imagedata r:id="rId6235" o:title=""/>
                </v:shape>
                <o:OLEObject Type="Embed" ProgID="Equation.DSMT4" ShapeID="_x0000_i4863" DrawAspect="Content" ObjectID="_1686899063" r:id="rId7490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1F690C8">
                <v:shape id="_x0000_i4864" type="#_x0000_t75" style="width:12pt;height:14.25pt" o:ole="">
                  <v:imagedata r:id="rId6237" o:title=""/>
                </v:shape>
                <o:OLEObject Type="Embed" ProgID="Equation.DSMT4" ShapeID="_x0000_i4864" DrawAspect="Content" ObjectID="_1686899064" r:id="rId7491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4B1D427D">
                <v:shape id="_x0000_i4865" type="#_x0000_t75" style="width:36pt;height:20.25pt" o:ole="">
                  <v:imagedata r:id="rId6239" o:title=""/>
                </v:shape>
                <o:OLEObject Type="Embed" ProgID="Equation.DSMT4" ShapeID="_x0000_i4865" DrawAspect="Content" ObjectID="_1686899065" r:id="rId7492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thành điểm có tọa độ nào sau đây?</w:t>
            </w:r>
          </w:p>
          <w:p w14:paraId="3230BB3A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3C8C9C96">
                <v:shape id="_x0000_i4866" type="#_x0000_t75" style="width:39.75pt;height:20.25pt" o:ole="">
                  <v:imagedata r:id="rId6241" o:title=""/>
                </v:shape>
                <o:OLEObject Type="Embed" ProgID="Equation.DSMT4" ShapeID="_x0000_i4866" DrawAspect="Content" ObjectID="_1686899066" r:id="rId749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796004E6">
                <v:shape id="_x0000_i4867" type="#_x0000_t75" style="width:36pt;height:20.25pt" o:ole="">
                  <v:imagedata r:id="rId6243" o:title=""/>
                </v:shape>
                <o:OLEObject Type="Embed" ProgID="Equation.DSMT4" ShapeID="_x0000_i4867" DrawAspect="Content" ObjectID="_1686899067" r:id="rId749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73A8E6A9">
                <v:shape id="_x0000_i4868" type="#_x0000_t75" style="width:32.25pt;height:20.25pt" o:ole="">
                  <v:imagedata r:id="rId6245" o:title=""/>
                </v:shape>
                <o:OLEObject Type="Embed" ProgID="Equation.DSMT4" ShapeID="_x0000_i4868" DrawAspect="Content" ObjectID="_1686899068" r:id="rId749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31A5CC05">
                <v:shape id="_x0000_i4869" type="#_x0000_t75" style="width:35.25pt;height:20.25pt" o:ole="">
                  <v:imagedata r:id="rId6247" o:title=""/>
                </v:shape>
                <o:OLEObject Type="Embed" ProgID="Equation.DSMT4" ShapeID="_x0000_i4869" DrawAspect="Content" ObjectID="_1686899069" r:id="rId749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28B7B09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FBCF61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D117EE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A85831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22: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4090A193">
                <v:shape id="_x0000_i4870" type="#_x0000_t75" style="width:23.25pt;height:15.75pt" o:ole="">
                  <v:imagedata r:id="rId6249" o:title=""/>
                </v:shape>
                <o:OLEObject Type="Embed" ProgID="Equation.DSMT4" ShapeID="_x0000_i4870" DrawAspect="Content" ObjectID="_1686899070" r:id="rId749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0793625E">
                <v:shape id="_x0000_i4871" type="#_x0000_t75" style="width:21pt;height:20.25pt" o:ole="">
                  <v:imagedata r:id="rId6251" o:title=""/>
                </v:shape>
                <o:OLEObject Type="Embed" ProgID="Equation.DSMT4" ShapeID="_x0000_i4871" DrawAspect="Content" ObjectID="_1686899071" r:id="rId7498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145" w:dyaOrig="435" w14:anchorId="3C315B15">
                <v:shape id="_x0000_i4872" type="#_x0000_t75" style="width:107.25pt;height:21.75pt" o:ole="">
                  <v:imagedata r:id="rId6253" o:title=""/>
                </v:shape>
                <o:OLEObject Type="Embed" ProgID="Equation.DSMT4" ShapeID="_x0000_i4872" DrawAspect="Content" ObjectID="_1686899072" r:id="rId749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Hỏi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4C80118A">
                <v:shape id="_x0000_i4873" type="#_x0000_t75" style="width:12pt;height:14.25pt" o:ole="">
                  <v:imagedata r:id="rId6255" o:title=""/>
                </v:shape>
                <o:OLEObject Type="Embed" ProgID="Equation.DSMT4" ShapeID="_x0000_i4873" DrawAspect="Content" ObjectID="_1686899073" r:id="rId750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705" w:dyaOrig="285" w14:anchorId="682DBDF6">
                <v:shape id="_x0000_i4874" type="#_x0000_t75" style="width:35.25pt;height:14.25pt" o:ole="">
                  <v:imagedata r:id="rId6257" o:title=""/>
                </v:shape>
                <o:OLEObject Type="Embed" ProgID="Equation.DSMT4" ShapeID="_x0000_i4874" DrawAspect="Content" ObjectID="_1686899074" r:id="rId750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3DDD769C">
                <v:shape id="_x0000_i4875" type="#_x0000_t75" style="width:21pt;height:20.25pt" o:ole="">
                  <v:imagedata r:id="rId6259" o:title=""/>
                </v:shape>
                <o:OLEObject Type="Embed" ProgID="Equation.DSMT4" ShapeID="_x0000_i4875" DrawAspect="Content" ObjectID="_1686899075" r:id="rId750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 nào sau đây?</w:t>
            </w:r>
          </w:p>
          <w:p w14:paraId="4F4C3374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741C1C41">
                <v:shape id="_x0000_i4876" type="#_x0000_t75" style="width:107.25pt;height:21.75pt" o:ole="">
                  <v:imagedata r:id="rId6261" o:title=""/>
                </v:shape>
                <o:OLEObject Type="Embed" ProgID="Equation.DSMT4" ShapeID="_x0000_i4876" DrawAspect="Content" ObjectID="_1686899076" r:id="rId750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7574E4CB">
                <v:shape id="_x0000_i4877" type="#_x0000_t75" style="width:111.75pt;height:21.75pt" o:ole="">
                  <v:imagedata r:id="rId6263" o:title=""/>
                </v:shape>
                <o:OLEObject Type="Embed" ProgID="Equation.DSMT4" ShapeID="_x0000_i4877" DrawAspect="Content" ObjectID="_1686899077" r:id="rId750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95ED94F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207A3144">
                <v:shape id="_x0000_i4878" type="#_x0000_t75" style="width:111.75pt;height:21.75pt" o:ole="">
                  <v:imagedata r:id="rId6265" o:title=""/>
                </v:shape>
                <o:OLEObject Type="Embed" ProgID="Equation.DSMT4" ShapeID="_x0000_i4878" DrawAspect="Content" ObjectID="_1686899078" r:id="rId750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0AC0B860">
                <v:shape id="_x0000_i4879" type="#_x0000_t75" style="width:111.75pt;height:21.75pt" o:ole="">
                  <v:imagedata r:id="rId6267" o:title=""/>
                </v:shape>
                <o:OLEObject Type="Embed" ProgID="Equation.DSMT4" ShapeID="_x0000_i4879" DrawAspect="Content" ObjectID="_1686899079" r:id="rId750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6C3825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6B365E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018DAC0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3F2E94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23: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1E6DF6F8">
                <v:shape id="_x0000_i4880" type="#_x0000_t75" style="width:22.5pt;height:15.75pt" o:ole="">
                  <v:imagedata r:id="rId6269" o:title=""/>
                </v:shape>
                <o:OLEObject Type="Embed" ProgID="Equation.DSMT4" ShapeID="_x0000_i4880" DrawAspect="Content" ObjectID="_1686899080" r:id="rId750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,</w:t>
            </w:r>
            <w:r w:rsidRPr="00FD0C39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300" w14:anchorId="7BA8557E">
                <v:shape id="_x0000_i4881" type="#_x0000_t75" style="width:11.25pt;height:15pt" o:ole="">
                  <v:imagedata r:id="rId6271" o:title=""/>
                </v:shape>
                <o:OLEObject Type="Embed" ProgID="Equation.DSMT4" ShapeID="_x0000_i4881" DrawAspect="Content" ObjectID="_1686899081" r:id="rId750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03E4B4F8">
                <v:shape id="_x0000_i4882" type="#_x0000_t75" style="width:36.75pt;height:20.25pt" o:ole="">
                  <v:imagedata r:id="rId6273" o:title=""/>
                </v:shape>
                <o:OLEObject Type="Embed" ProgID="Equation.DSMT4" ShapeID="_x0000_i4882" DrawAspect="Content" ObjectID="_1686899082" r:id="rId750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300" w14:anchorId="77FF3AAC">
                <v:shape id="_x0000_i4883" type="#_x0000_t75" style="width:27pt;height:15pt" o:ole="">
                  <v:imagedata r:id="rId6275" o:title=""/>
                </v:shape>
                <o:OLEObject Type="Embed" ProgID="Equation.DSMT4" ShapeID="_x0000_i4883" DrawAspect="Content" ObjectID="_1686899083" r:id="rId751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157ADB9D">
                <v:shape id="_x0000_i4884" type="#_x0000_t75" style="width:40.5pt;height:20.25pt" o:ole="">
                  <v:imagedata r:id="rId6277" o:title=""/>
                </v:shape>
                <o:OLEObject Type="Embed" ProgID="Equation.DSMT4" ShapeID="_x0000_i4884" DrawAspect="Content" ObjectID="_1686899084" r:id="rId751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45" w:dyaOrig="405" w14:anchorId="2547C4B8">
                <v:shape id="_x0000_i4885" type="#_x0000_t75" style="width:47.25pt;height:20.25pt" o:ole="">
                  <v:imagedata r:id="rId6279" o:title=""/>
                </v:shape>
                <o:OLEObject Type="Embed" ProgID="Equation.DSMT4" ShapeID="_x0000_i4885" DrawAspect="Content" ObjectID="_1686899085" r:id="rId751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30" w:dyaOrig="300" w14:anchorId="4D52808A">
                <v:shape id="_x0000_i4886" type="#_x0000_t75" style="width:31.5pt;height:15pt" o:ole="">
                  <v:imagedata r:id="rId6281" o:title=""/>
                </v:shape>
                <o:OLEObject Type="Embed" ProgID="Equation.DSMT4" ShapeID="_x0000_i4886" DrawAspect="Content" ObjectID="_1686899086" r:id="rId751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9EAAD7F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711A02B9">
                <v:shape id="_x0000_i4887" type="#_x0000_t75" style="width:9.75pt;height:15pt" o:ole="">
                  <v:imagedata r:id="rId6283" o:title=""/>
                </v:shape>
                <o:OLEObject Type="Embed" ProgID="Equation.DSMT4" ShapeID="_x0000_i4887" DrawAspect="Content" ObjectID="_1686899087" r:id="rId751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10" w:dyaOrig="270" w14:anchorId="0DE7762F">
                <v:shape id="_x0000_i4888" type="#_x0000_t75" style="width:10.5pt;height:13.5pt" o:ole="">
                  <v:imagedata r:id="rId6285" o:title=""/>
                </v:shape>
                <o:OLEObject Type="Embed" ProgID="Equation.DSMT4" ShapeID="_x0000_i4888" DrawAspect="Content" ObjectID="_1686899088" r:id="rId751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300" w14:anchorId="03ADB009">
                <v:shape id="_x0000_i4889" type="#_x0000_t75" style="width:10.5pt;height:15pt" o:ole="">
                  <v:imagedata r:id="rId6287" o:title=""/>
                </v:shape>
                <o:OLEObject Type="Embed" ProgID="Equation.DSMT4" ShapeID="_x0000_i4889" DrawAspect="Content" ObjectID="_1686899089" r:id="rId751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3946FD45">
                <v:shape id="_x0000_i4890" type="#_x0000_t75" style="width:9.75pt;height:15pt" o:ole="">
                  <v:imagedata r:id="rId6289" o:title=""/>
                </v:shape>
                <o:OLEObject Type="Embed" ProgID="Equation.DSMT4" ShapeID="_x0000_i4890" DrawAspect="Content" ObjectID="_1686899090" r:id="rId751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5B0EB0C9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A0EC14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FE34E4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0D96E8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24: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736F1C27">
                <v:shape id="_x0000_i4891" type="#_x0000_t75" style="width:22.5pt;height:15.75pt" o:ole="">
                  <v:imagedata r:id="rId6291" o:title=""/>
                </v:shape>
                <o:OLEObject Type="Embed" ProgID="Equation.DSMT4" ShapeID="_x0000_i4891" DrawAspect="Content" ObjectID="_1686899091" r:id="rId751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0897E714">
                <v:shape id="_x0000_i4892" type="#_x0000_t75" style="width:21pt;height:20.25pt" o:ole="">
                  <v:imagedata r:id="rId6293" o:title=""/>
                </v:shape>
                <o:OLEObject Type="Embed" ProgID="Equation.DSMT4" ShapeID="_x0000_i4892" DrawAspect="Content" ObjectID="_1686899092" r:id="rId751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468894C0">
                <v:shape id="_x0000_i4893" type="#_x0000_t75" style="width:102.75pt;height:21.75pt" o:ole="">
                  <v:imagedata r:id="rId6295" o:title=""/>
                </v:shape>
                <o:OLEObject Type="Embed" ProgID="Equation.DSMT4" ShapeID="_x0000_i4893" DrawAspect="Content" ObjectID="_1686899093" r:id="rId752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0BF6338">
                <v:shape id="_x0000_i4894" type="#_x0000_t75" style="width:12pt;height:14.25pt" o:ole="">
                  <v:imagedata r:id="rId6297" o:title=""/>
                </v:shape>
                <o:OLEObject Type="Embed" ProgID="Equation.DSMT4" ShapeID="_x0000_i4894" DrawAspect="Content" ObjectID="_1686899094" r:id="rId752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494E0A2C">
                <v:shape id="_x0000_i4895" type="#_x0000_t75" style="width:27.75pt;height:14.25pt" o:ole="">
                  <v:imagedata r:id="rId6299" o:title=""/>
                </v:shape>
                <o:OLEObject Type="Embed" ProgID="Equation.DSMT4" ShapeID="_x0000_i4895" DrawAspect="Content" ObjectID="_1686899095" r:id="rId752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1E927FB">
                <v:shape id="_x0000_i4896" type="#_x0000_t75" style="width:21pt;height:20.25pt" o:ole="">
                  <v:imagedata r:id="rId6301" o:title=""/>
                </v:shape>
                <o:OLEObject Type="Embed" ProgID="Equation.DSMT4" ShapeID="_x0000_i4896" DrawAspect="Content" ObjectID="_1686899096" r:id="rId7523"/>
              </w:object>
            </w:r>
            <w:r w:rsidRPr="00FD0C39">
              <w:rPr>
                <w:rFonts w:ascii="Chu Van An" w:hAnsi="Chu Van An" w:cs="Chu Van An"/>
                <w:szCs w:val="24"/>
              </w:rPr>
              <w:t>thành đường tròn nào trong các đường tròn có phương trình sau?</w:t>
            </w:r>
          </w:p>
          <w:p w14:paraId="2B63209E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78AF9FFF">
                <v:shape id="_x0000_i4897" type="#_x0000_t75" style="width:102pt;height:21.75pt" o:ole="">
                  <v:imagedata r:id="rId6303" o:title=""/>
                </v:shape>
                <o:OLEObject Type="Embed" ProgID="Equation.DSMT4" ShapeID="_x0000_i4897" DrawAspect="Content" ObjectID="_1686899097" r:id="rId752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0499F559">
                <v:shape id="_x0000_i4898" type="#_x0000_t75" style="width:106.5pt;height:21.75pt" o:ole="">
                  <v:imagedata r:id="rId6305" o:title=""/>
                </v:shape>
                <o:OLEObject Type="Embed" ProgID="Equation.DSMT4" ShapeID="_x0000_i4898" DrawAspect="Content" ObjectID="_1686899098" r:id="rId752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4E726AE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2166069D">
                <v:shape id="_x0000_i4899" type="#_x0000_t75" style="width:111.75pt;height:21.75pt" o:ole="">
                  <v:imagedata r:id="rId6307" o:title=""/>
                </v:shape>
                <o:OLEObject Type="Embed" ProgID="Equation.DSMT4" ShapeID="_x0000_i4899" DrawAspect="Content" ObjectID="_1686899099" r:id="rId752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6218801D">
                <v:shape id="_x0000_i4900" type="#_x0000_t75" style="width:111.75pt;height:21.75pt" o:ole="">
                  <v:imagedata r:id="rId6309" o:title=""/>
                </v:shape>
                <o:OLEObject Type="Embed" ProgID="Equation.DSMT4" ShapeID="_x0000_i4900" DrawAspect="Content" ObjectID="_1686899100" r:id="rId752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2C391C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BD4A9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8B34C1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3EAA3C" w14:textId="77777777" w:rsidR="00522C6A" w:rsidRPr="00FD0C39" w:rsidRDefault="00522C6A" w:rsidP="003F0FBB">
            <w:pPr>
              <w:pStyle w:val="ListParagraph1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25: </w: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FD0C39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30" w14:anchorId="60F7B286">
                <v:shape id="_x0000_i4901" type="#_x0000_t75" style="width:23.25pt;height:16.5pt" o:ole="">
                  <v:imagedata r:id="rId6311" o:title=""/>
                </v:shape>
                <o:OLEObject Type="Embed" ProgID="Equation.DSMT4" ShapeID="_x0000_i4901" DrawAspect="Content" ObjectID="_1686899101" r:id="rId7528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đường tròn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19889E4A">
                <v:shape id="_x0000_i4902" type="#_x0000_t75" style="width:20.25pt;height:20.25pt" o:ole="">
                  <v:imagedata r:id="rId6313" o:title=""/>
                </v:shape>
                <o:OLEObject Type="Embed" ProgID="Equation.DSMT4" ShapeID="_x0000_i4902" DrawAspect="Content" ObjectID="_1686899102" r:id="rId7529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có phương trình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70" w:dyaOrig="450" w14:anchorId="292D4E08">
                <v:shape id="_x0000_i4903" type="#_x0000_t75" style="width:103.5pt;height:22.5pt" o:ole="">
                  <v:imagedata r:id="rId6315" o:title=""/>
                </v:shape>
                <o:OLEObject Type="Embed" ProgID="Equation.DSMT4" ShapeID="_x0000_i4903" DrawAspect="Content" ObjectID="_1686899103" r:id="rId7530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4A1757E1">
                <v:shape id="_x0000_i4904" type="#_x0000_t75" style="width:12pt;height:14.25pt" o:ole="">
                  <v:imagedata r:id="rId6317" o:title=""/>
                </v:shape>
                <o:OLEObject Type="Embed" ProgID="Equation.DSMT4" ShapeID="_x0000_i4904" DrawAspect="Content" ObjectID="_1686899104" r:id="rId7531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(với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7C933DCF">
                <v:shape id="_x0000_i4905" type="#_x0000_t75" style="width:12pt;height:14.25pt" o:ole="">
                  <v:imagedata r:id="rId6319" o:title=""/>
                </v:shape>
                <o:OLEObject Type="Embed" ProgID="Equation.DSMT4" ShapeID="_x0000_i4905" DrawAspect="Content" ObjectID="_1686899105" r:id="rId7532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là gốc tọa độ) tỉ số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37B71DB1">
                <v:shape id="_x0000_i4906" type="#_x0000_t75" style="width:27.75pt;height:14.25pt" o:ole="">
                  <v:imagedata r:id="rId6321" o:title=""/>
                </v:shape>
                <o:OLEObject Type="Embed" ProgID="Equation.DSMT4" ShapeID="_x0000_i4906" DrawAspect="Content" ObjectID="_1686899106" r:id="rId7533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biến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06FAF3EF">
                <v:shape id="_x0000_i4907" type="#_x0000_t75" style="width:20.25pt;height:20.25pt" o:ole="">
                  <v:imagedata r:id="rId6323" o:title=""/>
                </v:shape>
                <o:OLEObject Type="Embed" ProgID="Equation.DSMT4" ShapeID="_x0000_i4907" DrawAspect="Content" ObjectID="_1686899107" r:id="rId7534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thành đường tròn nào trong các đường tròn có phương trình sau?</w:t>
            </w:r>
          </w:p>
          <w:p w14:paraId="051596FB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50" w14:anchorId="646CC920">
                <v:shape id="_x0000_i4908" type="#_x0000_t75" style="width:102pt;height:22.5pt" o:ole="">
                  <v:imagedata r:id="rId6325" o:title=""/>
                </v:shape>
                <o:OLEObject Type="Embed" ProgID="Equation.DSMT4" ShapeID="_x0000_i4908" DrawAspect="Content" ObjectID="_1686899108" r:id="rId753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50" w14:anchorId="3C6CBE65">
                <v:shape id="_x0000_i4909" type="#_x0000_t75" style="width:105.75pt;height:22.5pt" o:ole="">
                  <v:imagedata r:id="rId6327" o:title=""/>
                </v:shape>
                <o:OLEObject Type="Embed" ProgID="Equation.DSMT4" ShapeID="_x0000_i4909" DrawAspect="Content" ObjectID="_1686899109" r:id="rId753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284DC871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32D10681">
                <v:shape id="_x0000_i4910" type="#_x0000_t75" style="width:112.5pt;height:22.5pt" o:ole="">
                  <v:imagedata r:id="rId6329" o:title=""/>
                </v:shape>
                <o:OLEObject Type="Embed" ProgID="Equation.DSMT4" ShapeID="_x0000_i4910" DrawAspect="Content" ObjectID="_1686899110" r:id="rId753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17F3463A">
                <v:shape id="_x0000_i4911" type="#_x0000_t75" style="width:112.5pt;height:22.5pt" o:ole="">
                  <v:imagedata r:id="rId6331" o:title=""/>
                </v:shape>
                <o:OLEObject Type="Embed" ProgID="Equation.DSMT4" ShapeID="_x0000_i4911" DrawAspect="Content" ObjectID="_1686899111" r:id="rId753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B0F65C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C13FA4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56FAD39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7A320C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26: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eastAsia="vi-VN"/>
              </w:rPr>
              <w:object w:dxaOrig="465" w:dyaOrig="315" w14:anchorId="6AD9DDDC">
                <v:shape id="_x0000_i4912" type="#_x0000_t75" style="width:23.25pt;height:15.75pt" o:ole="">
                  <v:imagedata r:id="rId6333" o:title=""/>
                </v:shape>
                <o:OLEObject Type="Embed" ProgID="Equation.DSMT4" ShapeID="_x0000_i4912" DrawAspect="Content" ObjectID="_1686899112" r:id="rId753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eastAsia="vi-VN"/>
              </w:rPr>
              <w:object w:dxaOrig="2685" w:dyaOrig="435" w14:anchorId="43212301">
                <v:shape id="_x0000_i4913" type="#_x0000_t75" style="width:134.25pt;height:21.75pt" o:ole="">
                  <v:imagedata r:id="rId6335" o:title=""/>
                </v:shape>
                <o:OLEObject Type="Embed" ProgID="Equation.DSMT4" ShapeID="_x0000_i4913" DrawAspect="Content" ObjectID="_1686899113" r:id="rId754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eastAsia="vi-VN"/>
              </w:rPr>
              <w:object w:dxaOrig="765" w:dyaOrig="615" w14:anchorId="6948AE5C">
                <v:shape id="_x0000_i4914" type="#_x0000_t75" style="width:38.25pt;height:30.75pt" o:ole="">
                  <v:imagedata r:id="rId6337" o:title=""/>
                </v:shape>
                <o:OLEObject Type="Embed" ProgID="Equation.DSMT4" ShapeID="_x0000_i4914" DrawAspect="Content" ObjectID="_1686899114" r:id="rId754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eastAsia="vi-VN"/>
              </w:rPr>
              <w:object w:dxaOrig="405" w:dyaOrig="390" w14:anchorId="2455E6D3">
                <v:shape id="_x0000_i4915" type="#_x0000_t75" style="width:20.25pt;height:19.5pt" o:ole="">
                  <v:imagedata r:id="rId6339" o:title=""/>
                </v:shape>
                <o:OLEObject Type="Embed" ProgID="Equation.DSMT4" ShapeID="_x0000_i4915" DrawAspect="Content" ObjectID="_1686899115" r:id="rId754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 có bán kính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eastAsia="vi-VN"/>
              </w:rPr>
              <w:object w:dxaOrig="285" w:dyaOrig="255" w14:anchorId="0E84F99B">
                <v:shape id="_x0000_i4916" type="#_x0000_t75" style="width:14.25pt;height:12.75pt" o:ole="">
                  <v:imagedata r:id="rId6341" o:title=""/>
                </v:shape>
                <o:OLEObject Type="Embed" ProgID="Equation.DSMT4" ShapeID="_x0000_i4916" DrawAspect="Content" ObjectID="_1686899116" r:id="rId754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37DEB23A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195" w:dyaOrig="285" w14:anchorId="1E6877B1">
                <v:shape id="_x0000_i4917" type="#_x0000_t75" style="width:9.75pt;height:14.25pt" o:ole="">
                  <v:imagedata r:id="rId6343" o:title=""/>
                </v:shape>
                <o:OLEObject Type="Embed" ProgID="Equation.DSMT4" ShapeID="_x0000_i4917" DrawAspect="Content" ObjectID="_1686899117" r:id="rId7544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240" w:dyaOrig="615" w14:anchorId="28C4869C">
                <v:shape id="_x0000_i4918" type="#_x0000_t75" style="width:12pt;height:30.75pt" o:ole="">
                  <v:imagedata r:id="rId6345" o:title=""/>
                </v:shape>
                <o:OLEObject Type="Embed" ProgID="Equation.DSMT4" ShapeID="_x0000_i4918" DrawAspect="Content" ObjectID="_1686899118" r:id="rId7545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285" w:dyaOrig="285" w14:anchorId="166CE930">
                <v:shape id="_x0000_i4919" type="#_x0000_t75" style="width:14.25pt;height:14.25pt" o:ole="">
                  <v:imagedata r:id="rId6347" o:title=""/>
                </v:shape>
                <o:OLEObject Type="Embed" ProgID="Equation.DSMT4" ShapeID="_x0000_i4919" DrawAspect="Content" ObjectID="_1686899119" r:id="rId754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345" w:dyaOrig="615" w14:anchorId="6B3A9A18">
                <v:shape id="_x0000_i4920" type="#_x0000_t75" style="width:17.25pt;height:30.75pt" o:ole="">
                  <v:imagedata r:id="rId6349" o:title=""/>
                </v:shape>
                <o:OLEObject Type="Embed" ProgID="Equation.DSMT4" ShapeID="_x0000_i4920" DrawAspect="Content" ObjectID="_1686899120" r:id="rId7547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756839ED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A8337A7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51A3A0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93299B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27: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42368BBF">
                <v:shape id="_x0000_i4921" type="#_x0000_t75" style="width:23.25pt;height:15.75pt" o:ole="">
                  <v:imagedata r:id="rId440" o:title=""/>
                </v:shape>
                <o:OLEObject Type="Embed" ProgID="Equation.DSMT4" ShapeID="_x0000_i4921" DrawAspect="Content" ObjectID="_1686899121" r:id="rId754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945" w:dyaOrig="420" w14:anchorId="419BF022">
                <v:shape id="_x0000_i4922" type="#_x0000_t75" style="width:47.25pt;height:21pt" o:ole="">
                  <v:imagedata r:id="rId6352" o:title=""/>
                </v:shape>
                <o:OLEObject Type="Embed" ProgID="Equation.DSMT4" ShapeID="_x0000_i4922" DrawAspect="Content" ObjectID="_1686899122" r:id="rId754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165828B6">
                <v:shape id="_x0000_i4923" type="#_x0000_t75" style="width:12pt;height:14.25pt" o:ole="">
                  <v:imagedata r:id="rId6354" o:title=""/>
                </v:shape>
                <o:OLEObject Type="Embed" ProgID="Equation.DSMT4" ShapeID="_x0000_i4923" DrawAspect="Content" ObjectID="_1686899123" r:id="rId755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675" w:dyaOrig="285" w14:anchorId="4F1E9838">
                <v:shape id="_x0000_i4924" type="#_x0000_t75" style="width:33.75pt;height:14.25pt" o:ole="">
                  <v:imagedata r:id="rId6356" o:title=""/>
                </v:shape>
                <o:OLEObject Type="Embed" ProgID="Equation.DSMT4" ShapeID="_x0000_i4924" DrawAspect="Content" ObjectID="_1686899124" r:id="rId755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15" w:dyaOrig="270" w14:anchorId="63C28ED5">
                <v:shape id="_x0000_i4925" type="#_x0000_t75" style="width:15.75pt;height:13.5pt" o:ole="">
                  <v:imagedata r:id="rId6358" o:title=""/>
                </v:shape>
                <o:OLEObject Type="Embed" ProgID="Equation.DSMT4" ShapeID="_x0000_i4925" DrawAspect="Content" ObjectID="_1686899125" r:id="rId755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75" w:dyaOrig="270" w14:anchorId="39EE7033">
                <v:shape id="_x0000_i4926" type="#_x0000_t75" style="width:18.75pt;height:13.5pt" o:ole="">
                  <v:imagedata r:id="rId6360" o:title=""/>
                </v:shape>
                <o:OLEObject Type="Embed" ProgID="Equation.DSMT4" ShapeID="_x0000_i4926" DrawAspect="Content" ObjectID="_1686899126" r:id="rId755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tọa độ là</w:t>
            </w:r>
          </w:p>
          <w:p w14:paraId="7BB00788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555" w:dyaOrig="420" w14:anchorId="0B5320CF">
                <v:shape id="_x0000_i4927" type="#_x0000_t75" style="width:27.75pt;height:21pt" o:ole="">
                  <v:imagedata r:id="rId6362" o:title=""/>
                </v:shape>
                <o:OLEObject Type="Embed" ProgID="Equation.DSMT4" ShapeID="_x0000_i4927" DrawAspect="Content" ObjectID="_1686899127" r:id="rId755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0F1E553B">
                <v:shape id="_x0000_i4928" type="#_x0000_t75" style="width:35.25pt;height:21pt" o:ole="">
                  <v:imagedata r:id="rId6364" o:title=""/>
                </v:shape>
                <o:OLEObject Type="Embed" ProgID="Equation.DSMT4" ShapeID="_x0000_i4928" DrawAspect="Content" ObjectID="_1686899128" r:id="rId755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19B87C79">
                <v:shape id="_x0000_i4929" type="#_x0000_t75" style="width:35.25pt;height:21pt" o:ole="">
                  <v:imagedata r:id="rId6366" o:title=""/>
                </v:shape>
                <o:OLEObject Type="Embed" ProgID="Equation.DSMT4" ShapeID="_x0000_i4929" DrawAspect="Content" ObjectID="_1686899129" r:id="rId755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840" w:dyaOrig="420" w14:anchorId="558BDEBC">
                <v:shape id="_x0000_i4930" type="#_x0000_t75" style="width:42pt;height:21pt" o:ole="">
                  <v:imagedata r:id="rId6368" o:title=""/>
                </v:shape>
                <o:OLEObject Type="Embed" ProgID="Equation.DSMT4" ShapeID="_x0000_i4930" DrawAspect="Content" ObjectID="_1686899130" r:id="rId7557"/>
              </w:object>
            </w:r>
            <w:r w:rsidRPr="00FD0C39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2B1DDFB9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41C84AA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CA7E41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3141AA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28: 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00" w14:anchorId="71ECB5A6">
                <v:shape id="_x0000_i4931" type="#_x0000_t75" style="width:22.5pt;height:15pt" o:ole="">
                  <v:imagedata r:id="rId6370" o:title=""/>
                </v:shape>
                <o:OLEObject Type="Embed" ProgID="Equation.DSMT4" ShapeID="_x0000_i4931" DrawAspect="Content" ObjectID="_1686899131" r:id="rId7558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21019BF7">
                <v:shape id="_x0000_i4932" type="#_x0000_t75" style="width:20.25pt;height:20.25pt" o:ole="">
                  <v:imagedata r:id="rId6372" o:title=""/>
                </v:shape>
                <o:OLEObject Type="Embed" ProgID="Equation.DSMT4" ShapeID="_x0000_i4932" DrawAspect="Content" ObjectID="_1686899132" r:id="rId7559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00" w14:anchorId="55C9138B">
                <v:shape id="_x0000_i4933" type="#_x0000_t75" style="width:71.25pt;height:15pt" o:ole="">
                  <v:imagedata r:id="rId6374" o:title=""/>
                </v:shape>
                <o:OLEObject Type="Embed" ProgID="Equation.DSMT4" ShapeID="_x0000_i4933" DrawAspect="Content" ObjectID="_1686899133" r:id="rId7560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và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1DFF99E8">
                <v:shape id="_x0000_i4934" type="#_x0000_t75" style="width:41.25pt;height:20.25pt" o:ole="">
                  <v:imagedata r:id="rId6376" o:title=""/>
                </v:shape>
                <o:OLEObject Type="Embed" ProgID="Equation.DSMT4" ShapeID="_x0000_i4934" DrawAspect="Content" ObjectID="_1686899134" r:id="rId7561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,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40" w14:anchorId="71C02E06">
                <v:shape id="_x0000_i4935" type="#_x0000_t75" style="width:9.75pt;height:12pt" o:ole="">
                  <v:imagedata r:id="rId6378" o:title=""/>
                </v:shape>
                <o:OLEObject Type="Embed" ProgID="Equation.DSMT4" ShapeID="_x0000_i4935" DrawAspect="Content" ObjectID="_1686899135" r:id="rId7562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74B286BA">
                <v:shape id="_x0000_i4936" type="#_x0000_t75" style="width:33.75pt;height:14.25pt" o:ole="">
                  <v:imagedata r:id="rId6380" o:title=""/>
                </v:shape>
                <o:OLEObject Type="Embed" ProgID="Equation.DSMT4" ShapeID="_x0000_i4936" DrawAspect="Content" ObjectID="_1686899136" r:id="rId7563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7FE772CB">
                <v:shape id="_x0000_i4937" type="#_x0000_t75" style="width:20.25pt;height:20.25pt" o:ole="">
                  <v:imagedata r:id="rId6382" o:title=""/>
                </v:shape>
                <o:OLEObject Type="Embed" ProgID="Equation.DSMT4" ShapeID="_x0000_i4937" DrawAspect="Content" ObjectID="_1686899137" r:id="rId7564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thành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6D2BE53B">
                <v:shape id="_x0000_i4938" type="#_x0000_t75" style="width:22.5pt;height:20.25pt" o:ole="">
                  <v:imagedata r:id="rId6384" o:title=""/>
                </v:shape>
                <o:OLEObject Type="Embed" ProgID="Equation.DSMT4" ShapeID="_x0000_i4938" DrawAspect="Content" ObjectID="_1686899138" r:id="rId7565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. Khi đó phương trình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480602A4">
                <v:shape id="_x0000_i4939" type="#_x0000_t75" style="width:22.5pt;height:20.25pt" o:ole="">
                  <v:imagedata r:id="rId6386" o:title=""/>
                </v:shape>
                <o:OLEObject Type="Embed" ProgID="Equation.DSMT4" ShapeID="_x0000_i4939" DrawAspect="Content" ObjectID="_1686899139" r:id="rId7566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là</w:t>
            </w:r>
          </w:p>
          <w:p w14:paraId="6EB0DAC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eastAsia="Times New Roman" w:hAnsi="Chu Van An" w:cs="Chu Van An"/>
                <w:b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00" w14:anchorId="29A0314F">
                <v:shape id="_x0000_i4940" type="#_x0000_t75" style="width:78.75pt;height:15pt" o:ole="">
                  <v:imagedata r:id="rId6388" o:title=""/>
                </v:shape>
                <o:OLEObject Type="Embed" ProgID="Equation.DSMT4" ShapeID="_x0000_i4940" DrawAspect="Content" ObjectID="_1686899140" r:id="rId756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0190747A">
                <v:shape id="_x0000_i4941" type="#_x0000_t75" style="width:79.5pt;height:15pt" o:ole="">
                  <v:imagedata r:id="rId6390" o:title=""/>
                </v:shape>
                <o:OLEObject Type="Embed" ProgID="Equation.DSMT4" ShapeID="_x0000_i4941" DrawAspect="Content" ObjectID="_1686899141" r:id="rId756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1C674E4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1DD11875">
                <v:shape id="_x0000_i4942" type="#_x0000_t75" style="width:79.5pt;height:15pt" o:ole="">
                  <v:imagedata r:id="rId6392" o:title=""/>
                </v:shape>
                <o:OLEObject Type="Embed" ProgID="Equation.DSMT4" ShapeID="_x0000_i4942" DrawAspect="Content" ObjectID="_1686899142" r:id="rId756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79A3F374">
                <v:shape id="_x0000_i4943" type="#_x0000_t75" style="width:79.5pt;height:15pt" o:ole="">
                  <v:imagedata r:id="rId6394" o:title=""/>
                </v:shape>
                <o:OLEObject Type="Embed" ProgID="Equation.DSMT4" ShapeID="_x0000_i4943" DrawAspect="Content" ObjectID="_1686899143" r:id="rId757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57F0BE6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F82B73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42D4308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E75127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29: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21BFA244">
                <v:shape id="_x0000_i4944" type="#_x0000_t75" style="width:23.25pt;height:16.5pt" o:ole="">
                  <v:imagedata r:id="rId6396" o:title=""/>
                </v:shape>
                <o:OLEObject Type="Embed" ProgID="Equation.DSMT4" ShapeID="_x0000_i4944" DrawAspect="Content" ObjectID="_1686899144" r:id="rId757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4FC0C2F9">
                <v:shape id="_x0000_i4945" type="#_x0000_t75" style="width:41.25pt;height:20.25pt" o:ole="">
                  <v:imagedata r:id="rId6398" o:title=""/>
                </v:shape>
                <o:OLEObject Type="Embed" ProgID="Equation.DSMT4" ShapeID="_x0000_i4945" DrawAspect="Content" ObjectID="_1686899145" r:id="rId757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tọa độ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3104B41B">
                <v:shape id="_x0000_i4946" type="#_x0000_t75" style="width:18.75pt;height:13.5pt" o:ole="">
                  <v:imagedata r:id="rId6400" o:title=""/>
                </v:shape>
                <o:OLEObject Type="Embed" ProgID="Equation.DSMT4" ShapeID="_x0000_i4946" DrawAspect="Content" ObjectID="_1686899146" r:id="rId757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1C7E4DFF">
                <v:shape id="_x0000_i4947" type="#_x0000_t75" style="width:15.75pt;height:13.5pt" o:ole="">
                  <v:imagedata r:id="rId6402" o:title=""/>
                </v:shape>
                <o:OLEObject Type="Embed" ProgID="Equation.DSMT4" ShapeID="_x0000_i4947" DrawAspect="Content" ObjectID="_1686899147" r:id="rId757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482EF7A">
                <v:shape id="_x0000_i4948" type="#_x0000_t75" style="width:12pt;height:14.25pt" o:ole="">
                  <v:imagedata r:id="rId6404" o:title=""/>
                </v:shape>
                <o:OLEObject Type="Embed" ProgID="Equation.DSMT4" ShapeID="_x0000_i4948" DrawAspect="Content" ObjectID="_1686899148" r:id="rId757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85" w14:anchorId="1E29EBDF">
                <v:shape id="_x0000_i4949" type="#_x0000_t75" style="width:34.5pt;height:14.25pt" o:ole="">
                  <v:imagedata r:id="rId6406" o:title=""/>
                </v:shape>
                <o:OLEObject Type="Embed" ProgID="Equation.DSMT4" ShapeID="_x0000_i4949" DrawAspect="Content" ObjectID="_1686899149" r:id="rId757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821217B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390" w14:anchorId="494A879A">
                <v:shape id="_x0000_i4950" type="#_x0000_t75" style="width:45.75pt;height:19.5pt" o:ole="">
                  <v:imagedata r:id="rId6408" o:title=""/>
                </v:shape>
                <o:OLEObject Type="Embed" ProgID="Equation.DSMT4" ShapeID="_x0000_i4950" DrawAspect="Content" ObjectID="_1686899150" r:id="rId7577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50" w:dyaOrig="660" w14:anchorId="4B41049F">
                <v:shape id="_x0000_i4951" type="#_x0000_t75" style="width:67.5pt;height:33pt" o:ole="">
                  <v:imagedata r:id="rId6410" o:title=""/>
                </v:shape>
                <o:OLEObject Type="Embed" ProgID="Equation.DSMT4" ShapeID="_x0000_i4951" DrawAspect="Content" ObjectID="_1686899151" r:id="rId7578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3A0E3D22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390" w14:anchorId="185B3443">
                <v:shape id="_x0000_i4952" type="#_x0000_t75" style="width:53.25pt;height:19.5pt" o:ole="">
                  <v:imagedata r:id="rId6412" o:title=""/>
                </v:shape>
                <o:OLEObject Type="Embed" ProgID="Equation.DSMT4" ShapeID="_x0000_i4952" DrawAspect="Content" ObjectID="_1686899152" r:id="rId7579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390" w14:anchorId="7DF0A269">
                <v:shape id="_x0000_i4953" type="#_x0000_t75" style="width:60pt;height:19.5pt" o:ole="">
                  <v:imagedata r:id="rId6414" o:title=""/>
                </v:shape>
                <o:OLEObject Type="Embed" ProgID="Equation.DSMT4" ShapeID="_x0000_i4953" DrawAspect="Content" ObjectID="_1686899153" r:id="rId7580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4F4C05D6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88BD55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477661D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55C1C4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30: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13939F91">
                <v:shape id="_x0000_i4954" type="#_x0000_t75" style="width:23.25pt;height:15.75pt" o:ole="">
                  <v:imagedata r:id="rId6416" o:title=""/>
                </v:shape>
                <o:OLEObject Type="Embed" ProgID="Equation.DSMT4" ShapeID="_x0000_i4954" DrawAspect="Content" ObjectID="_1686899154" r:id="rId75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565" w:dyaOrig="435" w14:anchorId="215D3640">
                <v:shape id="_x0000_i4955" type="#_x0000_t75" style="width:128.25pt;height:21.75pt" o:ole="">
                  <v:imagedata r:id="rId6418" o:title=""/>
                </v:shape>
                <o:OLEObject Type="Embed" ProgID="Equation.DSMT4" ShapeID="_x0000_i4955" DrawAspect="Content" ObjectID="_1686899155" r:id="rId758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0FF6EE0D">
                <v:shape id="_x0000_i4956" type="#_x0000_t75" style="width:21pt;height:20.25pt" o:ole="">
                  <v:imagedata r:id="rId6420" o:title=""/>
                </v:shape>
                <o:OLEObject Type="Embed" ProgID="Equation.DSMT4" ShapeID="_x0000_i4956" DrawAspect="Content" ObjectID="_1686899156" r:id="rId758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0F171010">
                <v:shape id="_x0000_i4957" type="#_x0000_t75" style="width:12pt;height:14.25pt" o:ole="">
                  <v:imagedata r:id="rId6422" o:title=""/>
                </v:shape>
                <o:OLEObject Type="Embed" ProgID="Equation.DSMT4" ShapeID="_x0000_i4957" DrawAspect="Content" ObjectID="_1686899157" r:id="rId758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15" w:dyaOrig="255" w14:anchorId="02CFF727">
                <v:shape id="_x0000_i4958" type="#_x0000_t75" style="width:15.75pt;height:12.75pt" o:ole="">
                  <v:imagedata r:id="rId6424" o:title=""/>
                </v:shape>
                <o:OLEObject Type="Embed" ProgID="Equation.DSMT4" ShapeID="_x0000_i4958" DrawAspect="Content" ObjectID="_1686899158" r:id="rId758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1F7748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7F4955A0">
                <v:shape id="_x0000_i4959" type="#_x0000_t75" style="width:111.75pt;height:21.75pt" o:ole="">
                  <v:imagedata r:id="rId6426" o:title=""/>
                </v:shape>
                <o:OLEObject Type="Embed" ProgID="Equation.DSMT4" ShapeID="_x0000_i4959" DrawAspect="Content" ObjectID="_1686899159" r:id="rId758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3B66DFC0">
                <v:shape id="_x0000_i4960" type="#_x0000_t75" style="width:111.75pt;height:21.75pt" o:ole="">
                  <v:imagedata r:id="rId6428" o:title=""/>
                </v:shape>
                <o:OLEObject Type="Embed" ProgID="Equation.DSMT4" ShapeID="_x0000_i4960" DrawAspect="Content" ObjectID="_1686899160" r:id="rId758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7D3EA107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74A2A6A2">
                <v:shape id="_x0000_i4961" type="#_x0000_t75" style="width:111.75pt;height:21.75pt" o:ole="">
                  <v:imagedata r:id="rId6430" o:title=""/>
                </v:shape>
                <o:OLEObject Type="Embed" ProgID="Equation.DSMT4" ShapeID="_x0000_i4961" DrawAspect="Content" ObjectID="_1686899161" r:id="rId758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EDF858C">
                <v:shape id="_x0000_i4962" type="#_x0000_t75" style="width:111.75pt;height:21.75pt" o:ole="">
                  <v:imagedata r:id="rId6432" o:title=""/>
                </v:shape>
                <o:OLEObject Type="Embed" ProgID="Equation.DSMT4" ShapeID="_x0000_i4962" DrawAspect="Content" ObjectID="_1686899162" r:id="rId758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6B49402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9F045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7EC87D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95101D" w14:textId="77777777" w:rsidR="00522C6A" w:rsidRPr="00FD0C39" w:rsidRDefault="00522C6A" w:rsidP="003F0FBB">
            <w:pPr>
              <w:pStyle w:val="ListParagraph1"/>
              <w:spacing w:line="276" w:lineRule="auto"/>
              <w:ind w:left="0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31: </w: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FD0C39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15" w14:anchorId="00130688">
                <v:shape id="_x0000_i4963" type="#_x0000_t75" style="width:23.25pt;height:15.75pt" o:ole="">
                  <v:imagedata r:id="rId6311" o:title=""/>
                </v:shape>
                <o:OLEObject Type="Embed" ProgID="Equation.DSMT4" ShapeID="_x0000_i4963" DrawAspect="Content" ObjectID="_1686899163" r:id="rId7590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cho đường tròn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74EE4B7F">
                <v:shape id="_x0000_i4964" type="#_x0000_t75" style="width:21pt;height:20.25pt" o:ole="">
                  <v:imagedata r:id="rId6313" o:title=""/>
                </v:shape>
                <o:OLEObject Type="Embed" ProgID="Equation.DSMT4" ShapeID="_x0000_i4964" DrawAspect="Content" ObjectID="_1686899164" r:id="rId7591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có phương trình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55" w:dyaOrig="435" w14:anchorId="74D33AE6">
                <v:shape id="_x0000_i4965" type="#_x0000_t75" style="width:102.75pt;height:21.75pt" o:ole="">
                  <v:imagedata r:id="rId6315" o:title=""/>
                </v:shape>
                <o:OLEObject Type="Embed" ProgID="Equation.DSMT4" ShapeID="_x0000_i4965" DrawAspect="Content" ObjectID="_1686899165" r:id="rId7592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66878975">
                <v:shape id="_x0000_i4966" type="#_x0000_t75" style="width:12pt;height:14.25pt" o:ole="">
                  <v:imagedata r:id="rId6317" o:title=""/>
                </v:shape>
                <o:OLEObject Type="Embed" ProgID="Equation.DSMT4" ShapeID="_x0000_i4966" DrawAspect="Content" ObjectID="_1686899166" r:id="rId7593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(với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78B129BD">
                <v:shape id="_x0000_i4967" type="#_x0000_t75" style="width:12pt;height:14.25pt" o:ole="">
                  <v:imagedata r:id="rId6319" o:title=""/>
                </v:shape>
                <o:OLEObject Type="Embed" ProgID="Equation.DSMT4" ShapeID="_x0000_i4967" DrawAspect="Content" ObjectID="_1686899167" r:id="rId7594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là gốc tọa độ) tỉ số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3F9B2881">
                <v:shape id="_x0000_i4968" type="#_x0000_t75" style="width:27.75pt;height:14.25pt" o:ole="">
                  <v:imagedata r:id="rId6321" o:title=""/>
                </v:shape>
                <o:OLEObject Type="Embed" ProgID="Equation.DSMT4" ShapeID="_x0000_i4968" DrawAspect="Content" ObjectID="_1686899168" r:id="rId7595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biến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3E6DA59E">
                <v:shape id="_x0000_i4969" type="#_x0000_t75" style="width:21pt;height:20.25pt" o:ole="">
                  <v:imagedata r:id="rId6323" o:title=""/>
                </v:shape>
                <o:OLEObject Type="Embed" ProgID="Equation.DSMT4" ShapeID="_x0000_i4969" DrawAspect="Content" ObjectID="_1686899169" r:id="rId7596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thành đường tròn nào trong các đường tròn có phương trình sau?</w:t>
            </w:r>
          </w:p>
          <w:p w14:paraId="2897DE30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35" w14:anchorId="0F77868D">
                <v:shape id="_x0000_i4970" type="#_x0000_t75" style="width:102pt;height:21.75pt" o:ole="">
                  <v:imagedata r:id="rId6325" o:title=""/>
                </v:shape>
                <o:OLEObject Type="Embed" ProgID="Equation.DSMT4" ShapeID="_x0000_i4970" DrawAspect="Content" ObjectID="_1686899170" r:id="rId759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35" w14:anchorId="77719521">
                <v:shape id="_x0000_i4971" type="#_x0000_t75" style="width:105.75pt;height:21.75pt" o:ole="">
                  <v:imagedata r:id="rId6327" o:title=""/>
                </v:shape>
                <o:OLEObject Type="Embed" ProgID="Equation.DSMT4" ShapeID="_x0000_i4971" DrawAspect="Content" ObjectID="_1686899171" r:id="rId759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5338D02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5B72FEE2">
                <v:shape id="_x0000_i4972" type="#_x0000_t75" style="width:111.75pt;height:21.75pt" o:ole="">
                  <v:imagedata r:id="rId6329" o:title=""/>
                </v:shape>
                <o:OLEObject Type="Embed" ProgID="Equation.DSMT4" ShapeID="_x0000_i4972" DrawAspect="Content" ObjectID="_1686899172" r:id="rId759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65A91385">
                <v:shape id="_x0000_i4973" type="#_x0000_t75" style="width:111.75pt;height:21.75pt" o:ole="">
                  <v:imagedata r:id="rId6331" o:title=""/>
                </v:shape>
                <o:OLEObject Type="Embed" ProgID="Equation.DSMT4" ShapeID="_x0000_i4973" DrawAspect="Content" ObjectID="_1686899173" r:id="rId760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5B58110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24F58B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8BA87B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246C11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32: </w: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225EB2FB">
                <v:shape id="_x0000_i4974" type="#_x0000_t75" style="width:23.25pt;height:15.75pt" o:ole="">
                  <v:imagedata r:id="rId6445" o:title=""/>
                </v:shape>
                <o:OLEObject Type="Embed" ProgID="Equation.DSMT4" ShapeID="_x0000_i4974" DrawAspect="Content" ObjectID="_1686899174" r:id="rId7601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, cho hai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675" w:dyaOrig="405" w14:anchorId="2604FC9C">
                <v:shape id="_x0000_i4975" type="#_x0000_t75" style="width:33.75pt;height:20.25pt" o:ole="">
                  <v:imagedata r:id="rId6447" o:title=""/>
                </v:shape>
                <o:OLEObject Type="Embed" ProgID="Equation.DSMT4" ShapeID="_x0000_i4975" DrawAspect="Content" ObjectID="_1686899175" r:id="rId7602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và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720" w:dyaOrig="405" w14:anchorId="285BB3B5">
                <v:shape id="_x0000_i4976" type="#_x0000_t75" style="width:36pt;height:20.25pt" o:ole="">
                  <v:imagedata r:id="rId6449" o:title=""/>
                </v:shape>
                <o:OLEObject Type="Embed" ProgID="Equation.DSMT4" ShapeID="_x0000_i4976" DrawAspect="Content" ObjectID="_1686899176" r:id="rId7603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195" w:dyaOrig="255" w14:anchorId="6109E1B9">
                <v:shape id="_x0000_i4977" type="#_x0000_t75" style="width:9.75pt;height:12.75pt" o:ole="">
                  <v:imagedata r:id="rId6451" o:title=""/>
                </v:shape>
                <o:OLEObject Type="Embed" ProgID="Equation.DSMT4" ShapeID="_x0000_i4977" DrawAspect="Content" ObjectID="_1686899177" r:id="rId7604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05" w:dyaOrig="285" w14:anchorId="53254E2C">
                <v:shape id="_x0000_i4978" type="#_x0000_t75" style="width:35.25pt;height:14.25pt" o:ole="">
                  <v:imagedata r:id="rId6453" o:title=""/>
                </v:shape>
                <o:OLEObject Type="Embed" ProgID="Equation.DSMT4" ShapeID="_x0000_i4978" DrawAspect="Content" ObjectID="_1686899178" r:id="rId7605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5934D143">
                <v:shape id="_x0000_i4979" type="#_x0000_t75" style="width:12pt;height:12.75pt" o:ole="">
                  <v:imagedata r:id="rId6455" o:title=""/>
                </v:shape>
                <o:OLEObject Type="Embed" ProgID="Equation.DSMT4" ShapeID="_x0000_i4979" DrawAspect="Content" ObjectID="_1686899179" r:id="rId7606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5A4CEB07">
                <v:shape id="_x0000_i4980" type="#_x0000_t75" style="width:14.25pt;height:12.75pt" o:ole="">
                  <v:imagedata r:id="rId6457" o:title=""/>
                </v:shape>
                <o:OLEObject Type="Embed" ProgID="Equation.DSMT4" ShapeID="_x0000_i4980" DrawAspect="Content" ObjectID="_1686899180" r:id="rId7607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.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53E156C4">
                <v:shape id="_x0000_i4981" type="#_x0000_t75" style="width:14.25pt;height:12.75pt" o:ole="">
                  <v:imagedata r:id="rId6459" o:title=""/>
                </v:shape>
                <o:OLEObject Type="Embed" ProgID="Equation.DSMT4" ShapeID="_x0000_i4981" DrawAspect="Content" ObjectID="_1686899181" r:id="rId7608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>là</w:t>
            </w:r>
          </w:p>
          <w:p w14:paraId="2852B905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06CA7446">
                <v:shape id="_x0000_i4982" type="#_x0000_t75" style="width:41.25pt;height:20.25pt" o:ole="">
                  <v:imagedata r:id="rId6461" o:title=""/>
                </v:shape>
                <o:OLEObject Type="Embed" ProgID="Equation.DSMT4" ShapeID="_x0000_i4982" DrawAspect="Content" ObjectID="_1686899182" r:id="rId760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1FDB5775">
                <v:shape id="_x0000_i4983" type="#_x0000_t75" style="width:41.25pt;height:20.25pt" o:ole="">
                  <v:imagedata r:id="rId6463" o:title=""/>
                </v:shape>
                <o:OLEObject Type="Embed" ProgID="Equation.DSMT4" ShapeID="_x0000_i4983" DrawAspect="Content" ObjectID="_1686899183" r:id="rId761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3CB6D58E">
                <v:shape id="_x0000_i4984" type="#_x0000_t75" style="width:41.25pt;height:20.25pt" o:ole="">
                  <v:imagedata r:id="rId6465" o:title=""/>
                </v:shape>
                <o:OLEObject Type="Embed" ProgID="Equation.DSMT4" ShapeID="_x0000_i4984" DrawAspect="Content" ObjectID="_1686899184" r:id="rId761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4D2B8F50">
                <v:shape id="_x0000_i4985" type="#_x0000_t75" style="width:41.25pt;height:20.25pt" o:ole="">
                  <v:imagedata r:id="rId6467" o:title=""/>
                </v:shape>
                <o:OLEObject Type="Embed" ProgID="Equation.DSMT4" ShapeID="_x0000_i4985" DrawAspect="Content" ObjectID="_1686899185" r:id="rId761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0890BD93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C57231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FA0F6B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F516A6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33: 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50" w:dyaOrig="315" w14:anchorId="1B25CB07">
                <v:shape id="_x0000_i4986" type="#_x0000_t75" style="width:22.5pt;height:15.75pt" o:ole="">
                  <v:imagedata r:id="rId6469" o:title=""/>
                </v:shape>
                <o:OLEObject Type="Embed" ProgID="Equation.DSMT4" ShapeID="_x0000_i4986" DrawAspect="Content" ObjectID="_1686899186" r:id="rId7613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>,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13EA92A7">
                <v:shape id="_x0000_i4987" type="#_x0000_t75" style="width:12pt;height:15pt" o:ole="">
                  <v:imagedata r:id="rId6471" o:title=""/>
                </v:shape>
                <o:OLEObject Type="Embed" ProgID="Equation.DSMT4" ShapeID="_x0000_i4987" DrawAspect="Content" ObjectID="_1686899187" r:id="rId7614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540" w:dyaOrig="300" w14:anchorId="2908D29B">
                <v:shape id="_x0000_i4988" type="#_x0000_t75" style="width:27pt;height:15pt" o:ole="">
                  <v:imagedata r:id="rId6473" o:title=""/>
                </v:shape>
                <o:OLEObject Type="Embed" ProgID="Equation.DSMT4" ShapeID="_x0000_i4988" DrawAspect="Content" ObjectID="_1686899188" r:id="rId7615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00" w:dyaOrig="405" w14:anchorId="52845827">
                <v:shape id="_x0000_i4989" type="#_x0000_t75" style="width:45pt;height:20.25pt" o:ole="">
                  <v:imagedata r:id="rId6475" o:title=""/>
                </v:shape>
                <o:OLEObject Type="Embed" ProgID="Equation.DSMT4" ShapeID="_x0000_i4989" DrawAspect="Content" ObjectID="_1686899189" r:id="rId7616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30" w:dyaOrig="405" w14:anchorId="3A36B3D3">
                <v:shape id="_x0000_i4990" type="#_x0000_t75" style="width:46.5pt;height:20.25pt" o:ole="">
                  <v:imagedata r:id="rId6477" o:title=""/>
                </v:shape>
                <o:OLEObject Type="Embed" ProgID="Equation.DSMT4" ShapeID="_x0000_i4990" DrawAspect="Content" ObjectID="_1686899190" r:id="rId7617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5F9D6F75">
                <v:shape id="_x0000_i4991" type="#_x0000_t75" style="width:12pt;height:15pt" o:ole="">
                  <v:imagedata r:id="rId6479" o:title=""/>
                </v:shape>
                <o:OLEObject Type="Embed" ProgID="Equation.DSMT4" ShapeID="_x0000_i4991" DrawAspect="Content" ObjectID="_1686899191" r:id="rId7618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50" w:dyaOrig="405" w14:anchorId="35C9B21F">
                <v:shape id="_x0000_i4992" type="#_x0000_t75" style="width:37.5pt;height:20.25pt" o:ole="">
                  <v:imagedata r:id="rId6481" o:title=""/>
                </v:shape>
                <o:OLEObject Type="Embed" ProgID="Equation.DSMT4" ShapeID="_x0000_i4992" DrawAspect="Content" ObjectID="_1686899192" r:id="rId7619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>thành điểm có tọa độ nào sau đây?</w:t>
            </w:r>
          </w:p>
          <w:p w14:paraId="6372CDB9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870" w:dyaOrig="405" w14:anchorId="15C32834">
                <v:shape id="_x0000_i4993" type="#_x0000_t75" style="width:43.5pt;height:20.25pt" o:ole="">
                  <v:imagedata r:id="rId6483" o:title=""/>
                </v:shape>
                <o:OLEObject Type="Embed" ProgID="Equation.DSMT4" ShapeID="_x0000_i4993" DrawAspect="Content" ObjectID="_1686899193" r:id="rId762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50" w:dyaOrig="405" w14:anchorId="7AEA1DAA">
                <v:shape id="_x0000_i4994" type="#_x0000_t75" style="width:37.5pt;height:20.25pt" o:ole="">
                  <v:imagedata r:id="rId6485" o:title=""/>
                </v:shape>
                <o:OLEObject Type="Embed" ProgID="Equation.DSMT4" ShapeID="_x0000_i4994" DrawAspect="Content" ObjectID="_1686899194" r:id="rId762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690" w:dyaOrig="405" w14:anchorId="02810D9B">
                <v:shape id="_x0000_i4995" type="#_x0000_t75" style="width:34.5pt;height:20.25pt" o:ole="">
                  <v:imagedata r:id="rId6487" o:title=""/>
                </v:shape>
                <o:OLEObject Type="Embed" ProgID="Equation.DSMT4" ShapeID="_x0000_i4995" DrawAspect="Content" ObjectID="_1686899195" r:id="rId762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35" w:dyaOrig="405" w14:anchorId="2BF396C0">
                <v:shape id="_x0000_i4996" type="#_x0000_t75" style="width:36.75pt;height:20.25pt" o:ole="">
                  <v:imagedata r:id="rId6489" o:title=""/>
                </v:shape>
                <o:OLEObject Type="Embed" ProgID="Equation.DSMT4" ShapeID="_x0000_i4996" DrawAspect="Content" ObjectID="_1686899196" r:id="rId762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64B0FDE" w14:textId="77777777" w:rsidR="00522C6A" w:rsidRPr="0044542F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AC936F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AADE01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25D22C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34: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3AEB1A5F">
                <v:shape id="_x0000_i4997" type="#_x0000_t75" style="width:23.25pt;height:15.75pt" o:ole="">
                  <v:imagedata r:id="rId440" o:title=""/>
                </v:shape>
                <o:OLEObject Type="Embed" ProgID="Equation.DSMT4" ShapeID="_x0000_i4997" DrawAspect="Content" ObjectID="_1686899197" r:id="rId762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840" w:dyaOrig="420" w14:anchorId="685F7817">
                <v:shape id="_x0000_i4998" type="#_x0000_t75" style="width:42pt;height:21pt" o:ole="">
                  <v:imagedata r:id="rId6492" o:title=""/>
                </v:shape>
                <o:OLEObject Type="Embed" ProgID="Equation.DSMT4" ShapeID="_x0000_i4998" DrawAspect="Content" ObjectID="_1686899198" r:id="rId762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05" w:dyaOrig="315" w14:anchorId="318EF26F">
                <v:shape id="_x0000_i4999" type="#_x0000_t75" style="width:80.25pt;height:15.75pt" o:ole="">
                  <v:imagedata r:id="rId6494" o:title=""/>
                </v:shape>
                <o:OLEObject Type="Embed" ProgID="Equation.DSMT4" ShapeID="_x0000_i4999" DrawAspect="Content" ObjectID="_1686899199" r:id="rId762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195" w:dyaOrig="270" w14:anchorId="53F74B43">
                <v:shape id="_x0000_i5000" type="#_x0000_t75" style="width:9.75pt;height:13.5pt" o:ole="">
                  <v:imagedata r:id="rId6496" o:title=""/>
                </v:shape>
                <o:OLEObject Type="Embed" ProgID="Equation.DSMT4" ShapeID="_x0000_i5000" DrawAspect="Content" ObjectID="_1686899200" r:id="rId762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555" w:dyaOrig="285" w14:anchorId="510F395B">
                <v:shape id="_x0000_i5001" type="#_x0000_t75" style="width:27.75pt;height:14.25pt" o:ole="">
                  <v:imagedata r:id="rId6498" o:title=""/>
                </v:shape>
                <o:OLEObject Type="Embed" ProgID="Equation.DSMT4" ShapeID="_x0000_i5001" DrawAspect="Content" ObjectID="_1686899201" r:id="rId762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25" w:dyaOrig="285" w14:anchorId="5018471A">
                <v:shape id="_x0000_i5002" type="#_x0000_t75" style="width:11.25pt;height:14.25pt" o:ole="">
                  <v:imagedata r:id="rId6500" o:title=""/>
                </v:shape>
                <o:OLEObject Type="Embed" ProgID="Equation.DSMT4" ShapeID="_x0000_i5002" DrawAspect="Content" ObjectID="_1686899202" r:id="rId762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85" w:dyaOrig="285" w14:anchorId="4E6C91A0">
                <v:shape id="_x0000_i5003" type="#_x0000_t75" style="width:14.25pt;height:14.25pt" o:ole="">
                  <v:imagedata r:id="rId6502" o:title=""/>
                </v:shape>
                <o:OLEObject Type="Embed" ProgID="Equation.DSMT4" ShapeID="_x0000_i5003" DrawAspect="Content" ObjectID="_1686899203" r:id="rId763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85" w:dyaOrig="285" w14:anchorId="361B9785">
                <v:shape id="_x0000_i5004" type="#_x0000_t75" style="width:14.25pt;height:14.25pt" o:ole="">
                  <v:imagedata r:id="rId6502" o:title=""/>
                </v:shape>
                <o:OLEObject Type="Embed" ProgID="Equation.DSMT4" ShapeID="_x0000_i5004" DrawAspect="Content" ObjectID="_1686899204" r:id="rId763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EFCE051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5B908E79">
                <v:shape id="_x0000_i5005" type="#_x0000_t75" style="width:81.75pt;height:15.75pt" o:ole="">
                  <v:imagedata r:id="rId6505" o:title=""/>
                </v:shape>
                <o:OLEObject Type="Embed" ProgID="Equation.DSMT4" ShapeID="_x0000_i5005" DrawAspect="Content" ObjectID="_1686899205" r:id="rId763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53B6AAE5">
                <v:shape id="_x0000_i5006" type="#_x0000_t75" style="width:81.75pt;height:15.75pt" o:ole="">
                  <v:imagedata r:id="rId6507" o:title=""/>
                </v:shape>
                <o:OLEObject Type="Embed" ProgID="Equation.DSMT4" ShapeID="_x0000_i5006" DrawAspect="Content" ObjectID="_1686899206" r:id="rId763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636407E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21C70576">
                <v:shape id="_x0000_i5007" type="#_x0000_t75" style="width:81.75pt;height:15.75pt" o:ole="">
                  <v:imagedata r:id="rId6509" o:title=""/>
                </v:shape>
                <o:OLEObject Type="Embed" ProgID="Equation.DSMT4" ShapeID="_x0000_i5007" DrawAspect="Content" ObjectID="_1686899207" r:id="rId763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vi-VN" w:eastAsia="vi-VN"/>
              </w:rPr>
              <w:object w:dxaOrig="1635" w:dyaOrig="315" w14:anchorId="6B29336A">
                <v:shape id="_x0000_i5008" type="#_x0000_t75" style="width:81.75pt;height:15.75pt" o:ole="">
                  <v:imagedata r:id="rId6511" o:title=""/>
                </v:shape>
                <o:OLEObject Type="Embed" ProgID="Equation.DSMT4" ShapeID="_x0000_i5008" DrawAspect="Content" ObjectID="_1686899208" r:id="rId7635"/>
              </w:object>
            </w:r>
            <w:r w:rsidRPr="00FD0C39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5A54FD09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7C2541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44542F" w14:paraId="4F206D2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79C184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sv-FI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sv-FI"/>
              </w:rPr>
              <w:t xml:space="preserve">Câu 35: 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>Trong mặt phẳng tọa độ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sv-FI"/>
              </w:rPr>
              <w:object w:dxaOrig="465" w:dyaOrig="315" w14:anchorId="26A66883">
                <v:shape id="_x0000_i5009" type="#_x0000_t75" style="width:23.25pt;height:15.75pt" o:ole="">
                  <v:imagedata r:id="rId6513" o:title=""/>
                </v:shape>
                <o:OLEObject Type="Embed" ProgID="Equation.DSMT4" ShapeID="_x0000_i5009" DrawAspect="Content" ObjectID="_1686899209" r:id="rId763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2565" w:dyaOrig="435" w14:anchorId="59043EEF">
                <v:shape id="_x0000_i5010" type="#_x0000_t75" style="width:128.25pt;height:21.75pt" o:ole="">
                  <v:imagedata r:id="rId6515" o:title=""/>
                </v:shape>
                <o:OLEObject Type="Embed" ProgID="Equation.DSMT4" ShapeID="_x0000_i5010" DrawAspect="Content" ObjectID="_1686899210" r:id="rId763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. Tìm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80" w:dyaOrig="405" w14:anchorId="12EF2C65">
                <v:shape id="_x0000_i5011" type="#_x0000_t75" style="width:24pt;height:20.25pt" o:ole="">
                  <v:imagedata r:id="rId6517" o:title=""/>
                </v:shape>
                <o:OLEObject Type="Embed" ProgID="Equation.DSMT4" ShapeID="_x0000_i5011" DrawAspect="Content" ObjectID="_1686899211" r:id="rId763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là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20" w:dyaOrig="405" w14:anchorId="7C86E2CC">
                <v:shape id="_x0000_i5012" type="#_x0000_t75" style="width:21pt;height:20.25pt" o:ole="">
                  <v:imagedata r:id="rId6519" o:title=""/>
                </v:shape>
                <o:OLEObject Type="Embed" ProgID="Equation.DSMT4" ShapeID="_x0000_i5012" DrawAspect="Content" ObjectID="_1686899212" r:id="rId763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675" w:dyaOrig="405" w14:anchorId="5DB7B095">
                <v:shape id="_x0000_i5013" type="#_x0000_t75" style="width:33.75pt;height:20.25pt" o:ole="">
                  <v:imagedata r:id="rId6521" o:title=""/>
                </v:shape>
                <o:OLEObject Type="Embed" ProgID="Equation.DSMT4" ShapeID="_x0000_i5013" DrawAspect="Content" ObjectID="_1686899213" r:id="rId764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và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sv-FI"/>
              </w:rPr>
              <w:object w:dxaOrig="705" w:dyaOrig="285" w14:anchorId="6AFE235C">
                <v:shape id="_x0000_i5014" type="#_x0000_t75" style="width:35.25pt;height:14.25pt" o:ole="">
                  <v:imagedata r:id="rId6523" o:title=""/>
                </v:shape>
                <o:OLEObject Type="Embed" ProgID="Equation.DSMT4" ShapeID="_x0000_i5014" DrawAspect="Content" ObjectID="_1686899214" r:id="rId764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>.</w:t>
            </w:r>
          </w:p>
          <w:p w14:paraId="0901E0F7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329F7B75">
                <v:shape id="_x0000_i5015" type="#_x0000_t75" style="width:138.75pt;height:21.75pt" o:ole="">
                  <v:imagedata r:id="rId6525" o:title=""/>
                </v:shape>
                <o:OLEObject Type="Embed" ProgID="Equation.DSMT4" ShapeID="_x0000_i5015" DrawAspect="Content" ObjectID="_1686899215" r:id="rId764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8200886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2B4FF4DF">
                <v:shape id="_x0000_i5016" type="#_x0000_t75" style="width:138.75pt;height:21.75pt" o:ole="">
                  <v:imagedata r:id="rId6527" o:title=""/>
                </v:shape>
                <o:OLEObject Type="Embed" ProgID="Equation.DSMT4" ShapeID="_x0000_i5016" DrawAspect="Content" ObjectID="_1686899216" r:id="rId764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FF3B745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00" w:dyaOrig="405" w14:anchorId="3571DFC9">
                <v:shape id="_x0000_i5017" type="#_x0000_t75" style="width:150pt;height:20.25pt" o:ole="">
                  <v:imagedata r:id="rId6529" o:title=""/>
                </v:shape>
                <o:OLEObject Type="Embed" ProgID="Equation.DSMT4" ShapeID="_x0000_i5017" DrawAspect="Content" ObjectID="_1686899217" r:id="rId764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3CAD3EA" w14:textId="77777777" w:rsidR="00522C6A" w:rsidRPr="00FD0C39" w:rsidRDefault="00522C6A" w:rsidP="003F0FBB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15" w:dyaOrig="405" w14:anchorId="6CA2F483">
                <v:shape id="_x0000_i5018" type="#_x0000_t75" style="width:150.75pt;height:20.25pt" o:ole="">
                  <v:imagedata r:id="rId6531" o:title=""/>
                </v:shape>
                <o:OLEObject Type="Embed" ProgID="Equation.DSMT4" ShapeID="_x0000_i5018" DrawAspect="Content" ObjectID="_1686899218" r:id="rId764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730AFF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DB8F9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520667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08F83E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36: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28B4545">
                <v:shape id="_x0000_i5019" type="#_x0000_t75" style="width:23.25pt;height:15.75pt" o:ole="">
                  <v:imagedata r:id="rId6533" o:title=""/>
                </v:shape>
                <o:OLEObject Type="Embed" ProgID="Equation.DSMT4" ShapeID="_x0000_i5019" DrawAspect="Content" ObjectID="_1686899219" r:id="rId764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3ED2F52">
                <v:shape id="_x0000_i5020" type="#_x0000_t75" style="width:27.75pt;height:14.25pt" o:ole="">
                  <v:imagedata r:id="rId6535" o:title=""/>
                </v:shape>
                <o:OLEObject Type="Embed" ProgID="Equation.DSMT4" ShapeID="_x0000_i5020" DrawAspect="Content" ObjectID="_1686899220" r:id="rId764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với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6D3D5306">
                <v:shape id="_x0000_i5021" type="#_x0000_t75" style="width:45pt;height:20.25pt" o:ole="">
                  <v:imagedata r:id="rId6537" o:title=""/>
                </v:shape>
                <o:OLEObject Type="Embed" ProgID="Equation.DSMT4" ShapeID="_x0000_i5021" DrawAspect="Content" ObjectID="_1686899221" r:id="rId764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64A6FF4B">
                <v:shape id="_x0000_i5022" type="#_x0000_t75" style="width:36.75pt;height:20.25pt" o:ole="">
                  <v:imagedata r:id="rId6539" o:title=""/>
                </v:shape>
                <o:OLEObject Type="Embed" ProgID="Equation.DSMT4" ShapeID="_x0000_i5022" DrawAspect="Content" ObjectID="_1686899222" r:id="rId764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759CD2A9">
                <v:shape id="_x0000_i5023" type="#_x0000_t75" style="width:45.75pt;height:20.25pt" o:ole="">
                  <v:imagedata r:id="rId6541" o:title=""/>
                </v:shape>
                <o:OLEObject Type="Embed" ProgID="Equation.DSMT4" ShapeID="_x0000_i5023" DrawAspect="Content" ObjectID="_1686899223" r:id="rId765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1C4A853F">
                <v:shape id="_x0000_i5024" type="#_x0000_t75" style="width:48.75pt;height:20.25pt" o:ole="">
                  <v:imagedata r:id="rId6543" o:title=""/>
                </v:shape>
                <o:OLEObject Type="Embed" ProgID="Equation.DSMT4" ShapeID="_x0000_i5024" DrawAspect="Content" ObjectID="_1686899224" r:id="rId765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71E6926F">
                <v:shape id="_x0000_i5025" type="#_x0000_t75" style="width:51pt;height:20.25pt" o:ole="">
                  <v:imagedata r:id="rId6545" o:title=""/>
                </v:shape>
                <o:OLEObject Type="Embed" ProgID="Equation.DSMT4" ShapeID="_x0000_i5025" DrawAspect="Content" ObjectID="_1686899225" r:id="rId765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358C9048">
                <v:shape id="_x0000_i5026" type="#_x0000_t75" style="width:51pt;height:20.25pt" o:ole="">
                  <v:imagedata r:id="rId6547" o:title=""/>
                </v:shape>
                <o:OLEObject Type="Embed" ProgID="Equation.DSMT4" ShapeID="_x0000_i5026" DrawAspect="Content" ObjectID="_1686899226" r:id="rId765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lần lượt là ảnh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C87D99E">
                <v:shape id="_x0000_i5027" type="#_x0000_t75" style="width:12pt;height:12.75pt" o:ole="">
                  <v:imagedata r:id="rId6549" o:title=""/>
                </v:shape>
                <o:OLEObject Type="Embed" ProgID="Equation.DSMT4" ShapeID="_x0000_i5027" DrawAspect="Content" ObjectID="_1686899227" r:id="rId765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2B47CD5">
                <v:shape id="_x0000_i5028" type="#_x0000_t75" style="width:12pt;height:12.75pt" o:ole="">
                  <v:imagedata r:id="rId6551" o:title=""/>
                </v:shape>
                <o:OLEObject Type="Embed" ProgID="Equation.DSMT4" ShapeID="_x0000_i5028" DrawAspect="Content" ObjectID="_1686899228" r:id="rId765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125C9B9">
                <v:shape id="_x0000_i5029" type="#_x0000_t75" style="width:12pt;height:14.25pt" o:ole="">
                  <v:imagedata r:id="rId6553" o:title=""/>
                </v:shape>
                <o:OLEObject Type="Embed" ProgID="Equation.DSMT4" ShapeID="_x0000_i5029" DrawAspect="Content" ObjectID="_1686899229" r:id="rId765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1B8AFF3">
                <v:shape id="_x0000_i5030" type="#_x0000_t75" style="width:12pt;height:14.25pt" o:ole="">
                  <v:imagedata r:id="rId6555" o:title=""/>
                </v:shape>
                <o:OLEObject Type="Embed" ProgID="Equation.DSMT4" ShapeID="_x0000_i5030" DrawAspect="Content" ObjectID="_1686899230" r:id="rId765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20" w:dyaOrig="615" w14:anchorId="1542CCC7">
                <v:shape id="_x0000_i5031" type="#_x0000_t75" style="width:36pt;height:30.75pt" o:ole="">
                  <v:imagedata r:id="rId6557" o:title=""/>
                </v:shape>
                <o:OLEObject Type="Embed" ProgID="Equation.DSMT4" ShapeID="_x0000_i5031" DrawAspect="Content" ObjectID="_1686899231" r:id="rId765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FD0C39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905" w:dyaOrig="360" w14:anchorId="3EB6BD6B">
                <v:shape id="_x0000_i5032" type="#_x0000_t75" style="width:95.25pt;height:18pt" o:ole="">
                  <v:imagedata r:id="rId6559" o:title=""/>
                </v:shape>
                <o:OLEObject Type="Embed" ProgID="Equation.DSMT4" ShapeID="_x0000_i5032" DrawAspect="Content" ObjectID="_1686899232" r:id="rId7659"/>
              </w:object>
            </w:r>
          </w:p>
          <w:p w14:paraId="35283266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85" w14:anchorId="038D8485">
                <v:shape id="_x0000_i5033" type="#_x0000_t75" style="width:30pt;height:14.25pt" o:ole="">
                  <v:imagedata r:id="rId6561" o:title=""/>
                </v:shape>
                <o:OLEObject Type="Embed" ProgID="Equation.DSMT4" ShapeID="_x0000_i5033" DrawAspect="Content" ObjectID="_1686899233" r:id="rId7660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6721A334">
                <v:shape id="_x0000_i5034" type="#_x0000_t75" style="width:36pt;height:14.25pt" o:ole="">
                  <v:imagedata r:id="rId6563" o:title=""/>
                </v:shape>
                <o:OLEObject Type="Embed" ProgID="Equation.DSMT4" ShapeID="_x0000_i5034" DrawAspect="Content" ObjectID="_1686899234" r:id="rId766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15" w:dyaOrig="615" w14:anchorId="107EE746">
                <v:shape id="_x0000_i5035" type="#_x0000_t75" style="width:30.75pt;height:30.75pt" o:ole="">
                  <v:imagedata r:id="rId6565" o:title=""/>
                </v:shape>
                <o:OLEObject Type="Embed" ProgID="Equation.DSMT4" ShapeID="_x0000_i5035" DrawAspect="Content" ObjectID="_1686899235" r:id="rId766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60" w:dyaOrig="615" w14:anchorId="6F7B12B0">
                <v:shape id="_x0000_i5036" type="#_x0000_t75" style="width:18pt;height:30.75pt" o:ole="">
                  <v:imagedata r:id="rId6567" o:title=""/>
                </v:shape>
                <o:OLEObject Type="Embed" ProgID="Equation.DSMT4" ShapeID="_x0000_i5036" DrawAspect="Content" ObjectID="_1686899236" r:id="rId766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2223EA8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CA976F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828CAD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071D8C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37: </w: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5F88D4DC">
                <v:shape id="_x0000_i5037" type="#_x0000_t75" style="width:23.25pt;height:15.75pt" o:ole="">
                  <v:imagedata r:id="rId6569" o:title=""/>
                </v:shape>
                <o:OLEObject Type="Embed" ProgID="Equation.DSMT4" ShapeID="_x0000_i5037" DrawAspect="Content" ObjectID="_1686899237" r:id="rId7664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05" w:dyaOrig="315" w14:anchorId="1F5ADD8E">
                <v:shape id="_x0000_i5038" type="#_x0000_t75" style="width:20.25pt;height:15.75pt" o:ole="">
                  <v:imagedata r:id="rId6571" o:title=""/>
                </v:shape>
                <o:OLEObject Type="Embed" ProgID="Equation.DSMT4" ShapeID="_x0000_i5038" DrawAspect="Content" ObjectID="_1686899238" r:id="rId7665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2055" w:dyaOrig="360" w14:anchorId="7BF25E0F">
                <v:shape id="_x0000_i5039" type="#_x0000_t75" style="width:102.75pt;height:18pt" o:ole="">
                  <v:imagedata r:id="rId6573" o:title=""/>
                </v:shape>
                <o:OLEObject Type="Embed" ProgID="Equation.DSMT4" ShapeID="_x0000_i5039" DrawAspect="Content" ObjectID="_1686899239" r:id="rId7666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1C0F5E9C">
                <v:shape id="_x0000_i5040" type="#_x0000_t75" style="width:12pt;height:14.25pt" o:ole="">
                  <v:imagedata r:id="rId6575" o:title=""/>
                </v:shape>
                <o:OLEObject Type="Embed" ProgID="Equation.DSMT4" ShapeID="_x0000_i5040" DrawAspect="Content" ObjectID="_1686899240" r:id="rId7667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tỉ số,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705" w:dyaOrig="285" w14:anchorId="14AD5593">
                <v:shape id="_x0000_i5041" type="#_x0000_t75" style="width:35.25pt;height:14.25pt" o:ole="">
                  <v:imagedata r:id="rId6577" o:title=""/>
                </v:shape>
                <o:OLEObject Type="Embed" ProgID="Equation.DSMT4" ShapeID="_x0000_i5041" DrawAspect="Content" ObjectID="_1686899241" r:id="rId7668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05" w:dyaOrig="315" w14:anchorId="58B8A624">
                <v:shape id="_x0000_i5042" type="#_x0000_t75" style="width:20.25pt;height:15.75pt" o:ole="">
                  <v:imagedata r:id="rId6579" o:title=""/>
                </v:shape>
                <o:OLEObject Type="Embed" ProgID="Equation.DSMT4" ShapeID="_x0000_i5042" DrawAspect="Content" ObjectID="_1686899242" r:id="rId7669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thành đường tròn:</w:t>
            </w:r>
          </w:p>
          <w:p w14:paraId="2705608C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60" w:dyaOrig="360" w14:anchorId="3ECAA6B1">
                <v:shape id="_x0000_i5043" type="#_x0000_t75" style="width:108pt;height:18pt" o:ole="">
                  <v:imagedata r:id="rId6581" o:title=""/>
                </v:shape>
                <o:OLEObject Type="Embed" ProgID="Equation.DSMT4" ShapeID="_x0000_i5043" DrawAspect="Content" ObjectID="_1686899243" r:id="rId7670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20" w:dyaOrig="360" w14:anchorId="7F69B88D">
                <v:shape id="_x0000_i5044" type="#_x0000_t75" style="width:111pt;height:18pt" o:ole="">
                  <v:imagedata r:id="rId6583" o:title=""/>
                </v:shape>
                <o:OLEObject Type="Embed" ProgID="Equation.DSMT4" ShapeID="_x0000_i5044" DrawAspect="Content" ObjectID="_1686899244" r:id="rId7671"/>
              </w:object>
            </w:r>
          </w:p>
          <w:p w14:paraId="1455A8C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FD0C39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05" w:dyaOrig="360" w14:anchorId="15D9FAC7">
                <v:shape id="_x0000_i5045" type="#_x0000_t75" style="width:110.25pt;height:18pt" o:ole="">
                  <v:imagedata r:id="rId6585" o:title=""/>
                </v:shape>
                <o:OLEObject Type="Embed" ProgID="Equation.DSMT4" ShapeID="_x0000_i5045" DrawAspect="Content" ObjectID="_1686899245" r:id="rId7672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055" w:dyaOrig="360" w14:anchorId="66765A04">
                <v:shape id="_x0000_i5046" type="#_x0000_t75" style="width:102.75pt;height:18pt" o:ole="">
                  <v:imagedata r:id="rId6587" o:title=""/>
                </v:shape>
                <o:OLEObject Type="Embed" ProgID="Equation.DSMT4" ShapeID="_x0000_i5046" DrawAspect="Content" ObjectID="_1686899246" r:id="rId7673"/>
              </w:object>
            </w:r>
          </w:p>
          <w:p w14:paraId="3538FD43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58CFCD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B3BAC4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FB162A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38: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65682E5B">
                <v:shape id="_x0000_i5047" type="#_x0000_t75" style="width:23.25pt;height:15.75pt" o:ole="">
                  <v:imagedata r:id="rId6589" o:title=""/>
                </v:shape>
                <o:OLEObject Type="Embed" ProgID="Equation.DSMT4" ShapeID="_x0000_i5047" DrawAspect="Content" ObjectID="_1686899247" r:id="rId767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8C75044">
                <v:shape id="_x0000_i5048" type="#_x0000_t75" style="width:11.25pt;height:14.25pt" o:ole="">
                  <v:imagedata r:id="rId6591" o:title=""/>
                </v:shape>
                <o:OLEObject Type="Embed" ProgID="Equation.DSMT4" ShapeID="_x0000_i5048" DrawAspect="Content" ObjectID="_1686899248" r:id="rId767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15" w14:anchorId="415F4088">
                <v:shape id="_x0000_i5049" type="#_x0000_t75" style="width:71.25pt;height:15.75pt" o:ole="">
                  <v:imagedata r:id="rId6593" o:title=""/>
                </v:shape>
                <o:OLEObject Type="Embed" ProgID="Equation.DSMT4" ShapeID="_x0000_i5049" DrawAspect="Content" ObjectID="_1686899249" r:id="rId767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Ảnh của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E3B7699">
                <v:shape id="_x0000_i5050" type="#_x0000_t75" style="width:11.25pt;height:14.25pt" o:ole="">
                  <v:imagedata r:id="rId6595" o:title=""/>
                </v:shape>
                <o:OLEObject Type="Embed" ProgID="Equation.DSMT4" ShapeID="_x0000_i5050" DrawAspect="Content" ObjectID="_1686899250" r:id="rId767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A41B994">
                <v:shape id="_x0000_i5051" type="#_x0000_t75" style="width:12pt;height:14.25pt" o:ole="">
                  <v:imagedata r:id="rId6597" o:title=""/>
                </v:shape>
                <o:OLEObject Type="Embed" ProgID="Equation.DSMT4" ShapeID="_x0000_i5051" DrawAspect="Content" ObjectID="_1686899251" r:id="rId767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6792F1E">
                <v:shape id="_x0000_i5052" type="#_x0000_t75" style="width:27.75pt;height:14.25pt" o:ole="">
                  <v:imagedata r:id="rId6599" o:title=""/>
                </v:shape>
                <o:OLEObject Type="Embed" ProgID="Equation.DSMT4" ShapeID="_x0000_i5052" DrawAspect="Content" ObjectID="_1686899252" r:id="rId76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là:</w:t>
            </w:r>
          </w:p>
          <w:p w14:paraId="6E8E2498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02116F43">
                <v:shape id="_x0000_i5053" type="#_x0000_t75" style="width:72.75pt;height:15.75pt" o:ole="">
                  <v:imagedata r:id="rId6601" o:title=""/>
                </v:shape>
                <o:OLEObject Type="Embed" ProgID="Equation.DSMT4" ShapeID="_x0000_i5053" DrawAspect="Content" ObjectID="_1686899253" r:id="rId768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71E61D40">
                <v:shape id="_x0000_i5054" type="#_x0000_t75" style="width:74.25pt;height:15.75pt" o:ole="">
                  <v:imagedata r:id="rId6603" o:title=""/>
                </v:shape>
                <o:OLEObject Type="Embed" ProgID="Equation.DSMT4" ShapeID="_x0000_i5054" DrawAspect="Content" ObjectID="_1686899254" r:id="rId768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E1EC52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23FD1E22">
                <v:shape id="_x0000_i5055" type="#_x0000_t75" style="width:74.25pt;height:15.75pt" o:ole="">
                  <v:imagedata r:id="rId6605" o:title=""/>
                </v:shape>
                <o:OLEObject Type="Embed" ProgID="Equation.DSMT4" ShapeID="_x0000_i5055" DrawAspect="Content" ObjectID="_1686899255" r:id="rId768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15" w14:anchorId="4079CEE6">
                <v:shape id="_x0000_i5056" type="#_x0000_t75" style="width:72.75pt;height:15.75pt" o:ole="">
                  <v:imagedata r:id="rId6607" o:title=""/>
                </v:shape>
                <o:OLEObject Type="Embed" ProgID="Equation.DSMT4" ShapeID="_x0000_i5056" DrawAspect="Content" ObjectID="_1686899256" r:id="rId768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D7ED677" w14:textId="77777777" w:rsidR="00522C6A" w:rsidRPr="0044542F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5F676E2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A217B17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4CA9AE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39: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35" w:dyaOrig="405" w14:anchorId="1C033183">
                <v:shape id="_x0000_i5057" type="#_x0000_t75" style="width:141.75pt;height:20.25pt" o:ole="">
                  <v:imagedata r:id="rId6609" o:title=""/>
                </v:shape>
                <o:OLEObject Type="Embed" ProgID="Equation.DSMT4" ShapeID="_x0000_i5057" DrawAspect="Content" ObjectID="_1686899257" r:id="rId768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18F2DE8">
                <v:shape id="_x0000_i5058" type="#_x0000_t75" style="width:12pt;height:13.5pt" o:ole="">
                  <v:imagedata r:id="rId6611" o:title=""/>
                </v:shape>
                <o:OLEObject Type="Embed" ProgID="Equation.DSMT4" ShapeID="_x0000_i5058" DrawAspect="Content" ObjectID="_1686899258" r:id="rId768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30" w14:anchorId="2CE0E36A">
                <v:shape id="_x0000_i5059" type="#_x0000_t75" style="width:30pt;height:31.5pt" o:ole="">
                  <v:imagedata r:id="rId6613" o:title=""/>
                </v:shape>
                <o:OLEObject Type="Embed" ProgID="Equation.DSMT4" ShapeID="_x0000_i5059" DrawAspect="Content" ObjectID="_1686899259" r:id="rId768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47167784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55" w:dyaOrig="360" w14:anchorId="4A8133F2">
                <v:shape id="_x0000_i5060" type="#_x0000_t75" style="width:117.75pt;height:18pt" o:ole="">
                  <v:imagedata r:id="rId6615" o:title=""/>
                </v:shape>
                <o:OLEObject Type="Embed" ProgID="Equation.DSMT4" ShapeID="_x0000_i5060" DrawAspect="Content" ObjectID="_1686899260" r:id="rId7687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59B2ADF8">
                <v:shape id="_x0000_i5061" type="#_x0000_t75" style="width:120pt;height:31.5pt" o:ole="">
                  <v:imagedata r:id="rId6617" o:title=""/>
                </v:shape>
                <o:OLEObject Type="Embed" ProgID="Equation.DSMT4" ShapeID="_x0000_i5061" DrawAspect="Content" ObjectID="_1686899261" r:id="rId7688"/>
              </w:object>
            </w:r>
            <w:r w:rsidRPr="00FD0C39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43F3CDCE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40" w:dyaOrig="360" w14:anchorId="36C8E1E1">
                <v:shape id="_x0000_i5062" type="#_x0000_t75" style="width:117pt;height:18pt" o:ole="">
                  <v:imagedata r:id="rId6619" o:title=""/>
                </v:shape>
                <o:OLEObject Type="Embed" ProgID="Equation.DSMT4" ShapeID="_x0000_i5062" DrawAspect="Content" ObjectID="_1686899262" r:id="rId7689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538E45F6">
                <v:shape id="_x0000_i5063" type="#_x0000_t75" style="width:120pt;height:31.5pt" o:ole="">
                  <v:imagedata r:id="rId6621" o:title=""/>
                </v:shape>
                <o:OLEObject Type="Embed" ProgID="Equation.DSMT4" ShapeID="_x0000_i5063" DrawAspect="Content" ObjectID="_1686899263" r:id="rId7690"/>
              </w:object>
            </w:r>
            <w:r w:rsidRPr="00FD0C39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7B2B4348" w14:textId="77777777" w:rsidR="00522C6A" w:rsidRPr="002D0D16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5C10D21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69FACD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7BDB81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 xml:space="preserve">Câu 40: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141EC450">
                <v:shape id="_x0000_i5064" type="#_x0000_t75" style="width:24pt;height:15.75pt" o:ole="">
                  <v:imagedata r:id="rId6623" o:title=""/>
                </v:shape>
                <o:OLEObject Type="Embed" ProgID="Equation.DSMT4" ShapeID="_x0000_i5064" DrawAspect="Content" ObjectID="_1686899264" r:id="rId769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7B5DF1A6">
                <v:shape id="_x0000_i5065" type="#_x0000_t75" style="width:132pt;height:21.75pt" o:ole="">
                  <v:imagedata r:id="rId6625" o:title=""/>
                </v:shape>
                <o:OLEObject Type="Embed" ProgID="Equation.DSMT4" ShapeID="_x0000_i5065" DrawAspect="Content" ObjectID="_1686899265" r:id="rId769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5E0C5D2C">
                <v:shape id="_x0000_i5066" type="#_x0000_t75" style="width:23.25pt;height:20.25pt" o:ole="">
                  <v:imagedata r:id="rId6627" o:title=""/>
                </v:shape>
                <o:OLEObject Type="Embed" ProgID="Equation.DSMT4" ShapeID="_x0000_i5066" DrawAspect="Content" ObjectID="_1686899266" r:id="rId769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1B5F422B">
                <v:shape id="_x0000_i5067" type="#_x0000_t75" style="width:20.25pt;height:20.25pt" o:ole="">
                  <v:imagedata r:id="rId6629" o:title=""/>
                </v:shape>
                <o:OLEObject Type="Embed" ProgID="Equation.DSMT4" ShapeID="_x0000_i5067" DrawAspect="Content" ObjectID="_1686899267" r:id="rId769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05" w14:anchorId="307A35A7">
                <v:shape id="_x0000_i5068" type="#_x0000_t75" style="width:33pt;height:20.25pt" o:ole="">
                  <v:imagedata r:id="rId6631" o:title=""/>
                </v:shape>
                <o:OLEObject Type="Embed" ProgID="Equation.DSMT4" ShapeID="_x0000_i5068" DrawAspect="Content" ObjectID="_1686899268" r:id="rId769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5B690CD3">
                <v:shape id="_x0000_i5069" type="#_x0000_t75" style="width:30pt;height:13.5pt" o:ole="">
                  <v:imagedata r:id="rId6633" o:title=""/>
                </v:shape>
                <o:OLEObject Type="Embed" ProgID="Equation.DSMT4" ShapeID="_x0000_i5069" DrawAspect="Content" ObjectID="_1686899269" r:id="rId769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7A0958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681DED97">
                <v:shape id="_x0000_i5070" type="#_x0000_t75" style="width:117pt;height:21.75pt" o:ole="">
                  <v:imagedata r:id="rId6635" o:title=""/>
                </v:shape>
                <o:OLEObject Type="Embed" ProgID="Equation.DSMT4" ShapeID="_x0000_i5070" DrawAspect="Content" ObjectID="_1686899270" r:id="rId7697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5F30AC1F">
                <v:shape id="_x0000_i5071" type="#_x0000_t75" style="width:117pt;height:21.75pt" o:ole="">
                  <v:imagedata r:id="rId6637" o:title=""/>
                </v:shape>
                <o:OLEObject Type="Embed" ProgID="Equation.DSMT4" ShapeID="_x0000_i5071" DrawAspect="Content" ObjectID="_1686899271" r:id="rId7698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695B962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6947FB2C">
                <v:shape id="_x0000_i5072" type="#_x0000_t75" style="width:111pt;height:21.75pt" o:ole="">
                  <v:imagedata r:id="rId6639" o:title=""/>
                </v:shape>
                <o:OLEObject Type="Embed" ProgID="Equation.DSMT4" ShapeID="_x0000_i5072" DrawAspect="Content" ObjectID="_1686899272" r:id="rId7699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097BC5FE">
                <v:shape id="_x0000_i5073" type="#_x0000_t75" style="width:111pt;height:21.75pt" o:ole="">
                  <v:imagedata r:id="rId6641" o:title=""/>
                </v:shape>
                <o:OLEObject Type="Embed" ProgID="Equation.DSMT4" ShapeID="_x0000_i5073" DrawAspect="Content" ObjectID="_1686899273" r:id="rId7700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78F5ADCE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19A370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D009A6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B7AECC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41: </w: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645" w:dyaOrig="390" w14:anchorId="6C67502D">
                <v:shape id="_x0000_i5074" type="#_x0000_t75" style="width:32.25pt;height:19.5pt" o:ole="">
                  <v:imagedata r:id="rId6643" o:title=""/>
                </v:shape>
                <o:OLEObject Type="Embed" ProgID="Equation.DSMT4" ShapeID="_x0000_i5074" DrawAspect="Content" ObjectID="_1686899274" r:id="rId7701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.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527BC34F">
                <v:shape id="_x0000_i5075" type="#_x0000_t75" style="width:19.5pt;height:19.5pt" o:ole="">
                  <v:imagedata r:id="rId6645" o:title=""/>
                </v:shape>
                <o:OLEObject Type="Embed" ProgID="Equation.DSMT4" ShapeID="_x0000_i5075" DrawAspect="Content" ObjectID="_1686899275" r:id="rId7702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2085" w:dyaOrig="435" w14:anchorId="71009C5E">
                <v:shape id="_x0000_i5076" type="#_x0000_t75" style="width:104.25pt;height:21.75pt" o:ole="">
                  <v:imagedata r:id="rId6647" o:title=""/>
                </v:shape>
                <o:OLEObject Type="Embed" ProgID="Equation.DSMT4" ShapeID="_x0000_i5076" DrawAspect="Content" ObjectID="_1686899276" r:id="rId7703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240" w:dyaOrig="285" w14:anchorId="3F7BA6DA">
                <v:shape id="_x0000_i5077" type="#_x0000_t75" style="width:12pt;height:14.25pt" o:ole="">
                  <v:imagedata r:id="rId6649" o:title=""/>
                </v:shape>
                <o:OLEObject Type="Embed" ProgID="Equation.DSMT4" ShapeID="_x0000_i5077" DrawAspect="Content" ObjectID="_1686899277" r:id="rId7704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690" w:dyaOrig="285" w14:anchorId="05BCD7D5">
                <v:shape id="_x0000_i5078" type="#_x0000_t75" style="width:34.5pt;height:14.25pt" o:ole="">
                  <v:imagedata r:id="rId6651" o:title=""/>
                </v:shape>
                <o:OLEObject Type="Embed" ProgID="Equation.DSMT4" ShapeID="_x0000_i5078" DrawAspect="Content" ObjectID="_1686899278" r:id="rId7705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biến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38B0C9AA">
                <v:shape id="_x0000_i5079" type="#_x0000_t75" style="width:19.5pt;height:19.5pt" o:ole="">
                  <v:imagedata r:id="rId6653" o:title=""/>
                </v:shape>
                <o:OLEObject Type="Embed" ProgID="Equation.DSMT4" ShapeID="_x0000_i5079" DrawAspect="Content" ObjectID="_1686899279" r:id="rId7706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thành đường tròn nào?</w:t>
            </w:r>
          </w:p>
          <w:p w14:paraId="1FB97C09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65" w14:anchorId="71355CF1">
                <v:shape id="_x0000_i5080" type="#_x0000_t75" style="width:114pt;height:23.25pt" o:ole="">
                  <v:imagedata r:id="rId6655" o:title=""/>
                </v:shape>
                <o:OLEObject Type="Embed" ProgID="Equation.DSMT4" ShapeID="_x0000_i5080" DrawAspect="Content" ObjectID="_1686899280" r:id="rId7707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90" w:dyaOrig="465" w14:anchorId="273B6FC1">
                <v:shape id="_x0000_i5081" type="#_x0000_t75" style="width:109.5pt;height:23.25pt" o:ole="">
                  <v:imagedata r:id="rId6657" o:title=""/>
                </v:shape>
                <o:OLEObject Type="Embed" ProgID="Equation.DSMT4" ShapeID="_x0000_i5081" DrawAspect="Content" ObjectID="_1686899281" r:id="rId7708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29D83A64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2E3B0FAA">
                <v:shape id="_x0000_i5082" type="#_x0000_t75" style="width:112.5pt;height:23.25pt" o:ole="">
                  <v:imagedata r:id="rId6659" o:title=""/>
                </v:shape>
                <o:OLEObject Type="Embed" ProgID="Equation.DSMT4" ShapeID="_x0000_i5082" DrawAspect="Content" ObjectID="_1686899282" r:id="rId7709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2AD4AA5A">
                <v:shape id="_x0000_i5083" type="#_x0000_t75" style="width:112.5pt;height:23.25pt" o:ole="">
                  <v:imagedata r:id="rId6661" o:title=""/>
                </v:shape>
                <o:OLEObject Type="Embed" ProgID="Equation.DSMT4" ShapeID="_x0000_i5083" DrawAspect="Content" ObjectID="_1686899283" r:id="rId7710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6744CEF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C5B6BF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64A736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2F1850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42: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3B97FE03">
                <v:shape id="_x0000_i5084" type="#_x0000_t75" style="width:48pt;height:20.25pt" o:ole="">
                  <v:imagedata r:id="rId6663" o:title=""/>
                </v:shape>
                <o:OLEObject Type="Embed" ProgID="Equation.DSMT4" ShapeID="_x0000_i5084" DrawAspect="Content" ObjectID="_1686899284" r:id="rId771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Tìm tọa độ điểm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0F87F39">
                <v:shape id="_x0000_i5085" type="#_x0000_t75" style="width:14.25pt;height:14.25pt" o:ole="">
                  <v:imagedata r:id="rId6665" o:title=""/>
                </v:shape>
                <o:OLEObject Type="Embed" ProgID="Equation.DSMT4" ShapeID="_x0000_i5085" DrawAspect="Content" ObjectID="_1686899285" r:id="rId771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sao cho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68358825">
                <v:shape id="_x0000_i5086" type="#_x0000_t75" style="width:15.75pt;height:12.75pt" o:ole="">
                  <v:imagedata r:id="rId6667" o:title=""/>
                </v:shape>
                <o:OLEObject Type="Embed" ProgID="Equation.DSMT4" ShapeID="_x0000_i5086" DrawAspect="Content" ObjectID="_1686899286" r:id="rId771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68B4D67F">
                <v:shape id="_x0000_i5087" type="#_x0000_t75" style="width:14.25pt;height:14.25pt" o:ole="">
                  <v:imagedata r:id="rId6669" o:title=""/>
                </v:shape>
                <o:OLEObject Type="Embed" ProgID="Equation.DSMT4" ShapeID="_x0000_i5087" DrawAspect="Content" ObjectID="_1686899287" r:id="rId771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C95A4EB">
                <v:shape id="_x0000_i5088" type="#_x0000_t75" style="width:12pt;height:14.25pt" o:ole="">
                  <v:imagedata r:id="rId6671" o:title=""/>
                </v:shape>
                <o:OLEObject Type="Embed" ProgID="Equation.DSMT4" ShapeID="_x0000_i5088" DrawAspect="Content" ObjectID="_1686899288" r:id="rId771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3E4C2F6">
                <v:shape id="_x0000_i5089" type="#_x0000_t75" style="width:27.75pt;height:14.25pt" o:ole="">
                  <v:imagedata r:id="rId6673" o:title=""/>
                </v:shape>
                <o:OLEObject Type="Embed" ProgID="Equation.DSMT4" ShapeID="_x0000_i5089" DrawAspect="Content" ObjectID="_1686899289" r:id="rId771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8C47AD3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975" w:dyaOrig="675" w14:anchorId="4A1806F2">
                <v:shape id="_x0000_i5090" type="#_x0000_t75" style="width:48.75pt;height:33.75pt" o:ole="">
                  <v:imagedata r:id="rId6675" o:title=""/>
                </v:shape>
                <o:OLEObject Type="Embed" ProgID="Equation.DSMT4" ShapeID="_x0000_i5090" DrawAspect="Content" ObjectID="_1686899290" r:id="rId7717"/>
              </w:object>
            </w:r>
            <w:r w:rsidRPr="00FD0C39">
              <w:rPr>
                <w:rFonts w:ascii="Chu Van An" w:hAnsi="Chu Van An" w:cs="Chu Van An"/>
                <w:b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16CF58DE">
                <v:shape id="_x0000_i5091" type="#_x0000_t75" style="width:57pt;height:33.75pt" o:ole="">
                  <v:imagedata r:id="rId6677" o:title=""/>
                </v:shape>
                <o:OLEObject Type="Embed" ProgID="Equation.DSMT4" ShapeID="_x0000_i5091" DrawAspect="Content" ObjectID="_1686899291" r:id="rId771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4A8A840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05" w:dyaOrig="675" w14:anchorId="2B910628">
                <v:shape id="_x0000_i5092" type="#_x0000_t75" style="width:65.25pt;height:33.75pt" o:ole="">
                  <v:imagedata r:id="rId6679" o:title=""/>
                </v:shape>
                <o:OLEObject Type="Embed" ProgID="Equation.DSMT4" ShapeID="_x0000_i5092" DrawAspect="Content" ObjectID="_1686899292" r:id="rId771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75A5E746">
                <v:shape id="_x0000_i5093" type="#_x0000_t75" style="width:57pt;height:33.75pt" o:ole="">
                  <v:imagedata r:id="rId6681" o:title=""/>
                </v:shape>
                <o:OLEObject Type="Embed" ProgID="Equation.DSMT4" ShapeID="_x0000_i5093" DrawAspect="Content" ObjectID="_1686899293" r:id="rId7720"/>
              </w:object>
            </w:r>
            <w:r w:rsidRPr="00FD0C39">
              <w:rPr>
                <w:rFonts w:ascii="Chu Van An" w:hAnsi="Chu Van An" w:cs="Chu Van An"/>
                <w:color w:val="0000FF"/>
                <w:szCs w:val="24"/>
                <w:lang w:val="fr-FR"/>
              </w:rPr>
              <w:t>.</w:t>
            </w:r>
          </w:p>
          <w:p w14:paraId="154B708D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2987C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168FADA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39D9F0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43: </w: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30" w14:anchorId="78A651DA">
                <v:shape id="_x0000_i5094" type="#_x0000_t75" style="width:23.25pt;height:16.5pt" o:ole="">
                  <v:imagedata r:id="rId6416" o:title=""/>
                </v:shape>
                <o:OLEObject Type="Embed" ProgID="Equation.DSMT4" ShapeID="_x0000_i5094" DrawAspect="Content" ObjectID="_1686899294" r:id="rId7721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550" w:dyaOrig="435" w14:anchorId="1F9F07EA">
                <v:shape id="_x0000_i5095" type="#_x0000_t75" style="width:127.5pt;height:21.75pt" o:ole="">
                  <v:imagedata r:id="rId6418" o:title=""/>
                </v:shape>
                <o:OLEObject Type="Embed" ProgID="Equation.DSMT4" ShapeID="_x0000_i5095" DrawAspect="Content" ObjectID="_1686899295" r:id="rId7722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. Tìm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390" w14:anchorId="32FF6F41">
                <v:shape id="_x0000_i5096" type="#_x0000_t75" style="width:21pt;height:19.5pt" o:ole="">
                  <v:imagedata r:id="rId6420" o:title=""/>
                </v:shape>
                <o:OLEObject Type="Embed" ProgID="Equation.DSMT4" ShapeID="_x0000_i5096" DrawAspect="Content" ObjectID="_1686899296" r:id="rId7723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55" w:dyaOrig="285" w14:anchorId="0C5BE2E3">
                <v:shape id="_x0000_i5097" type="#_x0000_t75" style="width:12.75pt;height:14.25pt" o:ole="">
                  <v:imagedata r:id="rId6422" o:title=""/>
                </v:shape>
                <o:OLEObject Type="Embed" ProgID="Equation.DSMT4" ShapeID="_x0000_i5097" DrawAspect="Content" ObjectID="_1686899297" r:id="rId7724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30" w:dyaOrig="255" w14:anchorId="3C1BE2E0">
                <v:shape id="_x0000_i5098" type="#_x0000_t75" style="width:16.5pt;height:12.75pt" o:ole="">
                  <v:imagedata r:id="rId6424" o:title=""/>
                </v:shape>
                <o:OLEObject Type="Embed" ProgID="Equation.DSMT4" ShapeID="_x0000_i5098" DrawAspect="Content" ObjectID="_1686899298" r:id="rId7725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>.</w:t>
            </w:r>
          </w:p>
          <w:p w14:paraId="436A838F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14DB7EFF">
                <v:shape id="_x0000_i5099" type="#_x0000_t75" style="width:112.5pt;height:21.75pt" o:ole="">
                  <v:imagedata r:id="rId6428" o:title=""/>
                </v:shape>
                <o:OLEObject Type="Embed" ProgID="Equation.DSMT4" ShapeID="_x0000_i5099" DrawAspect="Content" ObjectID="_1686899299" r:id="rId772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43A3CB63">
                <v:shape id="_x0000_i5100" type="#_x0000_t75" style="width:112.5pt;height:21.75pt" o:ole="">
                  <v:imagedata r:id="rId6426" o:title=""/>
                </v:shape>
                <o:OLEObject Type="Embed" ProgID="Equation.DSMT4" ShapeID="_x0000_i5100" DrawAspect="Content" ObjectID="_1686899300" r:id="rId772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6845E7B4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7DBE6B21">
                <v:shape id="_x0000_i5101" type="#_x0000_t75" style="width:107.25pt;height:21.75pt" o:ole="">
                  <v:imagedata r:id="rId6690" o:title=""/>
                </v:shape>
                <o:OLEObject Type="Embed" ProgID="Equation.DSMT4" ShapeID="_x0000_i5101" DrawAspect="Content" ObjectID="_1686899301" r:id="rId772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0D20CCD9">
                <v:shape id="_x0000_i5102" type="#_x0000_t75" style="width:107.25pt;height:21.75pt" o:ole="">
                  <v:imagedata r:id="rId6692" o:title=""/>
                </v:shape>
                <o:OLEObject Type="Embed" ProgID="Equation.DSMT4" ShapeID="_x0000_i5102" DrawAspect="Content" ObjectID="_1686899302" r:id="rId772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5CD6CDAA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9CD477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3DE19E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069486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44: </w: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3E5F5E0D">
                <v:shape id="_x0000_i5103" type="#_x0000_t75" style="width:23.25pt;height:15.75pt" o:ole="">
                  <v:imagedata r:id="rId6694" o:title=""/>
                </v:shape>
                <o:OLEObject Type="Embed" ProgID="Equation.DSMT4" ShapeID="_x0000_i5103" DrawAspect="Content" ObjectID="_1686899303" r:id="rId7730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840" w:dyaOrig="405" w14:anchorId="6BA7DB8E">
                <v:shape id="_x0000_i5104" type="#_x0000_t75" style="width:42pt;height:20.25pt" o:ole="">
                  <v:imagedata r:id="rId6696" o:title=""/>
                </v:shape>
                <o:OLEObject Type="Embed" ProgID="Equation.DSMT4" ShapeID="_x0000_i5104" DrawAspect="Content" ObjectID="_1686899304" r:id="rId7731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219ED7B1">
                <v:shape id="_x0000_i5105" type="#_x0000_t75" style="width:21pt;height:20.25pt" o:ole="">
                  <v:imagedata r:id="rId6698" o:title=""/>
                </v:shape>
                <o:OLEObject Type="Embed" ProgID="Equation.DSMT4" ShapeID="_x0000_i5105" DrawAspect="Content" ObjectID="_1686899305" r:id="rId7732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là đồ thị hàm số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005" w:dyaOrig="315" w14:anchorId="65C55393">
                <v:shape id="_x0000_i5106" type="#_x0000_t75" style="width:50.25pt;height:15.75pt" o:ole="">
                  <v:imagedata r:id="rId6700" o:title=""/>
                </v:shape>
                <o:OLEObject Type="Embed" ProgID="Equation.DSMT4" ShapeID="_x0000_i5106" DrawAspect="Content" ObjectID="_1686899306" r:id="rId7733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840" w:dyaOrig="405" w14:anchorId="5E242A08">
                <v:shape id="_x0000_i5107" type="#_x0000_t75" style="width:42pt;height:20.25pt" o:ole="">
                  <v:imagedata r:id="rId6702" o:title=""/>
                </v:shape>
                <o:OLEObject Type="Embed" ProgID="Equation.DSMT4" ShapeID="_x0000_i5107" DrawAspect="Content" ObjectID="_1686899307" r:id="rId7734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765" w:dyaOrig="615" w14:anchorId="2C6D69DF">
                <v:shape id="_x0000_i5108" type="#_x0000_t75" style="width:38.25pt;height:30.75pt" o:ole="">
                  <v:imagedata r:id="rId6704" o:title=""/>
                </v:shape>
                <o:OLEObject Type="Embed" ProgID="Equation.DSMT4" ShapeID="_x0000_i5108" DrawAspect="Content" ObjectID="_1686899308" r:id="rId7735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biến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7C83583D">
                <v:shape id="_x0000_i5109" type="#_x0000_t75" style="width:21pt;height:20.25pt" o:ole="">
                  <v:imagedata r:id="rId6706" o:title=""/>
                </v:shape>
                <o:OLEObject Type="Embed" ProgID="Equation.DSMT4" ShapeID="_x0000_i5109" DrawAspect="Content" ObjectID="_1686899309" r:id="rId7736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thành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80" w:dyaOrig="405" w14:anchorId="55DD2042">
                <v:shape id="_x0000_i5110" type="#_x0000_t75" style="width:24pt;height:20.25pt" o:ole="">
                  <v:imagedata r:id="rId6708" o:title=""/>
                </v:shape>
                <o:OLEObject Type="Embed" ProgID="Equation.DSMT4" ShapeID="_x0000_i5110" DrawAspect="Content" ObjectID="_1686899310" r:id="rId7737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. Viết phương trình đường cong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80" w:dyaOrig="405" w14:anchorId="1F2B66CF">
                <v:shape id="_x0000_i5111" type="#_x0000_t75" style="width:24pt;height:20.25pt" o:ole="">
                  <v:imagedata r:id="rId6710" o:title=""/>
                </v:shape>
                <o:OLEObject Type="Embed" ProgID="Equation.DSMT4" ShapeID="_x0000_i5111" DrawAspect="Content" ObjectID="_1686899311" r:id="rId7738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147CA7E2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5F13DD14">
                <v:shape id="_x0000_i5112" type="#_x0000_t75" style="width:108.75pt;height:30.75pt" o:ole="">
                  <v:imagedata r:id="rId6712" o:title=""/>
                </v:shape>
                <o:OLEObject Type="Embed" ProgID="Equation.DSMT4" ShapeID="_x0000_i5112" DrawAspect="Content" ObjectID="_1686899312" r:id="rId7739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181525DB">
                <v:shape id="_x0000_i5113" type="#_x0000_t75" style="width:108.75pt;height:30.75pt" o:ole="">
                  <v:imagedata r:id="rId6714" o:title=""/>
                </v:shape>
                <o:OLEObject Type="Embed" ProgID="Equation.DSMT4" ShapeID="_x0000_i5113" DrawAspect="Content" ObjectID="_1686899313" r:id="rId7740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0D413C5B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7E59F103">
                <v:shape id="_x0000_i5114" type="#_x0000_t75" style="width:117pt;height:30.75pt" o:ole="">
                  <v:imagedata r:id="rId6716" o:title=""/>
                </v:shape>
                <o:OLEObject Type="Embed" ProgID="Equation.DSMT4" ShapeID="_x0000_i5114" DrawAspect="Content" ObjectID="_1686899314" r:id="rId7741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5B7FF19B">
                <v:shape id="_x0000_i5115" type="#_x0000_t75" style="width:117pt;height:30.75pt" o:ole="">
                  <v:imagedata r:id="rId6718" o:title=""/>
                </v:shape>
                <o:OLEObject Type="Embed" ProgID="Equation.DSMT4" ShapeID="_x0000_i5115" DrawAspect="Content" ObjectID="_1686899315" r:id="rId7742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1AB52BD4" w14:textId="77777777" w:rsidR="00522C6A" w:rsidRPr="002D0D16" w:rsidRDefault="00522C6A" w:rsidP="003F0FBB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35F2368" w14:textId="77777777" w:rsidR="00522C6A" w:rsidRPr="0044542F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0191CBE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93C96B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</w:pPr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lastRenderedPageBreak/>
              <w:t xml:space="preserve">Câu 45: 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664A857">
                <v:shape id="_x0000_i5116" type="#_x0000_t75" style="width:27.75pt;height:14.25pt" o:ole="">
                  <v:imagedata r:id="rId6720" o:title=""/>
                </v:shape>
                <o:OLEObject Type="Embed" ProgID="Equation.DSMT4" ShapeID="_x0000_i5116" DrawAspect="Content" ObjectID="_1686899316" r:id="rId7743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có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6E9AF40F">
                <v:shape id="_x0000_i5117" type="#_x0000_t75" style="width:36.75pt;height:20.25pt" o:ole="">
                  <v:imagedata r:id="rId6722" o:title=""/>
                </v:shape>
                <o:OLEObject Type="Embed" ProgID="Equation.DSMT4" ShapeID="_x0000_i5117" DrawAspect="Content" ObjectID="_1686899317" r:id="rId7744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4991D737">
                <v:shape id="_x0000_i5118" type="#_x0000_t75" style="width:38.25pt;height:20.25pt" o:ole="">
                  <v:imagedata r:id="rId6724" o:title=""/>
                </v:shape>
                <o:OLEObject Type="Embed" ProgID="Equation.DSMT4" ShapeID="_x0000_i5118" DrawAspect="Content" ObjectID="_1686899318" r:id="rId7745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7AFA24E1">
                <v:shape id="_x0000_i5119" type="#_x0000_t75" style="width:48pt;height:20.25pt" o:ole="">
                  <v:imagedata r:id="rId6726" o:title=""/>
                </v:shape>
                <o:OLEObject Type="Embed" ProgID="Equation.DSMT4" ShapeID="_x0000_i5119" DrawAspect="Content" ObjectID="_1686899319" r:id="rId7746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6965CC03">
                <v:shape id="_x0000_i5120" type="#_x0000_t75" style="width:14.25pt;height:12.75pt" o:ole="">
                  <v:imagedata r:id="rId6728" o:title=""/>
                </v:shape>
                <o:OLEObject Type="Embed" ProgID="Equation.DSMT4" ShapeID="_x0000_i5120" DrawAspect="Content" ObjectID="_1686899320" r:id="rId7747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01508E19">
                <v:shape id="_x0000_i5121" type="#_x0000_t75" style="width:14.25pt;height:12.75pt" o:ole="">
                  <v:imagedata r:id="rId6730" o:title=""/>
                </v:shape>
                <o:OLEObject Type="Embed" ProgID="Equation.DSMT4" ShapeID="_x0000_i5121" DrawAspect="Content" ObjectID="_1686899321" r:id="rId7748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0A6803FE">
                <v:shape id="_x0000_i5122" type="#_x0000_t75" style="width:15pt;height:14.25pt" o:ole="">
                  <v:imagedata r:id="rId6732" o:title=""/>
                </v:shape>
                <o:OLEObject Type="Embed" ProgID="Equation.DSMT4" ShapeID="_x0000_i5122" DrawAspect="Content" ObjectID="_1686899322" r:id="rId7749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 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lần lượt là ảnh của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36DCF83">
                <v:shape id="_x0000_i5123" type="#_x0000_t75" style="width:12pt;height:12.75pt" o:ole="">
                  <v:imagedata r:id="rId6734" o:title=""/>
                </v:shape>
                <o:OLEObject Type="Embed" ProgID="Equation.DSMT4" ShapeID="_x0000_i5123" DrawAspect="Content" ObjectID="_1686899323" r:id="rId7750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6BEA853">
                <v:shape id="_x0000_i5124" type="#_x0000_t75" style="width:12pt;height:12.75pt" o:ole="">
                  <v:imagedata r:id="rId6736" o:title=""/>
                </v:shape>
                <o:OLEObject Type="Embed" ProgID="Equation.DSMT4" ShapeID="_x0000_i5124" DrawAspect="Content" ObjectID="_1686899324" r:id="rId7751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,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B4C3E23">
                <v:shape id="_x0000_i5125" type="#_x0000_t75" style="width:12pt;height:14.25pt" o:ole="">
                  <v:imagedata r:id="rId6738" o:title=""/>
                </v:shape>
                <o:OLEObject Type="Embed" ProgID="Equation.DSMT4" ShapeID="_x0000_i5125" DrawAspect="Content" ObjectID="_1686899325" r:id="rId7752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46F89137">
                <v:shape id="_x0000_i5126" type="#_x0000_t75" style="width:33.75pt;height:20.25pt" o:ole="">
                  <v:imagedata r:id="rId6740" o:title=""/>
                </v:shape>
                <o:OLEObject Type="Embed" ProgID="Equation.DSMT4" ShapeID="_x0000_i5126" DrawAspect="Content" ObjectID="_1686899326" r:id="rId7753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48E7D647">
                <v:shape id="_x0000_i5127" type="#_x0000_t75" style="width:33.75pt;height:14.25pt" o:ole="">
                  <v:imagedata r:id="rId6742" o:title=""/>
                </v:shape>
                <o:OLEObject Type="Embed" ProgID="Equation.DSMT4" ShapeID="_x0000_i5127" DrawAspect="Content" ObjectID="_1686899327" r:id="rId7754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01143FD5">
                <v:shape id="_x0000_i5128" type="#_x0000_t75" style="width:36pt;height:14.25pt" o:ole="">
                  <v:imagedata r:id="rId6744" o:title=""/>
                </v:shape>
                <o:OLEObject Type="Embed" ProgID="Equation.DSMT4" ShapeID="_x0000_i5128" DrawAspect="Content" ObjectID="_1686899328" r:id="rId7755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bằng</w:t>
            </w:r>
          </w:p>
          <w:p w14:paraId="72A2F14C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00E18049">
                <v:shape id="_x0000_i5129" type="#_x0000_t75" style="width:29.25pt;height:18pt" o:ole="">
                  <v:imagedata r:id="rId6746" o:title=""/>
                </v:shape>
                <o:OLEObject Type="Embed" ProgID="Equation.DSMT4" ShapeID="_x0000_i5129" DrawAspect="Content" ObjectID="_1686899329" r:id="rId7756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660322F2">
                <v:shape id="_x0000_i5130" type="#_x0000_t75" style="width:29.25pt;height:18pt" o:ole="">
                  <v:imagedata r:id="rId6748" o:title=""/>
                </v:shape>
                <o:OLEObject Type="Embed" ProgID="Equation.DSMT4" ShapeID="_x0000_i5130" DrawAspect="Content" ObjectID="_1686899330" r:id="rId7757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21608C9F">
                <v:shape id="_x0000_i5131" type="#_x0000_t75" style="width:24pt;height:18pt" o:ole="">
                  <v:imagedata r:id="rId6750" o:title=""/>
                </v:shape>
                <o:OLEObject Type="Embed" ProgID="Equation.DSMT4" ShapeID="_x0000_i5131" DrawAspect="Content" ObjectID="_1686899331" r:id="rId7758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0FFF6DCE">
                <v:shape id="_x0000_i5132" type="#_x0000_t75" style="width:24pt;height:18pt" o:ole="">
                  <v:imagedata r:id="rId6752" o:title=""/>
                </v:shape>
                <o:OLEObject Type="Embed" ProgID="Equation.DSMT4" ShapeID="_x0000_i5132" DrawAspect="Content" ObjectID="_1686899332" r:id="rId7759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</w:p>
          <w:p w14:paraId="700FF23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CCCAEE" w14:textId="77777777" w:rsidR="00522C6A" w:rsidRPr="0044542F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44542F" w14:paraId="0A8C3850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49172B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46: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5243A99">
                <v:shape id="_x0000_i5133" type="#_x0000_t75" style="width:23.25pt;height:16.5pt" o:ole="">
                  <v:imagedata r:id="rId6754" o:title=""/>
                </v:shape>
                <o:OLEObject Type="Embed" ProgID="Equation.DSMT4" ShapeID="_x0000_i5133" DrawAspect="Content" ObjectID="_1686899333" r:id="rId776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15" w:dyaOrig="405" w14:anchorId="69E8D35A">
                <v:shape id="_x0000_i5134" type="#_x0000_t75" style="width:90.75pt;height:20.25pt" o:ole="">
                  <v:imagedata r:id="rId6756" o:title=""/>
                </v:shape>
                <o:OLEObject Type="Embed" ProgID="Equation.DSMT4" ShapeID="_x0000_i5134" DrawAspect="Content" ObjectID="_1686899334" r:id="rId776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 Ảnh của đường thẳng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24010062">
                <v:shape id="_x0000_i5135" type="#_x0000_t75" style="width:20.25pt;height:20.25pt" o:ole="">
                  <v:imagedata r:id="rId6758" o:title=""/>
                </v:shape>
                <o:OLEObject Type="Embed" ProgID="Equation.DSMT4" ShapeID="_x0000_i5135" DrawAspect="Content" ObjectID="_1686899335" r:id="rId776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55787D87">
                <v:shape id="_x0000_i5136" type="#_x0000_t75" style="width:33.75pt;height:20.25pt" o:ole="">
                  <v:imagedata r:id="rId6760" o:title=""/>
                </v:shape>
                <o:OLEObject Type="Embed" ProgID="Equation.DSMT4" ShapeID="_x0000_i5136" DrawAspect="Content" ObjectID="_1686899336" r:id="rId776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A747A4A">
                <v:shape id="_x0000_i5137" type="#_x0000_t75" style="width:27.75pt;height:14.25pt" o:ole="">
                  <v:imagedata r:id="rId6762" o:title=""/>
                </v:shape>
                <o:OLEObject Type="Embed" ProgID="Equation.DSMT4" ShapeID="_x0000_i5137" DrawAspect="Content" ObjectID="_1686899337" r:id="rId776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có phương trình là:</w:t>
            </w:r>
          </w:p>
          <w:p w14:paraId="7C0A9ED1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31841EFB">
                <v:shape id="_x0000_i5138" type="#_x0000_t75" style="width:66pt;height:16.5pt" o:ole="">
                  <v:imagedata r:id="rId6764" o:title=""/>
                </v:shape>
                <o:OLEObject Type="Embed" ProgID="Equation.DSMT4" ShapeID="_x0000_i5138" DrawAspect="Content" ObjectID="_1686899338" r:id="rId7765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34A56291">
                <v:shape id="_x0000_i5139" type="#_x0000_t75" style="width:66pt;height:16.5pt" o:ole="">
                  <v:imagedata r:id="rId6766" o:title=""/>
                </v:shape>
                <o:OLEObject Type="Embed" ProgID="Equation.DSMT4" ShapeID="_x0000_i5139" DrawAspect="Content" ObjectID="_1686899339" r:id="rId7766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3E7BA732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035" w:dyaOrig="330" w14:anchorId="47C33748">
                <v:shape id="_x0000_i5140" type="#_x0000_t75" style="width:51.75pt;height:16.5pt" o:ole="">
                  <v:imagedata r:id="rId6768" o:title=""/>
                </v:shape>
                <o:OLEObject Type="Embed" ProgID="Equation.DSMT4" ShapeID="_x0000_i5140" DrawAspect="Content" ObjectID="_1686899340" r:id="rId7767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272CA07F">
                <v:shape id="_x0000_i5141" type="#_x0000_t75" style="width:66pt;height:16.5pt" o:ole="">
                  <v:imagedata r:id="rId6770" o:title=""/>
                </v:shape>
                <o:OLEObject Type="Embed" ProgID="Equation.DSMT4" ShapeID="_x0000_i5141" DrawAspect="Content" ObjectID="_1686899341" r:id="rId7768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28C9F8F7" w14:textId="77777777" w:rsidR="00522C6A" w:rsidRPr="0044542F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60E05D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8BB37C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591773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47: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20" w:dyaOrig="405" w14:anchorId="7615EBB8">
                <v:shape id="_x0000_i5142" type="#_x0000_t75" style="width:126pt;height:20.25pt" o:ole="">
                  <v:imagedata r:id="rId6772" o:title=""/>
                </v:shape>
                <o:OLEObject Type="Embed" ProgID="Equation.DSMT4" ShapeID="_x0000_i5142" DrawAspect="Content" ObjectID="_1686899342" r:id="rId776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4200EBE7">
                <v:shape id="_x0000_i5143" type="#_x0000_t75" style="width:24.75pt;height:20.25pt" o:ole="">
                  <v:imagedata r:id="rId6774" o:title=""/>
                </v:shape>
                <o:OLEObject Type="Embed" ProgID="Equation.DSMT4" ShapeID="_x0000_i5143" DrawAspect="Content" ObjectID="_1686899343" r:id="rId777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3866D2B6">
                <v:shape id="_x0000_i5144" type="#_x0000_t75" style="width:21pt;height:20.25pt" o:ole="">
                  <v:imagedata r:id="rId6776" o:title=""/>
                </v:shape>
                <o:OLEObject Type="Embed" ProgID="Equation.DSMT4" ShapeID="_x0000_i5144" DrawAspect="Content" ObjectID="_1686899344" r:id="rId777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BAE6921">
                <v:shape id="_x0000_i5145" type="#_x0000_t75" style="width:12pt;height:13.5pt" o:ole="">
                  <v:imagedata r:id="rId6778" o:title=""/>
                </v:shape>
                <o:OLEObject Type="Embed" ProgID="Equation.DSMT4" ShapeID="_x0000_i5145" DrawAspect="Content" ObjectID="_1686899345" r:id="rId777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D040F19">
                <v:shape id="_x0000_i5146" type="#_x0000_t75" style="width:28.5pt;height:13.5pt" o:ole="">
                  <v:imagedata r:id="rId6780" o:title=""/>
                </v:shape>
                <o:OLEObject Type="Embed" ProgID="Equation.DSMT4" ShapeID="_x0000_i5146" DrawAspect="Content" ObjectID="_1686899346" r:id="rId777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Bán kính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70" w14:anchorId="2FC41271">
                <v:shape id="_x0000_i5147" type="#_x0000_t75" style="width:15pt;height:13.5pt" o:ole="">
                  <v:imagedata r:id="rId6782" o:title=""/>
                </v:shape>
                <o:OLEObject Type="Embed" ProgID="Equation.DSMT4" ShapeID="_x0000_i5147" DrawAspect="Content" ObjectID="_1686899347" r:id="rId777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của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10044328">
                <v:shape id="_x0000_i5148" type="#_x0000_t75" style="width:24.75pt;height:20.25pt" o:ole="">
                  <v:imagedata r:id="rId6784" o:title=""/>
                </v:shape>
                <o:OLEObject Type="Embed" ProgID="Equation.DSMT4" ShapeID="_x0000_i5148" DrawAspect="Content" ObjectID="_1686899348" r:id="rId777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34E56E12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70" w14:anchorId="0E9121A9">
                <v:shape id="_x0000_i5149" type="#_x0000_t75" style="width:39pt;height:13.5pt" o:ole="">
                  <v:imagedata r:id="rId6786" o:title=""/>
                </v:shape>
                <o:OLEObject Type="Embed" ProgID="Equation.DSMT4" ShapeID="_x0000_i5149" DrawAspect="Content" ObjectID="_1686899349" r:id="rId777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70" w14:anchorId="70C518D9">
                <v:shape id="_x0000_i5150" type="#_x0000_t75" style="width:32.25pt;height:13.5pt" o:ole="">
                  <v:imagedata r:id="rId6788" o:title=""/>
                </v:shape>
                <o:OLEObject Type="Embed" ProgID="Equation.DSMT4" ShapeID="_x0000_i5150" DrawAspect="Content" ObjectID="_1686899350" r:id="rId777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65" w:dyaOrig="270" w14:anchorId="54572F79">
                <v:shape id="_x0000_i5151" type="#_x0000_t75" style="width:38.25pt;height:13.5pt" o:ole="">
                  <v:imagedata r:id="rId6790" o:title=""/>
                </v:shape>
                <o:OLEObject Type="Embed" ProgID="Equation.DSMT4" ShapeID="_x0000_i5151" DrawAspect="Content" ObjectID="_1686899351" r:id="rId777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870" w:dyaOrig="270" w14:anchorId="2FC50B80">
                <v:shape id="_x0000_i5152" type="#_x0000_t75" style="width:43.5pt;height:13.5pt" o:ole="">
                  <v:imagedata r:id="rId6792" o:title=""/>
                </v:shape>
                <o:OLEObject Type="Embed" ProgID="Equation.DSMT4" ShapeID="_x0000_i5152" DrawAspect="Content" ObjectID="_1686899352" r:id="rId777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0BC737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A68EA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51CF9A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583724" w14:textId="77777777" w:rsidR="00522C6A" w:rsidRPr="00FD0C39" w:rsidRDefault="00522C6A" w:rsidP="003F0FBB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48: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3556FF79">
                <v:shape id="_x0000_i5153" type="#_x0000_t75" style="width:23.25pt;height:15.75pt" o:ole="">
                  <v:imagedata r:id="rId6794" o:title=""/>
                </v:shape>
                <o:OLEObject Type="Embed" ProgID="Equation.DSMT4" ShapeID="_x0000_i5153" DrawAspect="Content" ObjectID="_1686899353" r:id="rId778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975" w:dyaOrig="405" w14:anchorId="659393DB">
                <v:shape id="_x0000_i5154" type="#_x0000_t75" style="width:48.75pt;height:20.25pt" o:ole="">
                  <v:imagedata r:id="rId6796" o:title=""/>
                </v:shape>
                <o:OLEObject Type="Embed" ProgID="Equation.DSMT4" ShapeID="_x0000_i5154" DrawAspect="Content" ObjectID="_1686899354" r:id="rId77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699C1CA9">
                <v:shape id="_x0000_i5155" type="#_x0000_t75" style="width:12pt;height:14.25pt" o:ole="">
                  <v:imagedata r:id="rId6798" o:title=""/>
                </v:shape>
                <o:OLEObject Type="Embed" ProgID="Equation.DSMT4" ShapeID="_x0000_i5155" DrawAspect="Content" ObjectID="_1686899355" r:id="rId7782"/>
              </w:object>
            </w:r>
            <w:r w:rsidRPr="00FD0C39">
              <w:rPr>
                <w:rFonts w:ascii="Chu Van An" w:hAnsi="Chu Van An" w:cs="Chu Van An"/>
                <w:szCs w:val="24"/>
                <w:lang w:val="en-SG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675" w:dyaOrig="285" w14:anchorId="25047303">
                <v:shape id="_x0000_i5156" type="#_x0000_t75" style="width:33.75pt;height:14.25pt" o:ole="">
                  <v:imagedata r:id="rId6800" o:title=""/>
                </v:shape>
                <o:OLEObject Type="Embed" ProgID="Equation.DSMT4" ShapeID="_x0000_i5156" DrawAspect="Content" ObjectID="_1686899356" r:id="rId7783"/>
              </w:object>
            </w:r>
            <w:r w:rsidRPr="00FD0C39">
              <w:rPr>
                <w:rFonts w:ascii="Chu Van An" w:hAnsi="Chu Van An" w:cs="Chu Van An"/>
                <w:szCs w:val="24"/>
                <w:lang w:val="en-SG"/>
              </w:rPr>
              <w:t xml:space="preserve"> là</w:t>
            </w:r>
          </w:p>
          <w:p w14:paraId="60485C75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55" w:dyaOrig="405" w14:anchorId="36BCF7FB">
                <v:shape id="_x0000_i5157" type="#_x0000_t75" style="width:57.75pt;height:20.25pt" o:ole="">
                  <v:imagedata r:id="rId6802" o:title=""/>
                </v:shape>
                <o:OLEObject Type="Embed" ProgID="Equation.DSMT4" ShapeID="_x0000_i5157" DrawAspect="Content" ObjectID="_1686899357" r:id="rId778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20" w:dyaOrig="405" w14:anchorId="0A823360">
                <v:shape id="_x0000_i5158" type="#_x0000_t75" style="width:51pt;height:20.25pt" o:ole="">
                  <v:imagedata r:id="rId6804" o:title=""/>
                </v:shape>
                <o:OLEObject Type="Embed" ProgID="Equation.DSMT4" ShapeID="_x0000_i5158" DrawAspect="Content" ObjectID="_1686899358" r:id="rId778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30FE26C" w14:textId="77777777" w:rsidR="00522C6A" w:rsidRPr="00FD0C39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05" w:dyaOrig="405" w14:anchorId="3FF99F86">
                <v:shape id="_x0000_i5159" type="#_x0000_t75" style="width:50.25pt;height:20.25pt" o:ole="">
                  <v:imagedata r:id="rId6806" o:title=""/>
                </v:shape>
                <o:OLEObject Type="Embed" ProgID="Equation.DSMT4" ShapeID="_x0000_i5159" DrawAspect="Content" ObjectID="_1686899359" r:id="rId778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SG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40" w:dyaOrig="405" w14:anchorId="6669B39D">
                <v:shape id="_x0000_i5160" type="#_x0000_t75" style="width:57pt;height:20.25pt" o:ole="">
                  <v:imagedata r:id="rId6808" o:title=""/>
                </v:shape>
                <o:OLEObject Type="Embed" ProgID="Equation.DSMT4" ShapeID="_x0000_i5160" DrawAspect="Content" ObjectID="_1686899360" r:id="rId7787"/>
              </w:object>
            </w:r>
            <w:r w:rsidRPr="00FD0C39">
              <w:rPr>
                <w:rFonts w:ascii="Chu Van An" w:hAnsi="Chu Van An" w:cs="Chu Van An"/>
                <w:szCs w:val="24"/>
                <w:lang w:val="en-SG"/>
              </w:rPr>
              <w:t>.</w:t>
            </w:r>
          </w:p>
          <w:p w14:paraId="236E34FC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F362AA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6B298CA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A2A36E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49: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001C895F">
                <v:shape id="_x0000_i5161" type="#_x0000_t75" style="width:22.5pt;height:16.5pt" o:ole="">
                  <v:imagedata r:id="rId6810" o:title=""/>
                </v:shape>
                <o:OLEObject Type="Embed" ProgID="Equation.DSMT4" ShapeID="_x0000_i5161" DrawAspect="Content" ObjectID="_1686899361" r:id="rId778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61CEB43D">
                <v:shape id="_x0000_i5162" type="#_x0000_t75" style="width:21pt;height:19.5pt" o:ole="">
                  <v:imagedata r:id="rId6812" o:title=""/>
                </v:shape>
                <o:OLEObject Type="Embed" ProgID="Equation.DSMT4" ShapeID="_x0000_i5162" DrawAspect="Content" ObjectID="_1686899362" r:id="rId778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70" w:dyaOrig="435" w14:anchorId="51E560E0">
                <v:shape id="_x0000_i5163" type="#_x0000_t75" style="width:103.5pt;height:21.75pt" o:ole="">
                  <v:imagedata r:id="rId6814" o:title=""/>
                </v:shape>
                <o:OLEObject Type="Embed" ProgID="Equation.DSMT4" ShapeID="_x0000_i5163" DrawAspect="Content" ObjectID="_1686899363" r:id="rId7790"/>
              </w:object>
            </w:r>
            <w:r w:rsidRPr="00FD0C39">
              <w:rPr>
                <w:rFonts w:ascii="Chu Van An" w:hAnsi="Chu Van An" w:cs="Chu Van An"/>
                <w:szCs w:val="24"/>
              </w:rPr>
              <w:t>. Phép vị tự tâm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7C25BFF">
                <v:shape id="_x0000_i5164" type="#_x0000_t75" style="width:12pt;height:14.25pt" o:ole="">
                  <v:imagedata r:id="rId6816" o:title=""/>
                </v:shape>
                <o:OLEObject Type="Embed" ProgID="Equation.DSMT4" ShapeID="_x0000_i5164" DrawAspect="Content" ObjectID="_1686899364" r:id="rId779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65031AF">
                <v:shape id="_x0000_i5165" type="#_x0000_t75" style="width:27.75pt;height:14.25pt" o:ole="">
                  <v:imagedata r:id="rId6818" o:title=""/>
                </v:shape>
                <o:OLEObject Type="Embed" ProgID="Equation.DSMT4" ShapeID="_x0000_i5165" DrawAspect="Content" ObjectID="_1686899365" r:id="rId779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6D8EDD90">
                <v:shape id="_x0000_i5166" type="#_x0000_t75" style="width:21pt;height:19.5pt" o:ole="">
                  <v:imagedata r:id="rId6820" o:title=""/>
                </v:shape>
                <o:OLEObject Type="Embed" ProgID="Equation.DSMT4" ShapeID="_x0000_i5166" DrawAspect="Content" ObjectID="_1686899366" r:id="rId779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 nào trong các đường tròn có phương trình sau?</w:t>
            </w:r>
          </w:p>
          <w:p w14:paraId="4164A77A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1CD6D919">
                <v:shape id="_x0000_i5167" type="#_x0000_t75" style="width:102pt;height:21.75pt" o:ole="">
                  <v:imagedata r:id="rId6822" o:title=""/>
                </v:shape>
                <o:OLEObject Type="Embed" ProgID="Equation.DSMT4" ShapeID="_x0000_i5167" DrawAspect="Content" ObjectID="_1686899367" r:id="rId779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79534A41">
                <v:shape id="_x0000_i5168" type="#_x0000_t75" style="width:106.5pt;height:21.75pt" o:ole="">
                  <v:imagedata r:id="rId6824" o:title=""/>
                </v:shape>
                <o:OLEObject Type="Embed" ProgID="Equation.DSMT4" ShapeID="_x0000_i5168" DrawAspect="Content" ObjectID="_1686899368" r:id="rId779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D79B82E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0B5485F8">
                <v:shape id="_x0000_i5169" type="#_x0000_t75" style="width:112.5pt;height:21.75pt" o:ole="">
                  <v:imagedata r:id="rId6826" o:title=""/>
                </v:shape>
                <o:OLEObject Type="Embed" ProgID="Equation.DSMT4" ShapeID="_x0000_i5169" DrawAspect="Content" ObjectID="_1686899369" r:id="rId779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44A4335D">
                <v:shape id="_x0000_i5170" type="#_x0000_t75" style="width:112.5pt;height:21.75pt" o:ole="">
                  <v:imagedata r:id="rId6828" o:title=""/>
                </v:shape>
                <o:OLEObject Type="Embed" ProgID="Equation.DSMT4" ShapeID="_x0000_i5170" DrawAspect="Content" ObjectID="_1686899370" r:id="rId779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19B93C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8115AE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3240BF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04BCDA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50: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6A53606F">
                <v:shape id="_x0000_i5171" type="#_x0000_t75" style="width:23.25pt;height:16.5pt" o:ole="">
                  <v:imagedata r:id="rId3767" o:title=""/>
                </v:shape>
                <o:OLEObject Type="Embed" ProgID="Equation.DSMT4" ShapeID="_x0000_i5171" DrawAspect="Content" ObjectID="_1686899371" r:id="rId779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FD0C39">
              <w:rPr>
                <w:rFonts w:ascii="Chu Van An" w:eastAsia="Times New Roman" w:hAnsi="Chu Van An" w:cs="Chu Van An"/>
                <w:position w:val="-18"/>
                <w:szCs w:val="24"/>
              </w:rPr>
              <w:object w:dxaOrig="900" w:dyaOrig="480" w14:anchorId="1BA76083">
                <v:shape id="_x0000_i5172" type="#_x0000_t75" style="width:45pt;height:24pt" o:ole="">
                  <v:imagedata r:id="rId6851" o:title=""/>
                </v:shape>
                <o:OLEObject Type="Embed" ProgID="Equation.DSMT4" ShapeID="_x0000_i5172" DrawAspect="Content" ObjectID="_1686899372" r:id="rId779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đường tròn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45" w:dyaOrig="390" w14:anchorId="7F2E416D">
                <v:shape id="_x0000_i5173" type="#_x0000_t75" style="width:152.25pt;height:19.5pt" o:ole="">
                  <v:imagedata r:id="rId6853" o:title=""/>
                </v:shape>
                <o:OLEObject Type="Embed" ProgID="Equation.DSMT4" ShapeID="_x0000_i5173" DrawAspect="Content" ObjectID="_1686899373" r:id="rId780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2C90E983">
                <v:shape id="_x0000_i5174" type="#_x0000_t75" style="width:11.25pt;height:13.5pt" o:ole="">
                  <v:imagedata r:id="rId6855" o:title=""/>
                </v:shape>
                <o:OLEObject Type="Embed" ProgID="Equation.DSMT4" ShapeID="_x0000_i5174" DrawAspect="Content" ObjectID="_1686899374" r:id="rId780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tỷ số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60" w14:anchorId="4E5B0441">
                <v:shape id="_x0000_i5175" type="#_x0000_t75" style="width:43.5pt;height:18pt" o:ole="">
                  <v:imagedata r:id="rId6857" o:title=""/>
                </v:shape>
                <o:OLEObject Type="Embed" ProgID="Equation.DSMT4" ShapeID="_x0000_i5175" DrawAspect="Content" ObjectID="_1686899375" r:id="rId780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4BF1E43">
                <v:shape id="_x0000_i5176" type="#_x0000_t75" style="width:21pt;height:20.25pt" o:ole="">
                  <v:imagedata r:id="rId6859" o:title=""/>
                </v:shape>
                <o:OLEObject Type="Embed" ProgID="Equation.DSMT4" ShapeID="_x0000_i5176" DrawAspect="Content" ObjectID="_1686899376" r:id="rId780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2F8B25B">
                <v:shape id="_x0000_i5177" type="#_x0000_t75" style="width:24pt;height:19.5pt" o:ole="">
                  <v:imagedata r:id="rId6861" o:title=""/>
                </v:shape>
                <o:OLEObject Type="Embed" ProgID="Equation.DSMT4" ShapeID="_x0000_i5177" DrawAspect="Content" ObjectID="_1686899377" r:id="rId780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bán kính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19DF0183">
                <v:shape id="_x0000_i5178" type="#_x0000_t75" style="width:12pt;height:13.5pt" o:ole="">
                  <v:imagedata r:id="rId6863" o:title=""/>
                </v:shape>
                <o:OLEObject Type="Embed" ProgID="Equation.DSMT4" ShapeID="_x0000_i5178" DrawAspect="Content" ObjectID="_1686899378" r:id="rId780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của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1B49B7C4">
                <v:shape id="_x0000_i5179" type="#_x0000_t75" style="width:24pt;height:19.5pt" o:ole="">
                  <v:imagedata r:id="rId6861" o:title=""/>
                </v:shape>
                <o:OLEObject Type="Embed" ProgID="Equation.DSMT4" ShapeID="_x0000_i5179" DrawAspect="Content" ObjectID="_1686899379" r:id="rId7806"/>
              </w:object>
            </w:r>
            <w:r w:rsidRPr="00FD0C39">
              <w:rPr>
                <w:rFonts w:ascii="Chu Van An" w:hAnsi="Chu Van An" w:cs="Chu Van An"/>
                <w:szCs w:val="24"/>
              </w:rPr>
              <w:t>?</w:t>
            </w:r>
          </w:p>
          <w:p w14:paraId="34CDD23C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990" w:dyaOrig="345" w14:anchorId="761B9505">
                <v:shape id="_x0000_i5180" type="#_x0000_t75" style="width:49.5pt;height:17.25pt" o:ole="">
                  <v:imagedata r:id="rId6866" o:title=""/>
                </v:shape>
                <o:OLEObject Type="Embed" ProgID="Equation.DSMT4" ShapeID="_x0000_i5180" DrawAspect="Content" ObjectID="_1686899380" r:id="rId780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45" w14:anchorId="1B30D136">
                <v:shape id="_x0000_i5181" type="#_x0000_t75" style="width:43.5pt;height:17.25pt" o:ole="">
                  <v:imagedata r:id="rId6868" o:title=""/>
                </v:shape>
                <o:OLEObject Type="Embed" ProgID="Equation.DSMT4" ShapeID="_x0000_i5181" DrawAspect="Content" ObjectID="_1686899381" r:id="rId780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70715DF" w14:textId="77777777" w:rsidR="00522C6A" w:rsidRPr="00FD0C39" w:rsidRDefault="00522C6A" w:rsidP="003F0FBB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975" w:dyaOrig="345" w14:anchorId="3AD6C9C7">
                <v:shape id="_x0000_i5182" type="#_x0000_t75" style="width:48.75pt;height:17.25pt" o:ole="">
                  <v:imagedata r:id="rId6870" o:title=""/>
                </v:shape>
                <o:OLEObject Type="Embed" ProgID="Equation.DSMT4" ShapeID="_x0000_i5182" DrawAspect="Content" ObjectID="_1686899382" r:id="rId780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855" w:dyaOrig="345" w14:anchorId="5D07A3DE">
                <v:shape id="_x0000_i5183" type="#_x0000_t75" style="width:42.75pt;height:17.25pt" o:ole="">
                  <v:imagedata r:id="rId6872" o:title=""/>
                </v:shape>
                <o:OLEObject Type="Embed" ProgID="Equation.DSMT4" ShapeID="_x0000_i5183" DrawAspect="Content" ObjectID="_1686899383" r:id="rId781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5DEF031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B15C06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3233261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EB44D7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51: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hệ trục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09266DEB">
                <v:shape id="_x0000_i5184" type="#_x0000_t75" style="width:22.5pt;height:15.75pt" o:ole="">
                  <v:imagedata r:id="rId6874" o:title=""/>
                </v:shape>
                <o:OLEObject Type="Embed" ProgID="Equation.DSMT4" ShapeID="_x0000_i5184" DrawAspect="Content" ObjectID="_1686899384" r:id="rId781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50" w:dyaOrig="450" w14:anchorId="225383ED">
                <v:shape id="_x0000_i5185" type="#_x0000_t75" style="width:127.5pt;height:22.5pt" o:ole="">
                  <v:imagedata r:id="rId6876" o:title=""/>
                </v:shape>
                <o:OLEObject Type="Embed" ProgID="Equation.DSMT4" ShapeID="_x0000_i5185" DrawAspect="Content" ObjectID="_1686899385" r:id="rId781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40" w:dyaOrig="315" w14:anchorId="78F8CD5F">
                <v:shape id="_x0000_i5186" type="#_x0000_t75" style="width:1in;height:15.75pt" o:ole="">
                  <v:imagedata r:id="rId6878" o:title=""/>
                </v:shape>
                <o:OLEObject Type="Embed" ProgID="Equation.DSMT4" ShapeID="_x0000_i5186" DrawAspect="Content" ObjectID="_1686899386" r:id="rId781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390" w14:anchorId="7BEBB124">
                <v:shape id="_x0000_i5187" type="#_x0000_t75" style="width:45pt;height:19.5pt" o:ole="">
                  <v:imagedata r:id="rId6880" o:title=""/>
                </v:shape>
                <o:OLEObject Type="Embed" ProgID="Equation.DSMT4" ShapeID="_x0000_i5187" DrawAspect="Content" ObjectID="_1686899387" r:id="rId781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1BF7A732">
                <v:shape id="_x0000_i5188" type="#_x0000_t75" style="width:24pt;height:19.5pt" o:ole="">
                  <v:imagedata r:id="rId6882" o:title=""/>
                </v:shape>
                <o:OLEObject Type="Embed" ProgID="Equation.DSMT4" ShapeID="_x0000_i5188" DrawAspect="Content" ObjectID="_1686899388" r:id="rId781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06D5D90C">
                <v:shape id="_x0000_i5189" type="#_x0000_t75" style="width:21pt;height:19.5pt" o:ole="">
                  <v:imagedata r:id="rId6884" o:title=""/>
                </v:shape>
                <o:OLEObject Type="Embed" ProgID="Equation.DSMT4" ShapeID="_x0000_i5189" DrawAspect="Content" ObjectID="_1686899389" r:id="rId781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đối xứng trục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4F45775">
                <v:shape id="_x0000_i5190" type="#_x0000_t75" style="width:11.25pt;height:14.25pt" o:ole="">
                  <v:imagedata r:id="rId6886" o:title=""/>
                </v:shape>
                <o:OLEObject Type="Embed" ProgID="Equation.DSMT4" ShapeID="_x0000_i5190" DrawAspect="Content" ObjectID="_1686899390" r:id="rId781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Xác định tọa độ điểm </w:t>
            </w:r>
            <w:r w:rsidRPr="00FD0C39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25" w:dyaOrig="360" w14:anchorId="3CCC02E3">
                <v:shape id="_x0000_i5191" type="#_x0000_t75" style="width:11.25pt;height:18pt" o:ole="">
                  <v:imagedata r:id="rId6888" o:title=""/>
                </v:shape>
                <o:OLEObject Type="Embed" ProgID="Equation.DSMT4" ShapeID="_x0000_i5191" DrawAspect="Content" ObjectID="_1686899391" r:id="rId781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997A111">
                <v:shape id="_x0000_i5192" type="#_x0000_t75" style="width:12pt;height:12.75pt" o:ole="">
                  <v:imagedata r:id="rId6890" o:title=""/>
                </v:shape>
                <o:OLEObject Type="Embed" ProgID="Equation.DSMT4" ShapeID="_x0000_i5192" DrawAspect="Content" ObjectID="_1686899392" r:id="rId781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90B0AE0">
                <v:shape id="_x0000_i5193" type="#_x0000_t75" style="width:12pt;height:12.75pt" o:ole="">
                  <v:imagedata r:id="rId6892" o:title=""/>
                </v:shape>
                <o:OLEObject Type="Embed" ProgID="Equation.DSMT4" ShapeID="_x0000_i5193" DrawAspect="Content" ObjectID="_1686899393" r:id="rId782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47AD1D66">
                <v:shape id="_x0000_i5194" type="#_x0000_t75" style="width:27.75pt;height:14.25pt" o:ole="">
                  <v:imagedata r:id="rId6894" o:title=""/>
                </v:shape>
                <o:OLEObject Type="Embed" ProgID="Equation.DSMT4" ShapeID="_x0000_i5194" DrawAspect="Content" ObjectID="_1686899394" r:id="rId782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biết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74DACB8">
                <v:shape id="_x0000_i5195" type="#_x0000_t75" style="width:12pt;height:12.75pt" o:ole="">
                  <v:imagedata r:id="rId6896" o:title=""/>
                </v:shape>
                <o:OLEObject Type="Embed" ProgID="Equation.DSMT4" ShapeID="_x0000_i5195" DrawAspect="Content" ObjectID="_1686899395" r:id="rId782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tâm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59E7E070">
                <v:shape id="_x0000_i5196" type="#_x0000_t75" style="width:24pt;height:19.5pt" o:ole="">
                  <v:imagedata r:id="rId6882" o:title=""/>
                </v:shape>
                <o:OLEObject Type="Embed" ProgID="Equation.DSMT4" ShapeID="_x0000_i5196" DrawAspect="Content" ObjectID="_1686899396" r:id="rId782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4BCC4C0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65" w:dyaOrig="390" w14:anchorId="2F9A2179">
                <v:shape id="_x0000_i5197" type="#_x0000_t75" style="width:38.25pt;height:19.5pt" o:ole="">
                  <v:imagedata r:id="rId6899" o:title=""/>
                </v:shape>
                <o:OLEObject Type="Embed" ProgID="Equation.DSMT4" ShapeID="_x0000_i5197" DrawAspect="Content" ObjectID="_1686899397" r:id="rId782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930" w:dyaOrig="690" w14:anchorId="4702F14E">
                <v:shape id="_x0000_i5198" type="#_x0000_t75" style="width:46.5pt;height:34.5pt" o:ole="">
                  <v:imagedata r:id="rId6901" o:title=""/>
                </v:shape>
                <o:OLEObject Type="Embed" ProgID="Equation.DSMT4" ShapeID="_x0000_i5198" DrawAspect="Content" ObjectID="_1686899398" r:id="rId782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56F008B6">
                <v:shape id="_x0000_i5199" type="#_x0000_t75" style="width:45pt;height:19.5pt" o:ole="">
                  <v:imagedata r:id="rId6903" o:title=""/>
                </v:shape>
                <o:OLEObject Type="Embed" ProgID="Equation.DSMT4" ShapeID="_x0000_i5199" DrawAspect="Content" ObjectID="_1686899399" r:id="rId782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518B23FB">
                <v:shape id="_x0000_i5200" type="#_x0000_t75" style="width:45pt;height:19.5pt" o:ole="">
                  <v:imagedata r:id="rId6905" o:title=""/>
                </v:shape>
                <o:OLEObject Type="Embed" ProgID="Equation.DSMT4" ShapeID="_x0000_i5200" DrawAspect="Content" ObjectID="_1686899400" r:id="rId782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8D4A8A7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5703A1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25A7E8A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48D15D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</w:pPr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Câu 52: 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70" w14:anchorId="61F0234E">
                <v:shape id="_x0000_i5201" type="#_x0000_t75" style="width:27.75pt;height:13.5pt" o:ole="">
                  <v:imagedata r:id="rId6720" o:title=""/>
                </v:shape>
                <o:OLEObject Type="Embed" ProgID="Equation.DSMT4" ShapeID="_x0000_i5201" DrawAspect="Content" ObjectID="_1686899401" r:id="rId7828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có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54876058">
                <v:shape id="_x0000_i5202" type="#_x0000_t75" style="width:36.75pt;height:20.25pt" o:ole="">
                  <v:imagedata r:id="rId6722" o:title=""/>
                </v:shape>
                <o:OLEObject Type="Embed" ProgID="Equation.DSMT4" ShapeID="_x0000_i5202" DrawAspect="Content" ObjectID="_1686899402" r:id="rId7829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6887F738">
                <v:shape id="_x0000_i5203" type="#_x0000_t75" style="width:38.25pt;height:20.25pt" o:ole="">
                  <v:imagedata r:id="rId6724" o:title=""/>
                </v:shape>
                <o:OLEObject Type="Embed" ProgID="Equation.DSMT4" ShapeID="_x0000_i5203" DrawAspect="Content" ObjectID="_1686899403" r:id="rId7830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432404B9">
                <v:shape id="_x0000_i5204" type="#_x0000_t75" style="width:48.75pt;height:20.25pt" o:ole="">
                  <v:imagedata r:id="rId6726" o:title=""/>
                </v:shape>
                <o:OLEObject Type="Embed" ProgID="Equation.DSMT4" ShapeID="_x0000_i5204" DrawAspect="Content" ObjectID="_1686899404" r:id="rId7831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57D5FDD4">
                <v:shape id="_x0000_i5205" type="#_x0000_t75" style="width:13.5pt;height:12.75pt" o:ole="">
                  <v:imagedata r:id="rId6728" o:title=""/>
                </v:shape>
                <o:OLEObject Type="Embed" ProgID="Equation.DSMT4" ShapeID="_x0000_i5205" DrawAspect="Content" ObjectID="_1686899405" r:id="rId7832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477798F0">
                <v:shape id="_x0000_i5206" type="#_x0000_t75" style="width:13.5pt;height:12.75pt" o:ole="">
                  <v:imagedata r:id="rId6730" o:title=""/>
                </v:shape>
                <o:OLEObject Type="Embed" ProgID="Equation.DSMT4" ShapeID="_x0000_i5206" DrawAspect="Content" ObjectID="_1686899406" r:id="rId7833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70" w14:anchorId="523310BE">
                <v:shape id="_x0000_i5207" type="#_x0000_t75" style="width:15pt;height:13.5pt" o:ole="">
                  <v:imagedata r:id="rId6732" o:title=""/>
                </v:shape>
                <o:OLEObject Type="Embed" ProgID="Equation.DSMT4" ShapeID="_x0000_i5207" DrawAspect="Content" ObjectID="_1686899407" r:id="rId7834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lần lượt là ảnh của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0C1635E6">
                <v:shape id="_x0000_i5208" type="#_x0000_t75" style="width:36.75pt;height:16.5pt" o:ole="">
                  <v:imagedata r:id="rId6914" o:title=""/>
                </v:shape>
                <o:OLEObject Type="Embed" ProgID="Equation.DSMT4" ShapeID="_x0000_i5208" DrawAspect="Content" ObjectID="_1686899408" r:id="rId7835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qua phép vị tự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4B1E691C">
                <v:shape id="_x0000_i5209" type="#_x0000_t75" style="width:35.25pt;height:13.5pt" o:ole="">
                  <v:imagedata r:id="rId6916" o:title=""/>
                </v:shape>
                <o:OLEObject Type="Embed" ProgID="Equation.DSMT4" ShapeID="_x0000_i5209" DrawAspect="Content" ObjectID="_1686899409" r:id="rId7836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68B3259F">
                <v:shape id="_x0000_i5210" type="#_x0000_t75" style="width:36pt;height:13.5pt" o:ole="">
                  <v:imagedata r:id="rId6744" o:title=""/>
                </v:shape>
                <o:OLEObject Type="Embed" ProgID="Equation.DSMT4" ShapeID="_x0000_i5210" DrawAspect="Content" ObjectID="_1686899410" r:id="rId7837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bằng.</w:t>
            </w:r>
          </w:p>
          <w:p w14:paraId="5794BF8A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3BB7256B">
                <v:shape id="_x0000_i5211" type="#_x0000_t75" style="width:28.5pt;height:18.75pt" o:ole="">
                  <v:imagedata r:id="rId6746" o:title=""/>
                </v:shape>
                <o:OLEObject Type="Embed" ProgID="Equation.DSMT4" ShapeID="_x0000_i5211" DrawAspect="Content" ObjectID="_1686899411" r:id="rId7838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7C235FD8">
                <v:shape id="_x0000_i5212" type="#_x0000_t75" style="width:28.5pt;height:18.75pt" o:ole="">
                  <v:imagedata r:id="rId6748" o:title=""/>
                </v:shape>
                <o:OLEObject Type="Embed" ProgID="Equation.DSMT4" ShapeID="_x0000_i5212" DrawAspect="Content" ObjectID="_1686899412" r:id="rId7839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600" w:dyaOrig="375" w14:anchorId="7420E9D6">
                <v:shape id="_x0000_i5213" type="#_x0000_t75" style="width:30pt;height:18.75pt" o:ole="">
                  <v:imagedata r:id="rId6921" o:title=""/>
                </v:shape>
                <o:OLEObject Type="Embed" ProgID="Equation.DSMT4" ShapeID="_x0000_i5213" DrawAspect="Content" ObjectID="_1686899413" r:id="rId7840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465" w:dyaOrig="375" w14:anchorId="2DB7A710">
                <v:shape id="_x0000_i5214" type="#_x0000_t75" style="width:23.25pt;height:18.75pt" o:ole="">
                  <v:imagedata r:id="rId6752" o:title=""/>
                </v:shape>
                <o:OLEObject Type="Embed" ProgID="Equation.DSMT4" ShapeID="_x0000_i5214" DrawAspect="Content" ObjectID="_1686899414" r:id="rId7841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</w:p>
          <w:p w14:paraId="0084FA90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8D093C" w14:textId="77777777" w:rsidR="00522C6A" w:rsidRPr="0044542F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44542F" w14:paraId="742B22E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949024" w14:textId="77777777" w:rsidR="00522C6A" w:rsidRPr="00FD0C39" w:rsidRDefault="00522C6A" w:rsidP="003F0FBB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53: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7990CF13">
                <v:shape id="_x0000_i5215" type="#_x0000_t75" style="width:26.25pt;height:15.75pt" o:ole="">
                  <v:imagedata r:id="rId6948" o:title=""/>
                </v:shape>
                <o:OLEObject Type="Embed" ProgID="Equation.DSMT4" ShapeID="_x0000_i5215" DrawAspect="Content" ObjectID="_1686899415" r:id="rId7842"/>
              </w:object>
            </w:r>
            <w:r w:rsidRPr="00FD0C39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36509EF">
                <v:shape id="_x0000_i5216" type="#_x0000_t75" style="width:12pt;height:14.25pt" o:ole="">
                  <v:imagedata r:id="rId6950" o:title=""/>
                </v:shape>
                <o:OLEObject Type="Embed" ProgID="Equation.DSMT4" ShapeID="_x0000_i5216" DrawAspect="Content" ObjectID="_1686899416" r:id="rId784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63ADD62">
                <v:shape id="_x0000_i5217" type="#_x0000_t75" style="width:36.75pt;height:20.25pt" o:ole="">
                  <v:imagedata r:id="rId6952" o:title=""/>
                </v:shape>
                <o:OLEObject Type="Embed" ProgID="Equation.DSMT4" ShapeID="_x0000_i5217" DrawAspect="Content" ObjectID="_1686899417" r:id="rId784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B4BBDFC">
                <v:shape id="_x0000_i5218" type="#_x0000_t75" style="width:27.75pt;height:14.25pt" o:ole="">
                  <v:imagedata r:id="rId6954" o:title=""/>
                </v:shape>
                <o:OLEObject Type="Embed" ProgID="Equation.DSMT4" ShapeID="_x0000_i5218" DrawAspect="Content" ObjectID="_1686899418" r:id="rId784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53C44E07">
                <v:shape id="_x0000_i5219" type="#_x0000_t75" style="width:39.75pt;height:20.25pt" o:ole="">
                  <v:imagedata r:id="rId6956" o:title=""/>
                </v:shape>
                <o:OLEObject Type="Embed" ProgID="Equation.DSMT4" ShapeID="_x0000_i5219" DrawAspect="Content" ObjectID="_1686899419" r:id="rId784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2CF24886">
                <v:shape id="_x0000_i5220" type="#_x0000_t75" style="width:47.25pt;height:20.25pt" o:ole="">
                  <v:imagedata r:id="rId6958" o:title=""/>
                </v:shape>
                <o:OLEObject Type="Embed" ProgID="Equation.DSMT4" ShapeID="_x0000_i5220" DrawAspect="Content" ObjectID="_1686899420" r:id="rId784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65D4F852">
                <v:shape id="_x0000_i5221" type="#_x0000_t75" style="width:33pt;height:14.25pt" o:ole="">
                  <v:imagedata r:id="rId6960" o:title=""/>
                </v:shape>
                <o:OLEObject Type="Embed" ProgID="Equation.DSMT4" ShapeID="_x0000_i5221" DrawAspect="Content" ObjectID="_1686899421" r:id="rId784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F6A8BE3" w14:textId="77777777" w:rsidR="00522C6A" w:rsidRPr="00FD0C39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3647521C">
                <v:shape id="_x0000_i5222" type="#_x0000_t75" style="width:9pt;height:14.25pt" o:ole="">
                  <v:imagedata r:id="rId6962" o:title=""/>
                </v:shape>
                <o:OLEObject Type="Embed" ProgID="Equation.DSMT4" ShapeID="_x0000_i5222" DrawAspect="Content" ObjectID="_1686899422" r:id="rId784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6925BA5C">
                <v:shape id="_x0000_i5223" type="#_x0000_t75" style="width:9.75pt;height:12.75pt" o:ole="">
                  <v:imagedata r:id="rId6964" o:title=""/>
                </v:shape>
                <o:OLEObject Type="Embed" ProgID="Equation.DSMT4" ShapeID="_x0000_i5223" DrawAspect="Content" ObjectID="_1686899423" r:id="rId785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676B527B">
                <v:shape id="_x0000_i5224" type="#_x0000_t75" style="width:9.75pt;height:14.25pt" o:ole="">
                  <v:imagedata r:id="rId6966" o:title=""/>
                </v:shape>
                <o:OLEObject Type="Embed" ProgID="Equation.DSMT4" ShapeID="_x0000_i5224" DrawAspect="Content" ObjectID="_1686899424" r:id="rId785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1B482A94">
                <v:shape id="_x0000_i5225" type="#_x0000_t75" style="width:9pt;height:14.25pt" o:ole="">
                  <v:imagedata r:id="rId6968" o:title=""/>
                </v:shape>
                <o:OLEObject Type="Embed" ProgID="Equation.DSMT4" ShapeID="_x0000_i5225" DrawAspect="Content" ObjectID="_1686899425" r:id="rId785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55853451" w14:textId="77777777" w:rsidR="00522C6A" w:rsidRPr="0044542F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34F1BF" w14:textId="77777777" w:rsidR="00522C6A" w:rsidRPr="0044542F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5E79F5C" w14:textId="77777777" w:rsidR="00522C6A" w:rsidRDefault="00522C6A" w:rsidP="00522C6A">
      <w:pPr>
        <w:tabs>
          <w:tab w:val="left" w:pos="7282"/>
        </w:tabs>
        <w:spacing w:line="240" w:lineRule="auto"/>
        <w:rPr>
          <w:rFonts w:ascii="Cambria Math" w:eastAsia="Times New Roman" w:hAnsi="Cambria Math" w:cs="Cambria Math"/>
          <w:b/>
          <w:bCs/>
          <w:color w:val="0000CC"/>
          <w:kern w:val="24"/>
        </w:rPr>
      </w:pPr>
    </w:p>
    <w:p w14:paraId="1ED0228A" w14:textId="210FF781" w:rsidR="0069637D" w:rsidRDefault="0069637D" w:rsidP="00FC4E6D">
      <w:pPr>
        <w:spacing w:line="240" w:lineRule="auto"/>
        <w:ind w:left="426"/>
        <w:rPr>
          <w:b/>
          <w:bCs/>
          <w:color w:val="FF0000"/>
        </w:rPr>
      </w:pPr>
    </w:p>
    <w:p w14:paraId="7C96E6B4" w14:textId="441D753C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392763BA" w14:textId="3729A3BF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537BB3AC" w14:textId="4BA8ACCB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20F9C363" w14:textId="28C96610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515D3706" w14:textId="0014B867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35F2E504" w14:textId="42489AA1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7660E13C" w14:textId="7DADB753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0C5EE72A" w14:textId="2FD6DB0D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609E3C51" w14:textId="317CCAEA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1B814488" w14:textId="492EE0DC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26752E64" w14:textId="78817D54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1AB1F8E7" w14:textId="38A67349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64A1884A" w14:textId="23F677BF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415C8D57" w14:textId="16A709DD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21323329" w14:textId="1DE17780" w:rsidR="00522C6A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p w14:paraId="716E6599" w14:textId="77777777" w:rsidR="00522C6A" w:rsidRPr="00722B9B" w:rsidRDefault="00522C6A" w:rsidP="00522C6A">
      <w:pPr>
        <w:tabs>
          <w:tab w:val="right" w:pos="10800"/>
        </w:tabs>
        <w:spacing w:line="240" w:lineRule="auto"/>
        <w:ind w:left="426" w:hanging="284"/>
      </w:pPr>
      <w:r w:rsidRPr="00722B9B">
        <w:rPr>
          <w:noProof/>
          <w:color w:val="0000CC"/>
        </w:rPr>
        <w:lastRenderedPageBreak/>
        <mc:AlternateContent>
          <mc:Choice Requires="wpg">
            <w:drawing>
              <wp:inline distT="0" distB="0" distL="0" distR="0" wp14:anchorId="09C609E1" wp14:editId="0D75B503">
                <wp:extent cx="6702144" cy="976807"/>
                <wp:effectExtent l="38100" t="0" r="156210" b="0"/>
                <wp:docPr id="2124573024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144" cy="976807"/>
                          <a:chOff x="76688" y="27549"/>
                          <a:chExt cx="6801741" cy="1233673"/>
                        </a:xfrm>
                      </wpg:grpSpPr>
                      <wpg:grpSp>
                        <wpg:cNvPr id="2124573025" name="Group 2124573025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2124573026" name="Group 212457302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2124573027" name="Group 212457302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2124573028" name="Parallelogram 212457302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29" name="Parallelogram 212457302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30" name="Parallelogram 212457303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31" name="Parallelogram 212457303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4573032" name="Oval 212457303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33" name="TextBox 42"/>
                          <wps:cNvSpPr txBox="1"/>
                          <wps:spPr>
                            <a:xfrm>
                              <a:off x="136192" y="114759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7A08930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2457303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0F2FFE" w14:textId="77777777" w:rsidR="00522C6A" w:rsidRPr="00EF47DA" w:rsidRDefault="00522C6A" w:rsidP="00522C6A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124573035" name="Group 2124573035"/>
                        <wpg:cNvGrpSpPr/>
                        <wpg:grpSpPr>
                          <a:xfrm>
                            <a:off x="1671807" y="349901"/>
                            <a:ext cx="5206622" cy="680678"/>
                            <a:chOff x="1671807" y="349901"/>
                            <a:chExt cx="5395127" cy="681670"/>
                          </a:xfrm>
                        </wpg:grpSpPr>
                        <wpg:grpSp>
                          <wpg:cNvPr id="2124573036" name="Group 2124573036"/>
                          <wpg:cNvGrpSpPr/>
                          <wpg:grpSpPr>
                            <a:xfrm>
                              <a:off x="1671807" y="349901"/>
                              <a:ext cx="5395127" cy="681670"/>
                              <a:chOff x="1671807" y="349901"/>
                              <a:chExt cx="5395127" cy="681670"/>
                            </a:xfrm>
                          </wpg:grpSpPr>
                          <wpg:grpSp>
                            <wpg:cNvPr id="2124573037" name="Group 2124573037"/>
                            <wpg:cNvGrpSpPr/>
                            <wpg:grpSpPr>
                              <a:xfrm>
                                <a:off x="1775690" y="428184"/>
                                <a:ext cx="5291244" cy="552814"/>
                                <a:chOff x="1775690" y="428184"/>
                                <a:chExt cx="5291244" cy="552814"/>
                              </a:xfrm>
                            </wpg:grpSpPr>
                            <wpg:grpSp>
                              <wpg:cNvPr id="2124573038" name="Group 2124573038"/>
                              <wpg:cNvGrpSpPr/>
                              <wpg:grpSpPr>
                                <a:xfrm>
                                  <a:off x="1883704" y="428184"/>
                                  <a:ext cx="5183230" cy="552814"/>
                                  <a:chOff x="1883704" y="428148"/>
                                  <a:chExt cx="5183230" cy="553223"/>
                                </a:xfrm>
                              </wpg:grpSpPr>
                              <wps:wsp>
                                <wps:cNvPr id="2124573039" name="Rectangle: Single Corner Snipped 2124573039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2124573040" name="Group 2124573040"/>
                                <wpg:cNvGrpSpPr/>
                                <wpg:grpSpPr>
                                  <a:xfrm>
                                    <a:off x="2905011" y="440502"/>
                                    <a:ext cx="4161923" cy="510734"/>
                                    <a:chOff x="2905011" y="440502"/>
                                    <a:chExt cx="4161923" cy="510734"/>
                                  </a:xfrm>
                                </wpg:grpSpPr>
                                <wpg:grpSp>
                                  <wpg:cNvPr id="2124573041" name="Group 2124573041"/>
                                  <wpg:cNvGrpSpPr/>
                                  <wpg:grpSpPr>
                                    <a:xfrm>
                                      <a:off x="2923087" y="440502"/>
                                      <a:ext cx="4143847" cy="510566"/>
                                      <a:chOff x="2923087" y="440502"/>
                                      <a:chExt cx="4143847" cy="510566"/>
                                    </a:xfrm>
                                  </wpg:grpSpPr>
                                  <wps:wsp>
                                    <wps:cNvPr id="2124573042" name="Arrow: Chevron 2124573042"/>
                                    <wps:cNvSpPr/>
                                    <wps:spPr>
                                      <a:xfrm>
                                        <a:off x="2988399" y="440502"/>
                                        <a:ext cx="4078535" cy="510566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0A90C6B9" w14:textId="77777777" w:rsidR="00522C6A" w:rsidRPr="00C4604D" w:rsidRDefault="00522C6A" w:rsidP="00522C6A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  <w:lang w:val="vi-VN"/>
                                            </w:rPr>
                                          </w:pPr>
                                          <w:r w:rsidRPr="00C4604D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 xml:space="preserve">PHÉP </w:t>
                                          </w:r>
                                          <w:r w:rsidRPr="00C4604D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  <w:lang w:val="vi-VN"/>
                                            </w:rPr>
                                            <w:t>ĐỒNG DẠNG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43" name="Freeform: Shape 2124573043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4573044" name="Flowchart: Terminator 2124573044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2124573045" name="Flowchart: Direct Access Storage 2124573045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046" name="Flowchart: Delay 2124573046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47" name="Oval 2124573047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3048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407B718" w14:textId="77777777" w:rsidR="00522C6A" w:rsidRDefault="00522C6A" w:rsidP="00522C6A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⑧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C609E1" id="_x0000_s1550" style="width:527.75pt;height:76.9pt;mso-position-horizontal-relative:char;mso-position-vertical-relative:line" coordorigin="766,275" coordsize="6801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">
                <v:group id="Group 2124573025" o:spid="_x0000_s1551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aYM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">
                  <v:group id="Group 2124573026" o:spid="_x0000_s1552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zh7ywAAAOM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">
                    <v:group id="Group 2124573027" o:spid="_x0000_s1553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53g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">
                      <v:shape id="Parallelogram 2124573028" o:spid="_x0000_s1554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124573029" o:spid="_x0000_s1555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124573030" o:spid="_x0000_s1556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124573031" o:spid="_x0000_s1557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2124573032" o:spid="_x0000_s1558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559" type="#_x0000_t202" style="position:absolute;left:1361;top:1147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57A08930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560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" filled="f" stroked="f">
                    <v:textbox>
                      <w:txbxContent>
                        <w:p w14:paraId="760F2FFE" w14:textId="77777777" w:rsidR="00522C6A" w:rsidRPr="00EF47DA" w:rsidRDefault="00522C6A" w:rsidP="00522C6A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2124573035" o:spid="_x0000_s1561" style="position:absolute;left:16718;top:3499;width:52066;height:6806" coordorigin="16718,3499" coordsize="5395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DDR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">
                  <v:group id="Group 2124573036" o:spid="_x0000_s1562" style="position:absolute;left:16718;top:3499;width:53951;height:6816" coordorigin="16718,3499" coordsize="5395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q6m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">
                    <v:group id="Group 2124573037" o:spid="_x0000_s1563" style="position:absolute;left:17756;top:4281;width:52913;height:5528" coordorigin="17756,4281" coordsize="52912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gs9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">
                      <v:group id="Group 2124573038" o:spid="_x0000_s1564" style="position:absolute;left:18837;top:4281;width:51832;height:5528" coordorigin="18837,4281" coordsize="5183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">
                        <v:shape id="Rectangle: Single Corner Snipped 2124573039" o:spid="_x0000_s1565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2124573040" o:spid="_x0000_s1566" style="position:absolute;left:29050;top:4405;width:41619;height:5107" coordorigin="29050,4405" coordsize="41619,5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        <v:group id="Group 2124573041" o:spid="_x0000_s1567" style="position:absolute;left:29230;top:4405;width:41439;height:5105" coordorigin="29230,4405" coordsize="41438,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UWv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">
                            <v:shape id="Arrow: Chevron 2124573042" o:spid="_x0000_s1568" type="#_x0000_t55" style="position:absolute;left:29883;top:4405;width:40786;height:5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" adj="21245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0A90C6B9" w14:textId="77777777" w:rsidR="00522C6A" w:rsidRPr="00C4604D" w:rsidRDefault="00522C6A" w:rsidP="00522C6A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  <w:lang w:val="vi-VN"/>
                                      </w:rPr>
                                    </w:pPr>
                                    <w:r w:rsidRPr="00C4604D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 xml:space="preserve">PHÉP </w:t>
                                    </w:r>
                                    <w:r w:rsidRPr="00C4604D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  <w:lang w:val="vi-VN"/>
                                      </w:rPr>
                                      <w:t>ĐỒNG DẠNG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2124573043" o:spid="_x0000_s1569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2124573044" o:spid="_x0000_s1570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2124573045" o:spid="_x0000_s1571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2124573046" o:spid="_x0000_s1572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3047" o:spid="_x0000_s1573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574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" filled="f" stroked="f">
                    <v:shadow on="t" color="black" opacity="20971f" offset="0,2.2pt"/>
                    <v:textbox>
                      <w:txbxContent>
                        <w:p w14:paraId="6407B718" w14:textId="77777777" w:rsidR="00522C6A" w:rsidRDefault="00522C6A" w:rsidP="00522C6A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⑧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33C9F16" w14:textId="77777777" w:rsidR="00522C6A" w:rsidRPr="00722B9B" w:rsidRDefault="00522C6A" w:rsidP="00522C6A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77ADF75F" wp14:editId="67F7FC0F">
                <wp:extent cx="3618865" cy="509073"/>
                <wp:effectExtent l="0" t="0" r="76835" b="43815"/>
                <wp:docPr id="2124573049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8865" cy="509073"/>
                          <a:chOff x="0" y="0"/>
                          <a:chExt cx="3505200" cy="509073"/>
                        </a:xfrm>
                      </wpg:grpSpPr>
                      <wpg:grpSp>
                        <wpg:cNvPr id="2124573050" name="Group 2124573050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2124573051" name="Group 2124573051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2124573052" name="Group 2124573052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2124573053" name="Rectangle: Single Corner Snipped 2124573053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54" name="Group 2124573054"/>
                              <wpg:cNvGrpSpPr/>
                              <wpg:grpSpPr>
                                <a:xfrm>
                                  <a:off x="903804" y="18788"/>
                                  <a:ext cx="2534721" cy="490285"/>
                                  <a:chOff x="903804" y="18788"/>
                                  <a:chExt cx="2534721" cy="490285"/>
                                </a:xfrm>
                              </wpg:grpSpPr>
                              <wpg:grpSp>
                                <wpg:cNvPr id="2124573055" name="Group 2124573055"/>
                                <wpg:cNvGrpSpPr/>
                                <wpg:grpSpPr>
                                  <a:xfrm>
                                    <a:off x="1006166" y="122993"/>
                                    <a:ext cx="2432359" cy="386080"/>
                                    <a:chOff x="1006166" y="122993"/>
                                    <a:chExt cx="2432359" cy="386080"/>
                                  </a:xfrm>
                                </wpg:grpSpPr>
                                <wps:wsp>
                                  <wps:cNvPr id="2124573056" name="Arrow: Chevron 2124573056"/>
                                  <wps:cNvSpPr/>
                                  <wps:spPr>
                                    <a:xfrm>
                                      <a:off x="1163324" y="123386"/>
                                      <a:ext cx="227520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7EC04B5" w14:textId="77777777" w:rsidR="00522C6A" w:rsidRPr="00531501" w:rsidRDefault="00522C6A" w:rsidP="00522C6A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57" name="Group 2124573057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4573058" name="Freeform: Shape 2124573058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9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7B1D69E" w14:textId="77777777" w:rsidR="00522C6A" w:rsidRDefault="00522C6A" w:rsidP="00522C6A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60" name="Group 212457306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061" name="Freeform: Shape 212457306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62" name="Flowchart: Terminator 212457306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63" name="Flowchart: Direct Access Storage 212457306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64" name="Flowchart: Preparation 212457306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065" name="Group 212457306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066" name="Freeform: Shape 2124573066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67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5DE260F" w14:textId="77777777" w:rsidR="00522C6A" w:rsidRDefault="00522C6A" w:rsidP="00522C6A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7ADF75F" id="_x0000_s1575" style="width:284.95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">
                <v:group id="Group 2124573050" o:spid="_x0000_s1576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">
                  <v:group id="Group 2124573051" o:spid="_x0000_s1577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NNy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">
                    <v:group id="Group 2124573052" o:spid="_x0000_s1578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k0F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">
                      <v:shape id="Rectangle: Single Corner Snipped 2124573053" o:spid="_x0000_s1579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124573054" o:spid="_x0000_s1580" style="position:absolute;left:9038;top:187;width:25347;height:4903" coordorigin="9038,187" coordsize="2534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3Dq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">
                        <v:group id="Group 2124573055" o:spid="_x0000_s1581" style="position:absolute;left:10061;top:1229;width:24324;height:3861" coordorigin="10061,1229" coordsize="24323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9Vx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">
                          <v:shape id="Arrow: Chevron 2124573056" o:spid="_x0000_s1582" type="#_x0000_t55" style="position:absolute;left:11633;top:1233;width:22752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" adj="2098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7EC04B5" w14:textId="77777777" w:rsidR="00522C6A" w:rsidRPr="00531501" w:rsidRDefault="00522C6A" w:rsidP="00522C6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057" o:spid="_x0000_s1583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">
                            <v:shape id="Freeform: Shape 2124573058" o:spid="_x0000_s158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85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" filled="f" stroked="f">
                              <v:textbox>
                                <w:txbxContent>
                                  <w:p w14:paraId="77B1D69E" w14:textId="77777777" w:rsidR="00522C6A" w:rsidRDefault="00522C6A" w:rsidP="00522C6A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60" o:spid="_x0000_s158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">
                          <v:shape id="Freeform: Shape 2124573061" o:spid="_x0000_s158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62" o:spid="_x0000_s158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063" o:spid="_x0000_s158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064" o:spid="_x0000_s159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065" o:spid="_x0000_s159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">
                  <v:shape id="Freeform: Shape 2124573066" o:spid="_x0000_s159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59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" filled="f" stroked="f">
                    <v:textbox>
                      <w:txbxContent>
                        <w:p w14:paraId="55DE260F" w14:textId="77777777" w:rsidR="00522C6A" w:rsidRDefault="00522C6A" w:rsidP="00522C6A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7AFD640" w14:textId="77777777" w:rsidR="00522C6A" w:rsidRPr="00722B9B" w:rsidRDefault="00522C6A" w:rsidP="00522C6A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2F8DB1BA" wp14:editId="69E80416">
                <wp:extent cx="6615197" cy="2568270"/>
                <wp:effectExtent l="0" t="0" r="14605" b="22860"/>
                <wp:docPr id="212457306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68270"/>
                          <a:chOff x="-12333" y="-4628"/>
                          <a:chExt cx="6513454" cy="872399"/>
                        </a:xfrm>
                      </wpg:grpSpPr>
                      <wps:wsp>
                        <wps:cNvPr id="2124573069" name="Rectangle: Diagonal Corners Rounded 2124573069"/>
                        <wps:cNvSpPr/>
                        <wps:spPr>
                          <a:xfrm>
                            <a:off x="-9" y="-29"/>
                            <a:ext cx="6501130" cy="86780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1D1B0D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A3CA52" w14:textId="77777777" w:rsidR="00522C6A" w:rsidRPr="0016269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595645B" w14:textId="77777777" w:rsidR="00522C6A" w:rsidRDefault="00522C6A" w:rsidP="00522C6A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67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434"/>
                              </w:tblGrid>
                              <w:tr w:rsidR="00522C6A" w14:paraId="3FF0D033" w14:textId="77777777" w:rsidTr="005530CA">
                                <w:trPr>
                                  <w:trHeight w:val="4391"/>
                                </w:trPr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F37FC94" w14:textId="77777777" w:rsidR="00522C6A" w:rsidRPr="003541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Phép biến hình  F đgl phép đồng dạng tỉ số k (k&gt;0) nếu với hai điểm M, N bất kì có ảnh M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, N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thì M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</w:t>
                                    </w:r>
                                    <w:r w:rsidRPr="009F30E7">
                                      <w:sym w:font="Symbol" w:char="F0A2"/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= kMN.</w:t>
                                    </w:r>
                                  </w:p>
                                  <w:p w14:paraId="21E1ADFB" w14:textId="77777777" w:rsidR="00522C6A" w:rsidRPr="009F30E7" w:rsidRDefault="00522C6A" w:rsidP="005530C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9F30E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t>Nhận xét</w:t>
                                    </w:r>
                                    <w:r w:rsidRPr="009F30E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69DC4588" w14:textId="77777777" w:rsidR="00522C6A" w:rsidRPr="003541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PDH là PĐD tỉ số 1.</w:t>
                                    </w:r>
                                  </w:p>
                                  <w:p w14:paraId="426459F5" w14:textId="77777777" w:rsidR="00522C6A" w:rsidRPr="003541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Phép vị tự tỉ số k là phép đồng dạng tỉ số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|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k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|</w:t>
                                    </w:r>
                                  </w:p>
                                  <w:p w14:paraId="1EDBE6E5" w14:textId="77777777" w:rsidR="00522C6A" w:rsidRPr="0035418F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ind w:right="181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Nếu thực hiện liên tiếp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và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m</w:t>
                                    </w:r>
                                    <w:r w:rsidRPr="0035418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 được PĐD tỉ số </w:t>
                                    </w:r>
                                    <w:r w:rsidRPr="00313871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pm</w:t>
                                    </w:r>
                                  </w:p>
                                </w:tc>
                                <w:tc>
                                  <w:tcPr>
                                    <w:tcW w:w="3434" w:type="dxa"/>
                                    <w:shd w:val="clear" w:color="auto" w:fill="auto"/>
                                  </w:tcPr>
                                  <w:p w14:paraId="75359F54" w14:textId="77777777" w:rsidR="00522C6A" w:rsidRDefault="00522C6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52E45F0" w14:textId="77777777" w:rsidR="00522C6A" w:rsidRDefault="00522C6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0D9997A" wp14:editId="56E190B8">
                                          <wp:extent cx="1900554" cy="1105133"/>
                                          <wp:effectExtent l="0" t="0" r="5080" b="0"/>
                                          <wp:docPr id="2124572909" name="Picture 21245729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785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02318" cy="110615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B3DDBBB" w14:textId="77777777" w:rsidR="00522C6A" w:rsidRDefault="00522C6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F238315" w14:textId="77777777" w:rsidR="00522C6A" w:rsidRPr="002C1A24" w:rsidRDefault="00522C6A" w:rsidP="005530C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606870B4" w14:textId="77777777" w:rsidR="00522C6A" w:rsidRPr="002C1A24" w:rsidRDefault="00522C6A" w:rsidP="005530C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21B88C73" w14:textId="77777777" w:rsidR="00522C6A" w:rsidRDefault="00522C6A" w:rsidP="005530CA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47005C1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8996CB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0EBA941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C8EC1F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171C0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F9A3BC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AF47DA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85AEF6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95E2CB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82A4DE6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FB6DB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DABB973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F659AD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8DB2713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76ECF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6D197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070" name="Group 2124573070"/>
                        <wpg:cNvGrpSpPr/>
                        <wpg:grpSpPr>
                          <a:xfrm>
                            <a:off x="-12333" y="-4628"/>
                            <a:ext cx="1328498" cy="152528"/>
                            <a:chOff x="-12333" y="-4628"/>
                            <a:chExt cx="1328498" cy="152528"/>
                          </a:xfrm>
                        </wpg:grpSpPr>
                        <wps:wsp>
                          <wps:cNvPr id="2124573071" name="Rectangle: Folded Corner 2124573071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72" name="TextBox 5"/>
                          <wps:cNvSpPr txBox="1"/>
                          <wps:spPr>
                            <a:xfrm>
                              <a:off x="-12333" y="-4628"/>
                              <a:ext cx="13284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79D3EA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F8DB1BA" id="_x0000_s1594" style="width:520.9pt;height:202.25pt;mso-position-horizontal-relative:char;mso-position-vertical-relative:line" coordorigin="-123,-46" coordsize="65134,8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">
                <v:shape id="Rectangle: Diagonal Corners Rounded 2124573069" o:spid="_x0000_s1595" style="position:absolute;width:65011;height:8677;visibility:visible;mso-wrap-style:square;v-text-anchor:middle" coordsize="6501130,867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" adj="-11796480,,5400" path="m8218,l6478151,v12691,,22979,10288,22979,22979l6501130,859582v,4539,-3679,8218,-8218,8218l22979,867800c10288,867800,,857512,,844821l,8218c,3679,3679,,821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218,0;6478151,0;6501130,22979;6501130,859582;6492912,867800;22979,867800;0,844821;0,8218;8218,0" o:connectangles="0,0,0,0,0,0,0,0,0" textboxrect="0,0,6501130,867800"/>
                  <v:textbox>
                    <w:txbxContent>
                      <w:p w14:paraId="741D1B0D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A3CA52" w14:textId="77777777" w:rsidR="00522C6A" w:rsidRPr="0016269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595645B" w14:textId="77777777" w:rsidR="00522C6A" w:rsidRDefault="00522C6A" w:rsidP="00522C6A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67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434"/>
                        </w:tblGrid>
                        <w:tr w:rsidR="00522C6A" w14:paraId="3FF0D033" w14:textId="77777777" w:rsidTr="005530CA">
                          <w:trPr>
                            <w:trHeight w:val="4391"/>
                          </w:trPr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F37FC94" w14:textId="77777777" w:rsidR="00522C6A" w:rsidRPr="003541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Phép biến hình  F đgl phép đồng dạng tỉ số k (k&gt;0) nếu với hai điểm M, N bất kì có ảnh M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, N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thì M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</w:t>
                              </w:r>
                              <w:r w:rsidRPr="009F30E7">
                                <w:sym w:font="Symbol" w:char="F0A2"/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= kMN.</w:t>
                              </w:r>
                            </w:p>
                            <w:p w14:paraId="21E1ADFB" w14:textId="77777777" w:rsidR="00522C6A" w:rsidRPr="009F30E7" w:rsidRDefault="00522C6A" w:rsidP="005530CA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9F30E7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t>Nhận xét</w:t>
                              </w:r>
                              <w:r w:rsidRPr="009F30E7">
                                <w:rPr>
                                  <w:rFonts w:ascii="Chu Van An" w:hAnsi="Chu Van An" w:cs="Chu Van An"/>
                                  <w:b/>
                                  <w:iCs/>
                                  <w:szCs w:val="24"/>
                                </w:rPr>
                                <w:t>:</w:t>
                              </w:r>
                            </w:p>
                            <w:p w14:paraId="69DC4588" w14:textId="77777777" w:rsidR="00522C6A" w:rsidRPr="003541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PDH là PĐD tỉ số 1.</w:t>
                              </w:r>
                            </w:p>
                            <w:p w14:paraId="426459F5" w14:textId="77777777" w:rsidR="00522C6A" w:rsidRPr="003541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Phép vị tự tỉ số k là phép đồng dạng tỉ số 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|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k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|</w:t>
                              </w:r>
                            </w:p>
                            <w:p w14:paraId="1EDBE6E5" w14:textId="77777777" w:rsidR="00522C6A" w:rsidRPr="0035418F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ind w:right="181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Nếu thực hiện liên tiếp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và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m</w:t>
                              </w:r>
                              <w:r w:rsidRPr="0035418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 được PĐD tỉ số </w:t>
                              </w:r>
                              <w:r w:rsidRPr="00313871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pm</w:t>
                              </w:r>
                            </w:p>
                          </w:tc>
                          <w:tc>
                            <w:tcPr>
                              <w:tcW w:w="3434" w:type="dxa"/>
                              <w:shd w:val="clear" w:color="auto" w:fill="auto"/>
                            </w:tcPr>
                            <w:p w14:paraId="75359F54" w14:textId="77777777" w:rsidR="00522C6A" w:rsidRDefault="00522C6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52E45F0" w14:textId="77777777" w:rsidR="00522C6A" w:rsidRDefault="00522C6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0D9997A" wp14:editId="56E190B8">
                                    <wp:extent cx="1900554" cy="1105133"/>
                                    <wp:effectExtent l="0" t="0" r="5080" b="0"/>
                                    <wp:docPr id="2124572909" name="Picture 21245729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785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02318" cy="11061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B3DDBBB" w14:textId="77777777" w:rsidR="00522C6A" w:rsidRDefault="00522C6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F238315" w14:textId="77777777" w:rsidR="00522C6A" w:rsidRPr="002C1A24" w:rsidRDefault="00522C6A" w:rsidP="005530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606870B4" w14:textId="77777777" w:rsidR="00522C6A" w:rsidRPr="002C1A24" w:rsidRDefault="00522C6A" w:rsidP="005530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21B88C73" w14:textId="77777777" w:rsidR="00522C6A" w:rsidRDefault="00522C6A" w:rsidP="005530CA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47005C1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8996CB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0EBA941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C8EC1F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171C0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F9A3BC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AF47DA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85AEF6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95E2CB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82A4DE6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FB6DB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DABB973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F659AD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8DB2713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76ECF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6D197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070" o:spid="_x0000_s1596" style="position:absolute;left:-123;top:-46;width:13284;height:1525" coordorigin="-123,-46" coordsize="13284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">
                  <v:shape id="Rectangle: Folded Corner 2124573071" o:spid="_x0000_s1597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598" type="#_x0000_t202" style="position:absolute;left:-123;top:-46;width:13284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" filled="f" stroked="f">
                    <v:textbox>
                      <w:txbxContent>
                        <w:p w14:paraId="2679D3EA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FBB251F" w14:textId="77777777" w:rsidR="00522C6A" w:rsidRPr="00722B9B" w:rsidRDefault="00522C6A" w:rsidP="00522C6A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04F19FD4" wp14:editId="448D47B4">
                <wp:extent cx="6615197" cy="2377441"/>
                <wp:effectExtent l="0" t="0" r="14605" b="22860"/>
                <wp:docPr id="212457307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77441"/>
                          <a:chOff x="-12333" y="-4628"/>
                          <a:chExt cx="6513454" cy="1121637"/>
                        </a:xfrm>
                      </wpg:grpSpPr>
                      <wps:wsp>
                        <wps:cNvPr id="2124573074" name="Rectangle: Diagonal Corners Rounded 2124573074"/>
                        <wps:cNvSpPr/>
                        <wps:spPr>
                          <a:xfrm>
                            <a:off x="-9" y="-30"/>
                            <a:ext cx="6501130" cy="111703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8C1F62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89CC1E0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0C68EF5" w14:textId="77777777" w:rsidR="00522C6A" w:rsidRPr="007C5E11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chất:</w:t>
                              </w:r>
                              <w:r w:rsidRPr="00BA2935">
                                <w:rPr>
                                  <w:b/>
                                  <w:bCs/>
                                  <w:i/>
                                  <w:color w:val="0000CC"/>
                                </w:rPr>
                                <w:t xml:space="preserve"> </w:t>
                              </w:r>
                              <w:r w:rsidRPr="009F30E7">
                                <w:rPr>
                                  <w:b/>
                                  <w:bCs/>
                                  <w:i/>
                                  <w:color w:val="0000CC"/>
                                </w:rPr>
                                <w:t>Phép đồng dạng tỉ số k: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522C6A" w14:paraId="3D4B9AA5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C672C03" w14:textId="77777777" w:rsidR="00522C6A" w:rsidRPr="00DF7ED8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Biến ba điểm thẳng hàng thành ba điểm thẳng hàng và bảo toàn thứ tự giữa các điểm.</w:t>
                                    </w:r>
                                  </w:p>
                                  <w:p w14:paraId="5D105537" w14:textId="77777777" w:rsidR="00522C6A" w:rsidRPr="00DF7ED8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đt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đt, tia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đoạn thẳng.</w:t>
                                    </w:r>
                                  </w:p>
                                  <w:p w14:paraId="56A20EEC" w14:textId="77777777" w:rsidR="00522C6A" w:rsidRPr="00DF7ED8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tam giác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tam giác đồng dạng với nó, góc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22235BD0" w14:textId="77777777" w:rsidR="00522C6A" w:rsidRPr="00DF7ED8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Biến đường tròn bán kính R </w:t>
                                    </w:r>
                                    <w:r w:rsidRPr="009F30E7">
                                      <w:sym w:font="Symbol" w:char="F0AE"/>
                                    </w:r>
                                    <w:r w:rsidRPr="00DF7ED8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đường tròn bán kính kR.</w:t>
                                    </w:r>
                                  </w:p>
                                  <w:p w14:paraId="4185F981" w14:textId="77777777" w:rsidR="00522C6A" w:rsidRPr="002C1A24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</w:p>
                                  <w:p w14:paraId="4BC19384" w14:textId="77777777" w:rsidR="00522C6A" w:rsidRDefault="00522C6A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C451DFF" w14:textId="77777777" w:rsidR="00522C6A" w:rsidRDefault="00522C6A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29CA0D1" w14:textId="77777777" w:rsidR="00522C6A" w:rsidRDefault="00522C6A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DD26252" w14:textId="77777777" w:rsidR="00522C6A" w:rsidRDefault="00522C6A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  <w:shd w:val="clear" w:color="auto" w:fill="auto"/>
                                  </w:tcPr>
                                  <w:p w14:paraId="7B12A8F2" w14:textId="77777777" w:rsidR="00522C6A" w:rsidRDefault="00522C6A" w:rsidP="00844D50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CCE7A1F" wp14:editId="682FB18E">
                                          <wp:extent cx="2162175" cy="1469007"/>
                                          <wp:effectExtent l="0" t="0" r="0" b="0"/>
                                          <wp:docPr id="2124573159" name="Picture 14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BCC1EF65-204F-490B-8878-EF0C89558C85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9" name="Picture 14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BCC1EF65-204F-490B-8878-EF0C89558C85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85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64589" cy="14706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5E83EDB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9C0239D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B22FF86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8B18813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DBE3D48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641E114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86481A5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2CE9EC9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BAE6B00" w14:textId="77777777" w:rsidR="00522C6A" w:rsidRPr="00DD6D48" w:rsidRDefault="00522C6A" w:rsidP="00BA2935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61B1AD85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187875E6" w14:textId="77777777" w:rsidR="00522C6A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04FB6BE" w14:textId="77777777" w:rsidR="00522C6A" w:rsidRPr="008506A5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  <w:shd w:val="clear" w:color="auto" w:fill="auto"/>
                                  </w:tcPr>
                                  <w:p w14:paraId="6D228E15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7003782E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85AA4C0" w14:textId="77777777" w:rsidR="00522C6A" w:rsidRPr="008506A5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486F46FF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229772B2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0266ADB" w14:textId="77777777" w:rsidR="00522C6A" w:rsidRPr="008506A5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shd w:val="clear" w:color="auto" w:fill="auto"/>
                                  </w:tcPr>
                                  <w:p w14:paraId="6CDE2DFF" w14:textId="77777777" w:rsidR="00522C6A" w:rsidRPr="00F10929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717CF3D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57760FF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74EF7B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819C17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4E072F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A764DF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79A1044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6ECD2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1C04F5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AFB895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5490406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D2C102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39370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2EBF43F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105F67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CC39ED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075" name="Group 2124573075"/>
                        <wpg:cNvGrpSpPr/>
                        <wpg:grpSpPr>
                          <a:xfrm>
                            <a:off x="-12333" y="-4628"/>
                            <a:ext cx="1228584" cy="152528"/>
                            <a:chOff x="-12333" y="-4628"/>
                            <a:chExt cx="1228584" cy="152528"/>
                          </a:xfrm>
                        </wpg:grpSpPr>
                        <wps:wsp>
                          <wps:cNvPr id="2124573076" name="Rectangle: Folded Corner 212457307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77" name="TextBox 5"/>
                          <wps:cNvSpPr txBox="1"/>
                          <wps:spPr>
                            <a:xfrm>
                              <a:off x="-12333" y="-4628"/>
                              <a:ext cx="122858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BB7A91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F19FD4" id="_x0000_s1599" style="width:520.9pt;height:187.2pt;mso-position-horizontal-relative:char;mso-position-vertical-relative:line" coordorigin="-123,-46" coordsize="65134,1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">
                <v:shape id="Rectangle: Diagonal Corners Rounded 2124573074" o:spid="_x0000_s1600" style="position:absolute;width:65011;height:11170;visibility:visible;mso-wrap-style:square;v-text-anchor:middle" coordsize="6501130,11170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" adj="-11796480,,5400" path="m10578,l6471551,v16336,,29579,13243,29579,29579l6501130,1106461v,5842,-4736,10578,-10578,10578l29579,1117039c13243,1117039,,1103796,,1087460l,10578c,4736,4736,,105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78,0;6471551,0;6501130,29579;6501130,1106461;6490552,1117039;29579,1117039;0,1087460;0,10578;10578,0" o:connectangles="0,0,0,0,0,0,0,0,0" textboxrect="0,0,6501130,1117039"/>
                  <v:textbox>
                    <w:txbxContent>
                      <w:p w14:paraId="268C1F62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689CC1E0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60C68EF5" w14:textId="77777777" w:rsidR="00522C6A" w:rsidRPr="007C5E11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chất:</w:t>
                        </w:r>
                        <w:r w:rsidRPr="00BA2935">
                          <w:rPr>
                            <w:b/>
                            <w:bCs/>
                            <w:i/>
                            <w:color w:val="0000CC"/>
                          </w:rPr>
                          <w:t xml:space="preserve"> </w:t>
                        </w:r>
                        <w:r w:rsidRPr="009F30E7">
                          <w:rPr>
                            <w:b/>
                            <w:bCs/>
                            <w:i/>
                            <w:color w:val="0000CC"/>
                          </w:rPr>
                          <w:t>Phép đồng dạng tỉ số k: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522C6A" w14:paraId="3D4B9AA5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C672C03" w14:textId="77777777" w:rsidR="00522C6A" w:rsidRPr="00DF7ED8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Biến ba điểm thẳng hàng thành ba điểm thẳng hàng và bảo toàn thứ tự giữa các điểm.</w:t>
                              </w:r>
                            </w:p>
                            <w:p w14:paraId="5D105537" w14:textId="77777777" w:rsidR="00522C6A" w:rsidRPr="00DF7ED8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đt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đt, tia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tia, đoạn thẳng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đoạn thẳng.</w:t>
                              </w:r>
                            </w:p>
                            <w:p w14:paraId="56A20EEC" w14:textId="77777777" w:rsidR="00522C6A" w:rsidRPr="00DF7ED8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tam giác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tam giác đồng dạng với nó, góc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22235BD0" w14:textId="77777777" w:rsidR="00522C6A" w:rsidRPr="00DF7ED8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Biến đường tròn bán kính R </w:t>
                              </w:r>
                              <w:r w:rsidRPr="009F30E7">
                                <w:sym w:font="Symbol" w:char="F0AE"/>
                              </w:r>
                              <w:r w:rsidRPr="00DF7ED8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đường tròn bán kính kR.</w:t>
                              </w:r>
                            </w:p>
                            <w:p w14:paraId="4185F981" w14:textId="77777777" w:rsidR="00522C6A" w:rsidRPr="002C1A24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</w:p>
                            <w:p w14:paraId="4BC19384" w14:textId="77777777" w:rsidR="00522C6A" w:rsidRDefault="00522C6A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C451DFF" w14:textId="77777777" w:rsidR="00522C6A" w:rsidRDefault="00522C6A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29CA0D1" w14:textId="77777777" w:rsidR="00522C6A" w:rsidRDefault="00522C6A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DD26252" w14:textId="77777777" w:rsidR="00522C6A" w:rsidRDefault="00522C6A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  <w:shd w:val="clear" w:color="auto" w:fill="auto"/>
                            </w:tcPr>
                            <w:p w14:paraId="7B12A8F2" w14:textId="77777777" w:rsidR="00522C6A" w:rsidRDefault="00522C6A" w:rsidP="00844D50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CCE7A1F" wp14:editId="682FB18E">
                                    <wp:extent cx="2162175" cy="1469007"/>
                                    <wp:effectExtent l="0" t="0" r="0" b="0"/>
                                    <wp:docPr id="2124573159" name="Picture 14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BCC1EF65-204F-490B-8878-EF0C89558C85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" name="Picture 14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BCC1EF65-204F-490B-8878-EF0C89558C85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8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64589" cy="14706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5E83EDB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9C0239D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B22FF86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8B18813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DBE3D48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641E114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86481A5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2CE9EC9" w14:textId="77777777" w:rsidR="00522C6A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BAE6B00" w14:textId="77777777" w:rsidR="00522C6A" w:rsidRPr="00DD6D48" w:rsidRDefault="00522C6A" w:rsidP="00BA2935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522C6A" w14:paraId="61B1AD85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187875E6" w14:textId="77777777" w:rsidR="00522C6A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604FB6BE" w14:textId="77777777" w:rsidR="00522C6A" w:rsidRPr="008506A5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  <w:shd w:val="clear" w:color="auto" w:fill="auto"/>
                            </w:tcPr>
                            <w:p w14:paraId="6D228E15" w14:textId="77777777" w:rsidR="00522C6A" w:rsidRDefault="00522C6A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7003782E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85AA4C0" w14:textId="77777777" w:rsidR="00522C6A" w:rsidRPr="008506A5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486F46FF" w14:textId="77777777" w:rsidR="00522C6A" w:rsidRDefault="00522C6A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229772B2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0266ADB" w14:textId="77777777" w:rsidR="00522C6A" w:rsidRPr="008506A5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shd w:val="clear" w:color="auto" w:fill="auto"/>
                            </w:tcPr>
                            <w:p w14:paraId="6CDE2DFF" w14:textId="77777777" w:rsidR="00522C6A" w:rsidRPr="00F10929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2717CF3D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57760FF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74EF7B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819C17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4E072F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A764DF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79A1044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6ECD2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1C04F5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AFB895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5490406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D2C102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39370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2EBF43F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105F67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CC39ED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075" o:spid="_x0000_s1601" style="position:absolute;left:-123;top:-46;width:12285;height:1525" coordorigin="-123,-46" coordsize="12285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">
                  <v:shape id="Rectangle: Folded Corner 2124573076" o:spid="_x0000_s1602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603" type="#_x0000_t202" style="position:absolute;left:-123;top:-46;width:1228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" filled="f" stroked="f">
                    <v:textbox>
                      <w:txbxContent>
                        <w:p w14:paraId="08BB7A91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98C0839" w14:textId="77777777" w:rsidR="00522C6A" w:rsidRPr="00722B9B" w:rsidRDefault="00522C6A" w:rsidP="00522C6A">
      <w:pPr>
        <w:spacing w:line="240" w:lineRule="auto"/>
        <w:ind w:left="284"/>
      </w:pPr>
      <w:r w:rsidRPr="00722B9B">
        <w:rPr>
          <w:noProof/>
        </w:rPr>
        <mc:AlternateContent>
          <mc:Choice Requires="wpg">
            <w:drawing>
              <wp:inline distT="0" distB="0" distL="0" distR="0" wp14:anchorId="7B04AD5D" wp14:editId="7D7BB4FA">
                <wp:extent cx="6615197" cy="1796994"/>
                <wp:effectExtent l="0" t="0" r="14605" b="13335"/>
                <wp:docPr id="212457307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96994"/>
                          <a:chOff x="-12333" y="-4628"/>
                          <a:chExt cx="6513454" cy="847792"/>
                        </a:xfrm>
                      </wpg:grpSpPr>
                      <wps:wsp>
                        <wps:cNvPr id="2124573079" name="Rectangle: Diagonal Corners Rounded 7"/>
                        <wps:cNvSpPr/>
                        <wps:spPr>
                          <a:xfrm>
                            <a:off x="-9" y="-30"/>
                            <a:ext cx="6501130" cy="8431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66BBBE" w14:textId="77777777" w:rsidR="00522C6A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63D4C94" w14:textId="77777777" w:rsidR="00522C6A" w:rsidRPr="0016269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8AF9A77" w14:textId="77777777" w:rsidR="00522C6A" w:rsidRPr="00162692" w:rsidRDefault="00522C6A" w:rsidP="00522C6A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9F30E7">
                                <w:rPr>
                                  <w:b/>
                                  <w:i/>
                                  <w:iCs/>
                                  <w:color w:val="0000CC"/>
                                </w:rPr>
                                <w:t>Hình đồng dạng</w:t>
                              </w:r>
                              <w:r w:rsidRPr="002C1A24">
                                <w:rPr>
                                  <w:b/>
                                  <w:color w:val="0000CC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522C6A" w14:paraId="02183353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23C592C3" w14:textId="77777777" w:rsidR="00522C6A" w:rsidRPr="009F30E7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6D9BF9E9" w14:textId="77777777" w:rsidR="00522C6A" w:rsidRPr="00FE7434" w:rsidRDefault="00522C6A" w:rsidP="00C9389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9"/>
                                      </w:numPr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FE743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Hai hình đgl đồng dạng với nhau nếu có một PĐD biến hình này thành hình kia.</w:t>
                                    </w:r>
                                  </w:p>
                                  <w:p w14:paraId="13CF4CE5" w14:textId="77777777" w:rsidR="00522C6A" w:rsidRDefault="00522C6A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2C59A60" w14:textId="77777777" w:rsidR="00522C6A" w:rsidRPr="00FE7434" w:rsidRDefault="00522C6A" w:rsidP="00BA2935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  <w:shd w:val="clear" w:color="auto" w:fill="auto"/>
                                  </w:tcPr>
                                  <w:p w14:paraId="41C01CA8" w14:textId="77777777" w:rsidR="00522C6A" w:rsidRPr="00DD6D48" w:rsidRDefault="00522C6A" w:rsidP="00BA2935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0ED7E94" wp14:editId="421DDB9E">
                                          <wp:extent cx="1720842" cy="927232"/>
                                          <wp:effectExtent l="0" t="0" r="0" b="6350"/>
                                          <wp:docPr id="19458" name="Picture 2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8EDF4F0E-2888-454A-87A6-28C0F8E743EB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9458" name="Picture 2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8EDF4F0E-2888-454A-87A6-28C0F8E743EB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85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20842" cy="92723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522C6A" w14:paraId="3DFB6A2D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575A5E8" w14:textId="77777777" w:rsidR="00522C6A" w:rsidRPr="008506A5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  <w:shd w:val="clear" w:color="auto" w:fill="auto"/>
                                  </w:tcPr>
                                  <w:p w14:paraId="3D6A9C4F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0260DF47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71251444" w14:textId="77777777" w:rsidR="00522C6A" w:rsidRPr="008506A5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36875F54" w14:textId="77777777" w:rsidR="00522C6A" w:rsidRDefault="00522C6A" w:rsidP="00BA2935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522C6A" w14:paraId="044E350B" w14:textId="77777777" w:rsidTr="00BA2935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59625E63" w14:textId="77777777" w:rsidR="00522C6A" w:rsidRPr="008506A5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2DCBF3A1" w14:textId="77777777" w:rsidR="00522C6A" w:rsidRPr="00F10929" w:rsidRDefault="00522C6A" w:rsidP="00BA293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7559A66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A1105C2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A16C0FD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5F677C3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5D431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3E4901E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79ADE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111836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EB1CB9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1B9CD6F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00AE833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7AD44D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2F7DD8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4FB8249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21AE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8F482A" w14:textId="77777777" w:rsidR="00522C6A" w:rsidRDefault="00522C6A" w:rsidP="00522C6A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080" name="Group 8"/>
                        <wpg:cNvGrpSpPr/>
                        <wpg:grpSpPr>
                          <a:xfrm>
                            <a:off x="-12333" y="-4628"/>
                            <a:ext cx="1328418" cy="152528"/>
                            <a:chOff x="-12333" y="-4628"/>
                            <a:chExt cx="1328418" cy="152528"/>
                          </a:xfrm>
                        </wpg:grpSpPr>
                        <wps:wsp>
                          <wps:cNvPr id="2124573081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82" name="TextBox 5"/>
                          <wps:cNvSpPr txBox="1"/>
                          <wps:spPr>
                            <a:xfrm>
                              <a:off x="-12333" y="-4628"/>
                              <a:ext cx="132841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E7F0CCD" w14:textId="77777777" w:rsidR="00522C6A" w:rsidRDefault="00522C6A" w:rsidP="00522C6A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04AD5D" id="_x0000_s1604" style="width:520.9pt;height:141.5pt;mso-position-horizontal-relative:char;mso-position-vertical-relative:line" coordorigin="-123,-46" coordsize="65134,8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">
                <v:shape id="Rectangle: Diagonal Corners Rounded 7" o:spid="_x0000_s1605" style="position:absolute;width:65011;height:8431;visibility:visible;mso-wrap-style:square;v-text-anchor:middle" coordsize="6501130,843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" adj="-11796480,,5400" path="m7985,l6478802,v12331,,22328,9997,22328,22328l6501130,835209v,4410,-3575,7985,-7985,7985l22328,843194c9997,843194,,833197,,820866l,7985c,3575,3575,,798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85,0;6478802,0;6501130,22328;6501130,835209;6493145,843194;22328,843194;0,820866;0,7985;7985,0" o:connectangles="0,0,0,0,0,0,0,0,0" textboxrect="0,0,6501130,843194"/>
                  <v:textbox>
                    <w:txbxContent>
                      <w:p w14:paraId="5E66BBBE" w14:textId="77777777" w:rsidR="00522C6A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263D4C94" w14:textId="77777777" w:rsidR="00522C6A" w:rsidRPr="0016269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8AF9A77" w14:textId="77777777" w:rsidR="00522C6A" w:rsidRPr="00162692" w:rsidRDefault="00522C6A" w:rsidP="00522C6A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9F30E7">
                          <w:rPr>
                            <w:b/>
                            <w:i/>
                            <w:iCs/>
                            <w:color w:val="0000CC"/>
                          </w:rPr>
                          <w:t>Hình đồng dạng</w:t>
                        </w:r>
                        <w:r w:rsidRPr="002C1A24">
                          <w:rPr>
                            <w:b/>
                            <w:color w:val="0000CC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522C6A" w14:paraId="02183353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23C592C3" w14:textId="77777777" w:rsidR="00522C6A" w:rsidRPr="009F30E7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6D9BF9E9" w14:textId="77777777" w:rsidR="00522C6A" w:rsidRPr="00FE7434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FE743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Hai hình đgl đồng dạng với nhau nếu có một PĐD biến hình này thành hình kia.</w:t>
                              </w:r>
                            </w:p>
                            <w:p w14:paraId="13CF4CE5" w14:textId="77777777" w:rsidR="00522C6A" w:rsidRDefault="00522C6A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2C59A60" w14:textId="77777777" w:rsidR="00522C6A" w:rsidRPr="00FE7434" w:rsidRDefault="00522C6A" w:rsidP="00BA2935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  <w:shd w:val="clear" w:color="auto" w:fill="auto"/>
                            </w:tcPr>
                            <w:p w14:paraId="41C01CA8" w14:textId="77777777" w:rsidR="00522C6A" w:rsidRPr="00DD6D48" w:rsidRDefault="00522C6A" w:rsidP="00BA2935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0ED7E94" wp14:editId="421DDB9E">
                                    <wp:extent cx="1720842" cy="927232"/>
                                    <wp:effectExtent l="0" t="0" r="0" b="6350"/>
                                    <wp:docPr id="19458" name="Picture 2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8EDF4F0E-2888-454A-87A6-28C0F8E743EB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9458" name="Picture 2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8EDF4F0E-2888-454A-87A6-28C0F8E743EB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8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20842" cy="92723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522C6A" w14:paraId="3DFB6A2D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575A5E8" w14:textId="77777777" w:rsidR="00522C6A" w:rsidRPr="008506A5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  <w:shd w:val="clear" w:color="auto" w:fill="auto"/>
                            </w:tcPr>
                            <w:p w14:paraId="3D6A9C4F" w14:textId="77777777" w:rsidR="00522C6A" w:rsidRDefault="00522C6A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0260DF47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71251444" w14:textId="77777777" w:rsidR="00522C6A" w:rsidRPr="008506A5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36875F54" w14:textId="77777777" w:rsidR="00522C6A" w:rsidRDefault="00522C6A" w:rsidP="00BA2935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522C6A" w14:paraId="044E350B" w14:textId="77777777" w:rsidTr="00BA2935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59625E63" w14:textId="77777777" w:rsidR="00522C6A" w:rsidRPr="008506A5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2DCBF3A1" w14:textId="77777777" w:rsidR="00522C6A" w:rsidRPr="00F10929" w:rsidRDefault="00522C6A" w:rsidP="00BA2935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7559A66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A1105C2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A16C0FD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5F677C3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5D431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3E4901E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79ADE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111836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EB1CB9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1B9CD6F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00AE833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7AD44D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2F7DD8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4FB8249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21AE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8F482A" w14:textId="77777777" w:rsidR="00522C6A" w:rsidRDefault="00522C6A" w:rsidP="00522C6A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606" style="position:absolute;left:-123;top:-46;width:13283;height:1525" coordorigin="-123,-46" coordsize="13284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">
                  <v:shape id="Rectangle: Folded Corner 9" o:spid="_x0000_s1607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608" type="#_x0000_t202" style="position:absolute;left:-123;top:-46;width:1328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" filled="f" stroked="f">
                    <v:textbox>
                      <w:txbxContent>
                        <w:p w14:paraId="0E7F0CCD" w14:textId="77777777" w:rsidR="00522C6A" w:rsidRDefault="00522C6A" w:rsidP="00522C6A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C247D8D" w14:textId="77777777" w:rsidR="00522C6A" w:rsidRPr="00722B9B" w:rsidRDefault="00522C6A" w:rsidP="00522C6A">
      <w:pPr>
        <w:spacing w:line="240" w:lineRule="auto"/>
        <w:ind w:left="284"/>
      </w:pPr>
    </w:p>
    <w:p w14:paraId="6EF15406" w14:textId="77777777" w:rsidR="00522C6A" w:rsidRPr="00722B9B" w:rsidRDefault="00522C6A" w:rsidP="00522C6A">
      <w:pPr>
        <w:spacing w:line="240" w:lineRule="auto"/>
      </w:pPr>
      <w:r w:rsidRPr="00722B9B">
        <w:rPr>
          <w:b/>
          <w:bCs/>
          <w:color w:val="FF0000"/>
          <w:kern w:val="24"/>
        </w:rPr>
        <w:lastRenderedPageBreak/>
        <w:t xml:space="preserve">   </w:t>
      </w:r>
      <w:r w:rsidRPr="00722B9B">
        <w:rPr>
          <w:noProof/>
        </w:rPr>
        <mc:AlternateContent>
          <mc:Choice Requires="wpg">
            <w:drawing>
              <wp:inline distT="0" distB="0" distL="0" distR="0" wp14:anchorId="0DDAE61E" wp14:editId="21BAB3CA">
                <wp:extent cx="3325091" cy="509073"/>
                <wp:effectExtent l="0" t="0" r="85090" b="24765"/>
                <wp:docPr id="212457308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124573084" name="Group 212457308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124573085" name="Group 212457308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124573086" name="Group 212457308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124573087" name="Rectangle: Single Corner Snipped 212457308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88" name="Group 212457308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124573089" name="Group 212457308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24573090" name="Arrow: Chevron 212457309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CE2ED8C" w14:textId="77777777" w:rsidR="00522C6A" w:rsidRPr="00531501" w:rsidRDefault="00522C6A" w:rsidP="00522C6A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91" name="Group 212457309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4573092" name="Freeform: Shape 212457309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9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2FE0101" w14:textId="77777777" w:rsidR="00522C6A" w:rsidRDefault="00522C6A" w:rsidP="00522C6A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94" name="Group 212457309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095" name="Freeform: Shape 212457309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96" name="Flowchart: Terminator 212457309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97" name="Flowchart: Direct Access Storage 212457309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98" name="Flowchart: Preparation 212457309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099" name="Group 212457309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100" name="Freeform: Shape 212457310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0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DCB10AF" w14:textId="77777777" w:rsidR="00522C6A" w:rsidRDefault="00522C6A" w:rsidP="00522C6A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DDAE61E" id="_x0000_s1609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">
                <v:group id="Group 2124573084" o:spid="_x0000_s1610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">
                  <v:group id="Group 2124573085" o:spid="_x0000_s1611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">
                    <v:group id="Group 2124573086" o:spid="_x0000_s1612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">
                      <v:shape id="Rectangle: Single Corner Snipped 2124573087" o:spid="_x0000_s1613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3088" o:spid="_x0000_s1614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">
                        <v:group id="Group 2124573089" o:spid="_x0000_s1615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">
                          <v:shape id="Arrow: Chevron 2124573090" o:spid="_x0000_s1616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CE2ED8C" w14:textId="77777777" w:rsidR="00522C6A" w:rsidRPr="00531501" w:rsidRDefault="00522C6A" w:rsidP="00522C6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091" o:spid="_x0000_s1617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Wno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">
                            <v:shape id="Freeform: Shape 2124573092" o:spid="_x0000_s1618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19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" filled="f" stroked="f">
                              <v:textbox style="mso-fit-shape-to-text:t">
                                <w:txbxContent>
                                  <w:p w14:paraId="72FE0101" w14:textId="77777777" w:rsidR="00522C6A" w:rsidRDefault="00522C6A" w:rsidP="00522C6A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94" o:spid="_x0000_s1620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spw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">
                          <v:shape id="Freeform: Shape 2124573095" o:spid="_x0000_s1621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96" o:spid="_x0000_s1622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097" o:spid="_x0000_s1623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098" o:spid="_x0000_s1624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099" o:spid="_x0000_s1625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">
                  <v:shape id="Freeform: Shape 2124573100" o:spid="_x0000_s1626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627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" filled="f" stroked="f">
                    <v:textbox>
                      <w:txbxContent>
                        <w:p w14:paraId="6DCB10AF" w14:textId="77777777" w:rsidR="00522C6A" w:rsidRDefault="00522C6A" w:rsidP="00522C6A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B316729" w14:textId="77777777" w:rsidR="00522C6A" w:rsidRPr="00722B9B" w:rsidRDefault="00522C6A" w:rsidP="00522C6A">
      <w:pPr>
        <w:spacing w:line="240" w:lineRule="auto"/>
        <w:ind w:left="426"/>
      </w:pPr>
      <w:r w:rsidRPr="00722B9B">
        <w:rPr>
          <w:noProof/>
        </w:rPr>
        <mc:AlternateContent>
          <mc:Choice Requires="wpg">
            <w:drawing>
              <wp:inline distT="0" distB="0" distL="0" distR="0" wp14:anchorId="12900A47" wp14:editId="3AE6FA9E">
                <wp:extent cx="6547104" cy="1047750"/>
                <wp:effectExtent l="0" t="19050" r="25400" b="19050"/>
                <wp:docPr id="212457310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47750"/>
                          <a:chOff x="0" y="0"/>
                          <a:chExt cx="6547104" cy="1021329"/>
                        </a:xfrm>
                      </wpg:grpSpPr>
                      <wps:wsp>
                        <wps:cNvPr id="212457310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76"/>
                            <a:ext cx="6547104" cy="76075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C9D85A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27DEC21" w14:textId="77777777" w:rsidR="00522C6A" w:rsidRPr="00844D50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 và các tính chất của phép đồng dạng.</w:t>
                              </w:r>
                            </w:p>
                            <w:p w14:paraId="43D89C5C" w14:textId="77777777" w:rsidR="00522C6A" w:rsidRPr="007B6D41" w:rsidRDefault="00522C6A" w:rsidP="00522C6A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67F33E40" w14:textId="77777777" w:rsidR="00522C6A" w:rsidRPr="00D77153" w:rsidRDefault="00522C6A" w:rsidP="00522C6A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04" name="Group 212457310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105" name="Group 212457310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106" name="Group 212457310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107" name="Rectangle: Single Corner Snipped 212457310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08" name="Group 212457310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109" name="Group 212457310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110" name="Arrow: Chevron 212457311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EEF5A4D" w14:textId="77777777" w:rsidR="00522C6A" w:rsidRPr="00844D50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844D50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ảnh, tạo ảnh khi thực hiện phép đồng dạng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11" name="Group 212457311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12" name="Freeform: Shape 212457311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1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422C060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14" name="Group 212457311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15" name="Freeform: Shape 212457311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16" name="Flowchart: Terminator 212457311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17" name="Flowchart: Direct Access Storage 212457311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18" name="Group 212457311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19" name="Flowchart: Preparation 212457311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2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80332DF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900A47" id="_x0000_s1628" style="width:515.5pt;height:82.5pt;mso-position-horizontal-relative:char;mso-position-vertical-relative:line" coordsize="65471,10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">
                <v:shape id="Rectangle: Diagonal Corners Rounded 1" o:spid="_x0000_s1629" style="position:absolute;top:2605;width:65471;height:760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4698;6547104,753549;6532329,760753;112179,760753;0,706055;0,7204;14775,0" o:connectangles="0,0,0,0,0,0,0,0,0" textboxrect="0,0,6435090,1533525"/>
                  <v:textbox>
                    <w:txbxContent>
                      <w:p w14:paraId="58C9D85A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27DEC21" w14:textId="77777777" w:rsidR="00522C6A" w:rsidRPr="00844D50" w:rsidRDefault="00522C6A" w:rsidP="00C93898">
                        <w:pPr>
                          <w:pStyle w:val="ListParagraph"/>
                          <w:numPr>
                            <w:ilvl w:val="0"/>
                            <w:numId w:val="4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 và các tính chất của phép đồng dạng.</w:t>
                        </w:r>
                      </w:p>
                      <w:p w14:paraId="43D89C5C" w14:textId="77777777" w:rsidR="00522C6A" w:rsidRPr="007B6D41" w:rsidRDefault="00522C6A" w:rsidP="00522C6A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67F33E40" w14:textId="77777777" w:rsidR="00522C6A" w:rsidRPr="00D77153" w:rsidRDefault="00522C6A" w:rsidP="00522C6A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3104" o:spid="_x0000_s16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VBq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">
                  <v:group id="Group 2124573105" o:spid="_x0000_s16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fXx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">
                    <v:group id="Group 2124573106" o:spid="_x0000_s16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2uG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">
                      <v:shape id="Rectangle: Single Corner Snipped 2124573107" o:spid="_x0000_s16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" path="m,l6086197,r154724,154724l6240921,447554,,447554,,xe" fillcolor="#efddf6 [663]" stroked="f" strokeweight="1.25pt">
                        <v:fill r:id="rId7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108" o:spid="_x0000_s163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">
                        <v:group id="Group 2124573109" o:spid="_x0000_s163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P/0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">
                          <v:shape id="Arrow: Chevron 2124573110" o:spid="_x0000_s163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EEF5A4D" w14:textId="77777777" w:rsidR="00522C6A" w:rsidRPr="00844D50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844D50">
                                    <w:rPr>
                                      <w:bCs/>
                                      <w:color w:val="0000CC"/>
                                    </w:rPr>
                                    <w:t>Xác định ảnh, tạo ảnh khi thực hiện phép đồng dạng</w:t>
                                  </w:r>
                                </w:p>
                              </w:txbxContent>
                            </v:textbox>
                          </v:shape>
                          <v:group id="Group 2124573111" o:spid="_x0000_s16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">
                            <v:shape id="Freeform: Shape 2124573112" o:spid="_x0000_s16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" filled="f" stroked="f">
                              <v:textbox>
                                <w:txbxContent>
                                  <w:p w14:paraId="5422C060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14" o:spid="_x0000_s16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Ma3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">
                          <v:shape id="Freeform: Shape 2124573115" o:spid="_x0000_s16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16" o:spid="_x0000_s16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17" o:spid="_x0000_s16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18" o:spid="_x0000_s16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">
                    <v:shape id="Flowchart: Preparation 2124573119" o:spid="_x0000_s16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" filled="f" stroked="f">
                      <v:shadow on="t" color="black" opacity="20971f" offset="0,2.2pt"/>
                      <v:textbox>
                        <w:txbxContent>
                          <w:p w14:paraId="780332DF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14F68D5" w14:textId="77777777" w:rsidR="00522C6A" w:rsidRPr="00722B9B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minh họa</w:t>
      </w:r>
      <w:r w:rsidRPr="00722B9B">
        <w:rPr>
          <w:b/>
          <w:bCs/>
          <w:color w:val="FF0000"/>
        </w:rPr>
        <w:t>:</w:t>
      </w:r>
    </w:p>
    <w:p w14:paraId="0E75A486" w14:textId="77777777" w:rsidR="00522C6A" w:rsidRPr="00722B9B" w:rsidRDefault="00522C6A" w:rsidP="00522C6A">
      <w:pPr>
        <w:tabs>
          <w:tab w:val="left" w:pos="1134"/>
        </w:tabs>
        <w:spacing w:after="0" w:line="240" w:lineRule="auto"/>
        <w:ind w:left="284"/>
        <w:jc w:val="both"/>
      </w:pPr>
      <w:r w:rsidRPr="00722B9B">
        <w:rPr>
          <w:b/>
          <w:bCs/>
          <w:i/>
          <w:iCs/>
          <w:color w:val="0000CC"/>
        </w:rPr>
        <w:t>Câu 1:</w:t>
      </w:r>
      <w:r w:rsidRPr="00722B9B">
        <w:rPr>
          <w:color w:val="0000CC"/>
        </w:rPr>
        <w:t xml:space="preserve"> </w:t>
      </w:r>
      <w:r w:rsidRPr="00722B9B">
        <w:t xml:space="preserve">Trong mặt phẳng </w:t>
      </w:r>
      <w:r w:rsidRPr="00722B9B">
        <w:rPr>
          <w:position w:val="-10"/>
        </w:rPr>
        <w:object w:dxaOrig="460" w:dyaOrig="320" w14:anchorId="22FEE3EA">
          <v:shape id="_x0000_i5226" type="#_x0000_t75" style="width:22.5pt;height:17.25pt" o:ole="">
            <v:imagedata r:id="rId7856" o:title=""/>
          </v:shape>
          <o:OLEObject Type="Embed" ProgID="Equation.DSMT4" ShapeID="_x0000_i5226" DrawAspect="Content" ObjectID="_1686899426" r:id="rId7857"/>
        </w:object>
      </w:r>
      <w:r w:rsidRPr="00722B9B">
        <w:t xml:space="preserve"> cho đường thẳng </w:t>
      </w:r>
      <w:r w:rsidRPr="00722B9B">
        <w:rPr>
          <w:position w:val="-6"/>
        </w:rPr>
        <w:object w:dxaOrig="220" w:dyaOrig="279" w14:anchorId="277A6033">
          <v:shape id="_x0000_i5227" type="#_x0000_t75" style="width:10.5pt;height:13.5pt" o:ole="">
            <v:imagedata r:id="rId7858" o:title=""/>
          </v:shape>
          <o:OLEObject Type="Embed" ProgID="Equation.DSMT4" ShapeID="_x0000_i5227" DrawAspect="Content" ObjectID="_1686899427" r:id="rId7859"/>
        </w:object>
      </w:r>
      <w:r w:rsidRPr="00722B9B">
        <w:t xml:space="preserve"> có phương trình </w:t>
      </w:r>
      <w:r w:rsidRPr="00722B9B">
        <w:rPr>
          <w:position w:val="-6"/>
        </w:rPr>
        <w:object w:dxaOrig="1180" w:dyaOrig="340" w14:anchorId="1CC9565A">
          <v:shape id="_x0000_i5228" type="#_x0000_t75" style="width:58.5pt;height:17.25pt" o:ole="">
            <v:imagedata r:id="rId7860" o:title=""/>
          </v:shape>
          <o:OLEObject Type="Embed" ProgID="Equation.DSMT4" ShapeID="_x0000_i5228" DrawAspect="Content" ObjectID="_1686899428" r:id="rId7861"/>
        </w:object>
      </w:r>
      <w:r w:rsidRPr="00722B9B">
        <w:t xml:space="preserve"> . Viết phương trình đường thẳng </w:t>
      </w:r>
      <w:r w:rsidRPr="00722B9B">
        <w:rPr>
          <w:position w:val="-6"/>
        </w:rPr>
        <w:object w:dxaOrig="300" w:dyaOrig="279" w14:anchorId="73027BA8">
          <v:shape id="_x0000_i5229" type="#_x0000_t75" style="width:15pt;height:13.5pt" o:ole="">
            <v:imagedata r:id="rId7862" o:title=""/>
          </v:shape>
          <o:OLEObject Type="Embed" ProgID="Equation.DSMT4" ShapeID="_x0000_i5229" DrawAspect="Content" ObjectID="_1686899429" r:id="rId7863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414EC861">
          <v:shape id="_x0000_i5230" type="#_x0000_t75" style="width:10.5pt;height:13.5pt" o:ole="">
            <v:imagedata r:id="rId7864" o:title=""/>
          </v:shape>
          <o:OLEObject Type="Embed" ProgID="Equation.DSMT4" ShapeID="_x0000_i5230" DrawAspect="Content" ObjectID="_1686899430" r:id="rId7865"/>
        </w:object>
      </w:r>
      <w:r w:rsidRPr="00722B9B">
        <w:t xml:space="preserve"> qua phép đồng dạng có được bằng cách thực hiện liên tiếp phép vị tự tâm </w:t>
      </w:r>
      <w:r w:rsidRPr="00722B9B">
        <w:rPr>
          <w:position w:val="-6"/>
        </w:rPr>
        <w:object w:dxaOrig="240" w:dyaOrig="279" w14:anchorId="0669FDE5">
          <v:shape id="_x0000_i5231" type="#_x0000_t75" style="width:12pt;height:13.5pt" o:ole="">
            <v:imagedata r:id="rId7866" o:title=""/>
          </v:shape>
          <o:OLEObject Type="Embed" ProgID="Equation.DSMT4" ShapeID="_x0000_i5231" DrawAspect="Content" ObjectID="_1686899431" r:id="rId7867"/>
        </w:object>
      </w:r>
      <w:r w:rsidRPr="00722B9B">
        <w:t xml:space="preserve"> tỉ số </w:t>
      </w:r>
      <w:r w:rsidRPr="00722B9B">
        <w:rPr>
          <w:position w:val="-24"/>
        </w:rPr>
        <w:object w:dxaOrig="600" w:dyaOrig="620" w14:anchorId="2B3DE6B3">
          <v:shape id="_x0000_i5232" type="#_x0000_t75" style="width:30pt;height:32.25pt" o:ole="">
            <v:imagedata r:id="rId7868" o:title=""/>
          </v:shape>
          <o:OLEObject Type="Embed" ProgID="Equation.DSMT4" ShapeID="_x0000_i5232" DrawAspect="Content" ObjectID="_1686899432" r:id="rId7869"/>
        </w:object>
      </w:r>
      <w:r w:rsidRPr="00722B9B">
        <w:t xml:space="preserve"> và phép quay tâm </w:t>
      </w:r>
      <w:r w:rsidRPr="00722B9B">
        <w:rPr>
          <w:position w:val="-6"/>
        </w:rPr>
        <w:object w:dxaOrig="240" w:dyaOrig="279" w14:anchorId="00C836D3">
          <v:shape id="_x0000_i5233" type="#_x0000_t75" style="width:12pt;height:13.5pt" o:ole="">
            <v:imagedata r:id="rId7870" o:title=""/>
          </v:shape>
          <o:OLEObject Type="Embed" ProgID="Equation.DSMT4" ShapeID="_x0000_i5233" DrawAspect="Content" ObjectID="_1686899433" r:id="rId7871"/>
        </w:object>
      </w:r>
      <w:r w:rsidRPr="00722B9B">
        <w:t xml:space="preserve"> góc </w:t>
      </w:r>
      <w:r w:rsidRPr="00722B9B">
        <w:rPr>
          <w:position w:val="-6"/>
        </w:rPr>
        <w:object w:dxaOrig="440" w:dyaOrig="320" w14:anchorId="1BEBEF4E">
          <v:shape id="_x0000_i5234" type="#_x0000_t75" style="width:22.5pt;height:17.25pt" o:ole="">
            <v:imagedata r:id="rId7872" o:title=""/>
          </v:shape>
          <o:OLEObject Type="Embed" ProgID="Equation.DSMT4" ShapeID="_x0000_i5234" DrawAspect="Content" ObjectID="_1686899434" r:id="rId7873"/>
        </w:object>
      </w:r>
    </w:p>
    <w:p w14:paraId="523566F2" w14:textId="77777777" w:rsidR="00522C6A" w:rsidRPr="00722B9B" w:rsidRDefault="00522C6A" w:rsidP="00522C6A">
      <w:pPr>
        <w:spacing w:line="240" w:lineRule="auto"/>
        <w:ind w:left="284"/>
        <w:jc w:val="center"/>
        <w:rPr>
          <w:b/>
          <w:color w:val="0000CC"/>
        </w:rPr>
      </w:pPr>
      <w:r w:rsidRPr="00722B9B">
        <w:rPr>
          <w:b/>
          <w:color w:val="0000CC"/>
        </w:rPr>
        <w:t>Lời giải</w:t>
      </w:r>
    </w:p>
    <w:p w14:paraId="65BB2994" w14:textId="77777777" w:rsidR="00522C6A" w:rsidRPr="00722B9B" w:rsidRDefault="00522C6A" w:rsidP="00522C6A">
      <w:pPr>
        <w:spacing w:line="240" w:lineRule="auto"/>
        <w:ind w:left="284" w:firstLine="720"/>
      </w:pPr>
      <w:r w:rsidRPr="00722B9B">
        <w:t xml:space="preserve">Gọi </w:t>
      </w:r>
      <w:r w:rsidRPr="00722B9B">
        <w:rPr>
          <w:position w:val="-12"/>
        </w:rPr>
        <w:object w:dxaOrig="260" w:dyaOrig="360" w14:anchorId="45485515">
          <v:shape id="_x0000_i5235" type="#_x0000_t75" style="width:13.5pt;height:18pt" o:ole="">
            <v:imagedata r:id="rId7874" o:title=""/>
          </v:shape>
          <o:OLEObject Type="Embed" ProgID="Equation.DSMT4" ShapeID="_x0000_i5235" DrawAspect="Content" ObjectID="_1686899435" r:id="rId7875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02F4F27E">
          <v:shape id="_x0000_i5236" type="#_x0000_t75" style="width:10.5pt;height:13.5pt" o:ole="">
            <v:imagedata r:id="rId7876" o:title=""/>
          </v:shape>
          <o:OLEObject Type="Embed" ProgID="Equation.DSMT4" ShapeID="_x0000_i5236" DrawAspect="Content" ObjectID="_1686899436" r:id="rId7877"/>
        </w:object>
      </w:r>
      <w:r w:rsidRPr="00722B9B">
        <w:t xml:space="preserve"> qua phép vị tử tâm </w:t>
      </w:r>
      <w:r w:rsidRPr="00722B9B">
        <w:rPr>
          <w:position w:val="-6"/>
        </w:rPr>
        <w:object w:dxaOrig="240" w:dyaOrig="279" w14:anchorId="0A077E21">
          <v:shape id="_x0000_i5237" type="#_x0000_t75" style="width:12pt;height:13.5pt" o:ole="">
            <v:imagedata r:id="rId7878" o:title=""/>
          </v:shape>
          <o:OLEObject Type="Embed" ProgID="Equation.DSMT4" ShapeID="_x0000_i5237" DrawAspect="Content" ObjectID="_1686899437" r:id="rId7879"/>
        </w:object>
      </w:r>
      <w:r w:rsidRPr="00722B9B">
        <w:t xml:space="preserve"> , tỉ số </w:t>
      </w:r>
      <w:r w:rsidRPr="00722B9B">
        <w:rPr>
          <w:position w:val="-24"/>
        </w:rPr>
        <w:object w:dxaOrig="600" w:dyaOrig="620" w14:anchorId="5C7E6DDD">
          <v:shape id="_x0000_i5238" type="#_x0000_t75" style="width:30pt;height:32.25pt" o:ole="">
            <v:imagedata r:id="rId7880" o:title=""/>
          </v:shape>
          <o:OLEObject Type="Embed" ProgID="Equation.DSMT4" ShapeID="_x0000_i5238" DrawAspect="Content" ObjectID="_1686899438" r:id="rId7881"/>
        </w:object>
      </w:r>
      <w:r w:rsidRPr="00722B9B">
        <w:t xml:space="preserve"> . Vì </w:t>
      </w:r>
      <w:r w:rsidRPr="00722B9B">
        <w:rPr>
          <w:position w:val="-12"/>
        </w:rPr>
        <w:object w:dxaOrig="260" w:dyaOrig="360" w14:anchorId="794998C1">
          <v:shape id="_x0000_i5239" type="#_x0000_t75" style="width:13.5pt;height:18pt" o:ole="">
            <v:imagedata r:id="rId7882" o:title=""/>
          </v:shape>
          <o:OLEObject Type="Embed" ProgID="Equation.DSMT4" ShapeID="_x0000_i5239" DrawAspect="Content" ObjectID="_1686899439" r:id="rId7883"/>
        </w:object>
      </w:r>
      <w:r w:rsidRPr="00722B9B">
        <w:t xml:space="preserve"> song song hoặc trùng với </w:t>
      </w:r>
      <w:r w:rsidRPr="00722B9B">
        <w:rPr>
          <w:position w:val="-6"/>
        </w:rPr>
        <w:object w:dxaOrig="220" w:dyaOrig="279" w14:anchorId="17762119">
          <v:shape id="_x0000_i5240" type="#_x0000_t75" style="width:10.5pt;height:13.5pt" o:ole="">
            <v:imagedata r:id="rId7884" o:title=""/>
          </v:shape>
          <o:OLEObject Type="Embed" ProgID="Equation.DSMT4" ShapeID="_x0000_i5240" DrawAspect="Content" ObjectID="_1686899440" r:id="rId7885"/>
        </w:object>
      </w:r>
      <w:r w:rsidRPr="00722B9B">
        <w:t xml:space="preserve"> nên phương trình của </w:t>
      </w:r>
      <w:r w:rsidRPr="00722B9B">
        <w:rPr>
          <w:position w:val="-12"/>
        </w:rPr>
        <w:object w:dxaOrig="260" w:dyaOrig="360" w14:anchorId="29E06EA9">
          <v:shape id="_x0000_i5241" type="#_x0000_t75" style="width:13.5pt;height:18pt" o:ole="">
            <v:imagedata r:id="rId7886" o:title=""/>
          </v:shape>
          <o:OLEObject Type="Embed" ProgID="Equation.DSMT4" ShapeID="_x0000_i5241" DrawAspect="Content" ObjectID="_1686899441" r:id="rId7887"/>
        </w:object>
      </w:r>
      <w:r w:rsidRPr="00722B9B">
        <w:t xml:space="preserve"> có dạng: </w:t>
      </w:r>
      <w:r w:rsidRPr="00722B9B">
        <w:rPr>
          <w:position w:val="-6"/>
        </w:rPr>
        <w:object w:dxaOrig="999" w:dyaOrig="279" w14:anchorId="2202142D">
          <v:shape id="_x0000_i5242" type="#_x0000_t75" style="width:49.5pt;height:13.5pt" o:ole="">
            <v:imagedata r:id="rId7888" o:title=""/>
          </v:shape>
          <o:OLEObject Type="Embed" ProgID="Equation.DSMT4" ShapeID="_x0000_i5242" DrawAspect="Content" ObjectID="_1686899442" r:id="rId7889"/>
        </w:object>
      </w:r>
      <w:r w:rsidRPr="00722B9B">
        <w:t xml:space="preserve"> </w:t>
      </w:r>
    </w:p>
    <w:p w14:paraId="58370089" w14:textId="77777777" w:rsidR="00522C6A" w:rsidRPr="00722B9B" w:rsidRDefault="00522C6A" w:rsidP="00522C6A">
      <w:pPr>
        <w:spacing w:line="240" w:lineRule="auto"/>
        <w:ind w:left="284" w:firstLine="720"/>
      </w:pPr>
      <w:r w:rsidRPr="00722B9B">
        <w:t xml:space="preserve">Lấy </w:t>
      </w:r>
      <w:r w:rsidRPr="00722B9B">
        <w:rPr>
          <w:position w:val="-18"/>
        </w:rPr>
        <w:object w:dxaOrig="1160" w:dyaOrig="480" w14:anchorId="44CCC077">
          <v:shape id="_x0000_i5243" type="#_x0000_t75" style="width:58.5pt;height:24.75pt" o:ole="">
            <v:imagedata r:id="rId7890" o:title=""/>
          </v:shape>
          <o:OLEObject Type="Embed" ProgID="Equation.DSMT4" ShapeID="_x0000_i5243" DrawAspect="Content" ObjectID="_1686899443" r:id="rId7891"/>
        </w:object>
      </w:r>
      <w:r w:rsidRPr="00722B9B">
        <w:t xml:space="preserve"> thuộc </w:t>
      </w:r>
      <w:r w:rsidRPr="00722B9B">
        <w:rPr>
          <w:position w:val="-10"/>
        </w:rPr>
        <w:object w:dxaOrig="279" w:dyaOrig="320" w14:anchorId="7E005EF5">
          <v:shape id="_x0000_i5244" type="#_x0000_t75" style="width:13.5pt;height:17.25pt" o:ole="">
            <v:imagedata r:id="rId7892" o:title=""/>
          </v:shape>
          <o:OLEObject Type="Embed" ProgID="Equation.DSMT4" ShapeID="_x0000_i5244" DrawAspect="Content" ObjectID="_1686899444" r:id="rId7893"/>
        </w:object>
      </w:r>
      <w:r w:rsidRPr="00722B9B">
        <w:t xml:space="preserve"> thì ảnh của nó qua phép vị tự nói trên là </w:t>
      </w:r>
      <w:r w:rsidRPr="00722B9B">
        <w:rPr>
          <w:position w:val="-18"/>
        </w:rPr>
        <w:object w:dxaOrig="999" w:dyaOrig="480" w14:anchorId="6F47D303">
          <v:shape id="_x0000_i5245" type="#_x0000_t75" style="width:49.5pt;height:24.75pt" o:ole="">
            <v:imagedata r:id="rId7894" o:title=""/>
          </v:shape>
          <o:OLEObject Type="Embed" ProgID="Equation.DSMT4" ShapeID="_x0000_i5245" DrawAspect="Content" ObjectID="_1686899445" r:id="rId7895"/>
        </w:object>
      </w:r>
      <w:r w:rsidRPr="00722B9B">
        <w:t xml:space="preserve"> thuộc </w:t>
      </w:r>
      <w:r w:rsidRPr="00722B9B">
        <w:rPr>
          <w:position w:val="-12"/>
        </w:rPr>
        <w:object w:dxaOrig="340" w:dyaOrig="360" w14:anchorId="31771D97">
          <v:shape id="_x0000_i5246" type="#_x0000_t75" style="width:17.25pt;height:18pt" o:ole="">
            <v:imagedata r:id="rId7896" o:title=""/>
          </v:shape>
          <o:OLEObject Type="Embed" ProgID="Equation.DSMT4" ShapeID="_x0000_i5246" DrawAspect="Content" ObjectID="_1686899446" r:id="rId7897"/>
        </w:object>
      </w:r>
      <w:r w:rsidRPr="00722B9B">
        <w:t xml:space="preserve"> </w:t>
      </w:r>
    </w:p>
    <w:p w14:paraId="511C6594" w14:textId="77777777" w:rsidR="00522C6A" w:rsidRPr="00722B9B" w:rsidRDefault="00522C6A" w:rsidP="00522C6A">
      <w:pPr>
        <w:spacing w:line="240" w:lineRule="auto"/>
        <w:ind w:left="284"/>
      </w:pPr>
      <w:r w:rsidRPr="00722B9B">
        <w:t xml:space="preserve">Vậy phương trình của </w:t>
      </w:r>
      <w:r w:rsidRPr="00722B9B">
        <w:rPr>
          <w:position w:val="-12"/>
        </w:rPr>
        <w:object w:dxaOrig="1420" w:dyaOrig="400" w14:anchorId="41B6FB4E">
          <v:shape id="_x0000_i5247" type="#_x0000_t75" style="width:69.75pt;height:19.5pt" o:ole="">
            <v:imagedata r:id="rId7898" o:title=""/>
          </v:shape>
          <o:OLEObject Type="Embed" ProgID="Equation.DSMT4" ShapeID="_x0000_i5247" DrawAspect="Content" ObjectID="_1686899447" r:id="rId7899"/>
        </w:object>
      </w:r>
      <w:r w:rsidRPr="00722B9B">
        <w:t xml:space="preserve"> .</w:t>
      </w:r>
    </w:p>
    <w:p w14:paraId="4971C87D" w14:textId="77777777" w:rsidR="00522C6A" w:rsidRPr="00722B9B" w:rsidRDefault="00522C6A" w:rsidP="00522C6A">
      <w:pPr>
        <w:spacing w:line="240" w:lineRule="auto"/>
        <w:ind w:left="284" w:firstLine="720"/>
      </w:pPr>
      <w:r w:rsidRPr="00722B9B">
        <w:t xml:space="preserve">Xét hai điểm </w:t>
      </w:r>
      <w:r w:rsidRPr="00722B9B">
        <w:rPr>
          <w:position w:val="-18"/>
        </w:rPr>
        <w:object w:dxaOrig="960" w:dyaOrig="480" w14:anchorId="23D3A3D3">
          <v:shape id="_x0000_i5248" type="#_x0000_t75" style="width:47.25pt;height:24.75pt" o:ole="">
            <v:imagedata r:id="rId7900" o:title=""/>
          </v:shape>
          <o:OLEObject Type="Embed" ProgID="Equation.DSMT4" ShapeID="_x0000_i5248" DrawAspect="Content" ObjectID="_1686899448" r:id="rId7901"/>
        </w:object>
      </w:r>
      <w:r w:rsidRPr="00722B9B">
        <w:t xml:space="preserve"> và </w:t>
      </w:r>
      <w:r w:rsidRPr="00722B9B">
        <w:rPr>
          <w:position w:val="-18"/>
        </w:rPr>
        <w:object w:dxaOrig="1280" w:dyaOrig="480" w14:anchorId="094089E2">
          <v:shape id="_x0000_i5249" type="#_x0000_t75" style="width:64.5pt;height:24.75pt" o:ole="">
            <v:imagedata r:id="rId7902" o:title=""/>
          </v:shape>
          <o:OLEObject Type="Embed" ProgID="Equation.DSMT4" ShapeID="_x0000_i5249" DrawAspect="Content" ObjectID="_1686899449" r:id="rId7903"/>
        </w:object>
      </w:r>
      <w:r w:rsidRPr="00722B9B">
        <w:t xml:space="preserve"> thuộc </w:t>
      </w:r>
      <w:r w:rsidRPr="00722B9B">
        <w:rPr>
          <w:position w:val="-12"/>
        </w:rPr>
        <w:object w:dxaOrig="260" w:dyaOrig="360" w14:anchorId="0BF6475F">
          <v:shape id="_x0000_i5250" type="#_x0000_t75" style="width:13.5pt;height:18pt" o:ole="">
            <v:imagedata r:id="rId7904" o:title=""/>
          </v:shape>
          <o:OLEObject Type="Embed" ProgID="Equation.DSMT4" ShapeID="_x0000_i5250" DrawAspect="Content" ObjectID="_1686899450" r:id="rId7905"/>
        </w:object>
      </w:r>
      <w:r w:rsidRPr="00722B9B">
        <w:t xml:space="preserve"> thì ảnh của nó qua phép quay nói trên là </w:t>
      </w:r>
      <w:r w:rsidRPr="00722B9B">
        <w:rPr>
          <w:position w:val="-14"/>
        </w:rPr>
        <w:object w:dxaOrig="760" w:dyaOrig="400" w14:anchorId="021CB7B2">
          <v:shape id="_x0000_i5251" type="#_x0000_t75" style="width:37.5pt;height:19.5pt" o:ole="">
            <v:imagedata r:id="rId7906" o:title=""/>
          </v:shape>
          <o:OLEObject Type="Embed" ProgID="Equation.DSMT4" ShapeID="_x0000_i5251" DrawAspect="Content" ObjectID="_1686899451" r:id="rId7907"/>
        </w:object>
      </w:r>
      <w:r w:rsidRPr="00722B9B">
        <w:t xml:space="preserve"> và </w:t>
      </w:r>
      <w:r w:rsidRPr="00722B9B">
        <w:rPr>
          <w:position w:val="-14"/>
        </w:rPr>
        <w:object w:dxaOrig="859" w:dyaOrig="400" w14:anchorId="22BFD346">
          <v:shape id="_x0000_i5252" type="#_x0000_t75" style="width:43.5pt;height:19.5pt" o:ole="">
            <v:imagedata r:id="rId7908" o:title=""/>
          </v:shape>
          <o:OLEObject Type="Embed" ProgID="Equation.DSMT4" ShapeID="_x0000_i5252" DrawAspect="Content" ObjectID="_1686899452" r:id="rId7909"/>
        </w:object>
      </w:r>
      <w:r w:rsidRPr="00722B9B">
        <w:t xml:space="preserve"> thuộc </w:t>
      </w:r>
      <w:r w:rsidRPr="00722B9B">
        <w:rPr>
          <w:position w:val="-6"/>
        </w:rPr>
        <w:object w:dxaOrig="300" w:dyaOrig="279" w14:anchorId="3418F355">
          <v:shape id="_x0000_i5253" type="#_x0000_t75" style="width:15pt;height:13.5pt" o:ole="">
            <v:imagedata r:id="rId7910" o:title=""/>
          </v:shape>
          <o:OLEObject Type="Embed" ProgID="Equation.DSMT4" ShapeID="_x0000_i5253" DrawAspect="Content" ObjectID="_1686899453" r:id="rId7911"/>
        </w:object>
      </w:r>
      <w:r w:rsidRPr="00722B9B">
        <w:t xml:space="preserve"> . Vậy phương trình </w:t>
      </w:r>
      <w:r w:rsidRPr="00722B9B">
        <w:rPr>
          <w:position w:val="-10"/>
        </w:rPr>
        <w:object w:dxaOrig="1680" w:dyaOrig="320" w14:anchorId="3C3BD8A0">
          <v:shape id="_x0000_i5254" type="#_x0000_t75" style="width:84pt;height:17.25pt" o:ole="">
            <v:imagedata r:id="rId7912" o:title=""/>
          </v:shape>
          <o:OLEObject Type="Embed" ProgID="Equation.DSMT4" ShapeID="_x0000_i5254" DrawAspect="Content" ObjectID="_1686899454" r:id="rId7913"/>
        </w:object>
      </w:r>
      <w:r w:rsidRPr="00722B9B">
        <w:t xml:space="preserve"> </w:t>
      </w:r>
    </w:p>
    <w:p w14:paraId="2D254891" w14:textId="77777777" w:rsidR="00522C6A" w:rsidRPr="00722B9B" w:rsidRDefault="00522C6A" w:rsidP="00522C6A">
      <w:pPr>
        <w:pStyle w:val="ListParagraph"/>
        <w:tabs>
          <w:tab w:val="left" w:pos="1134"/>
        </w:tabs>
        <w:spacing w:after="0" w:line="240" w:lineRule="auto"/>
        <w:ind w:left="284"/>
        <w:jc w:val="both"/>
      </w:pPr>
      <w:r w:rsidRPr="00722B9B">
        <w:rPr>
          <w:b/>
          <w:bCs/>
          <w:color w:val="0000CC"/>
        </w:rPr>
        <w:t>Câu 2:</w:t>
      </w:r>
      <w:r w:rsidRPr="00722B9B">
        <w:rPr>
          <w:color w:val="0000CC"/>
        </w:rPr>
        <w:t xml:space="preserve"> </w:t>
      </w:r>
      <w:r w:rsidRPr="00722B9B">
        <w:t xml:space="preserve">Trong mặt phẳng </w:t>
      </w:r>
      <w:r w:rsidRPr="00722B9B">
        <w:rPr>
          <w:position w:val="-10"/>
        </w:rPr>
        <w:object w:dxaOrig="460" w:dyaOrig="320" w14:anchorId="5EF2364F">
          <v:shape id="_x0000_i5255" type="#_x0000_t75" style="width:22.5pt;height:17.25pt" o:ole="">
            <v:imagedata r:id="rId7914" o:title=""/>
          </v:shape>
          <o:OLEObject Type="Embed" ProgID="Equation.DSMT4" ShapeID="_x0000_i5255" DrawAspect="Content" ObjectID="_1686899455" r:id="rId7915"/>
        </w:object>
      </w:r>
      <w:r w:rsidRPr="00722B9B">
        <w:t xml:space="preserve"> cho đường thẳng </w:t>
      </w:r>
      <w:r w:rsidRPr="00722B9B">
        <w:rPr>
          <w:position w:val="-6"/>
        </w:rPr>
        <w:object w:dxaOrig="220" w:dyaOrig="279" w14:anchorId="0D1A59C8">
          <v:shape id="_x0000_i5256" type="#_x0000_t75" style="width:10.5pt;height:13.5pt" o:ole="">
            <v:imagedata r:id="rId7916" o:title=""/>
          </v:shape>
          <o:OLEObject Type="Embed" ProgID="Equation.DSMT4" ShapeID="_x0000_i5256" DrawAspect="Content" ObjectID="_1686899456" r:id="rId7917"/>
        </w:object>
      </w:r>
      <w:r w:rsidRPr="00722B9B">
        <w:t xml:space="preserve"> có phương trình </w:t>
      </w:r>
      <w:r w:rsidRPr="00722B9B">
        <w:rPr>
          <w:position w:val="-10"/>
        </w:rPr>
        <w:object w:dxaOrig="1240" w:dyaOrig="320" w14:anchorId="46F30268">
          <v:shape id="_x0000_i5257" type="#_x0000_t75" style="width:61.5pt;height:17.25pt" o:ole="">
            <v:imagedata r:id="rId7918" o:title=""/>
          </v:shape>
          <o:OLEObject Type="Embed" ProgID="Equation.DSMT4" ShapeID="_x0000_i5257" DrawAspect="Content" ObjectID="_1686899457" r:id="rId7919"/>
        </w:object>
      </w:r>
      <w:r w:rsidRPr="00722B9B">
        <w:t xml:space="preserve">. Viết phương trình đường thẳng </w:t>
      </w:r>
      <w:r w:rsidRPr="00722B9B">
        <w:rPr>
          <w:position w:val="-6"/>
        </w:rPr>
        <w:object w:dxaOrig="300" w:dyaOrig="279" w14:anchorId="73B024D2">
          <v:shape id="_x0000_i5258" type="#_x0000_t75" style="width:15pt;height:13.5pt" o:ole="">
            <v:imagedata r:id="rId7862" o:title=""/>
          </v:shape>
          <o:OLEObject Type="Embed" ProgID="Equation.DSMT4" ShapeID="_x0000_i5258" DrawAspect="Content" ObjectID="_1686899458" r:id="rId7920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478192B6">
          <v:shape id="_x0000_i5259" type="#_x0000_t75" style="width:10.5pt;height:13.5pt" o:ole="">
            <v:imagedata r:id="rId7864" o:title=""/>
          </v:shape>
          <o:OLEObject Type="Embed" ProgID="Equation.DSMT4" ShapeID="_x0000_i5259" DrawAspect="Content" ObjectID="_1686899459" r:id="rId7921"/>
        </w:object>
      </w:r>
      <w:r w:rsidRPr="00722B9B">
        <w:t xml:space="preserve"> qua phép đồng dạng có được bằng cách thực hiện liên tiếp phép vị tự tâm </w:t>
      </w:r>
      <w:r w:rsidRPr="00722B9B">
        <w:rPr>
          <w:position w:val="-14"/>
        </w:rPr>
        <w:object w:dxaOrig="960" w:dyaOrig="400" w14:anchorId="50E624DC">
          <v:shape id="_x0000_i5260" type="#_x0000_t75" style="width:47.25pt;height:19.5pt" o:ole="">
            <v:imagedata r:id="rId7922" o:title=""/>
          </v:shape>
          <o:OLEObject Type="Embed" ProgID="Equation.DSMT4" ShapeID="_x0000_i5260" DrawAspect="Content" ObjectID="_1686899460" r:id="rId7923"/>
        </w:object>
      </w:r>
      <w:r w:rsidRPr="00722B9B">
        <w:t xml:space="preserve"> , tỉ số </w:t>
      </w:r>
      <w:r w:rsidRPr="00722B9B">
        <w:rPr>
          <w:position w:val="-24"/>
        </w:rPr>
        <w:object w:dxaOrig="600" w:dyaOrig="620" w14:anchorId="2820F679">
          <v:shape id="_x0000_i5261" type="#_x0000_t75" style="width:30pt;height:32.25pt" o:ole="">
            <v:imagedata r:id="rId7924" o:title=""/>
          </v:shape>
          <o:OLEObject Type="Embed" ProgID="Equation.DSMT4" ShapeID="_x0000_i5261" DrawAspect="Content" ObjectID="_1686899461" r:id="rId7925"/>
        </w:object>
      </w:r>
      <w:r w:rsidRPr="00722B9B">
        <w:t xml:space="preserve"> và phép quay tâm </w:t>
      </w:r>
      <w:r w:rsidRPr="00722B9B">
        <w:rPr>
          <w:position w:val="-6"/>
        </w:rPr>
        <w:object w:dxaOrig="240" w:dyaOrig="279" w14:anchorId="139C3EAD">
          <v:shape id="_x0000_i5262" type="#_x0000_t75" style="width:12pt;height:13.5pt" o:ole="">
            <v:imagedata r:id="rId7926" o:title=""/>
          </v:shape>
          <o:OLEObject Type="Embed" ProgID="Equation.DSMT4" ShapeID="_x0000_i5262" DrawAspect="Content" ObjectID="_1686899462" r:id="rId7927"/>
        </w:object>
      </w:r>
      <w:r w:rsidRPr="00722B9B">
        <w:t xml:space="preserve"> góc </w:t>
      </w:r>
      <w:r w:rsidRPr="00722B9B">
        <w:rPr>
          <w:position w:val="-6"/>
        </w:rPr>
        <w:object w:dxaOrig="580" w:dyaOrig="320" w14:anchorId="6C1D2798">
          <v:shape id="_x0000_i5263" type="#_x0000_t75" style="width:28.5pt;height:17.25pt" o:ole="">
            <v:imagedata r:id="rId7928" o:title=""/>
          </v:shape>
          <o:OLEObject Type="Embed" ProgID="Equation.DSMT4" ShapeID="_x0000_i5263" DrawAspect="Content" ObjectID="_1686899463" r:id="rId7929"/>
        </w:object>
      </w:r>
    </w:p>
    <w:p w14:paraId="0A5D9E66" w14:textId="77777777" w:rsidR="00522C6A" w:rsidRPr="00722B9B" w:rsidRDefault="00522C6A" w:rsidP="00522C6A">
      <w:pPr>
        <w:spacing w:line="240" w:lineRule="auto"/>
        <w:ind w:left="284"/>
        <w:jc w:val="center"/>
        <w:rPr>
          <w:b/>
          <w:color w:val="0000CC"/>
        </w:rPr>
      </w:pPr>
      <w:r w:rsidRPr="00722B9B">
        <w:rPr>
          <w:b/>
          <w:color w:val="0000CC"/>
        </w:rPr>
        <w:t>Lời giải</w:t>
      </w:r>
    </w:p>
    <w:p w14:paraId="4492599D" w14:textId="77777777" w:rsidR="00522C6A" w:rsidRPr="00722B9B" w:rsidRDefault="00522C6A" w:rsidP="00522C6A">
      <w:pPr>
        <w:pStyle w:val="ListParagraph"/>
        <w:tabs>
          <w:tab w:val="left" w:pos="1134"/>
        </w:tabs>
        <w:spacing w:line="240" w:lineRule="auto"/>
        <w:ind w:left="284"/>
        <w:jc w:val="center"/>
      </w:pPr>
      <w:r w:rsidRPr="00722B9B">
        <w:rPr>
          <w:b/>
          <w:noProof/>
        </w:rPr>
        <w:drawing>
          <wp:inline distT="0" distB="0" distL="0" distR="0" wp14:anchorId="4A295B69" wp14:editId="2FA4A715">
            <wp:extent cx="2080260" cy="1264920"/>
            <wp:effectExtent l="0" t="0" r="0" b="0"/>
            <wp:docPr id="2124573140" name="Picture 2124573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/>
                    <pic:cNvPicPr>
                      <a:picLocks noChangeAspect="1" noChangeArrowheads="1"/>
                    </pic:cNvPicPr>
                  </pic:nvPicPr>
                  <pic:blipFill rotWithShape="1">
                    <a:blip r:embed="rId79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549"/>
                    <a:stretch/>
                  </pic:blipFill>
                  <pic:spPr bwMode="auto">
                    <a:xfrm>
                      <a:off x="0" y="0"/>
                      <a:ext cx="208026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84BC78" w14:textId="77777777" w:rsidR="00522C6A" w:rsidRPr="00722B9B" w:rsidRDefault="00522C6A" w:rsidP="00522C6A">
      <w:pPr>
        <w:spacing w:line="240" w:lineRule="auto"/>
        <w:ind w:left="284" w:firstLine="272"/>
      </w:pPr>
      <w:r w:rsidRPr="00722B9B">
        <w:t xml:space="preserve">Gọi </w:t>
      </w:r>
      <w:r w:rsidRPr="00722B9B">
        <w:rPr>
          <w:position w:val="-12"/>
        </w:rPr>
        <w:object w:dxaOrig="260" w:dyaOrig="360" w14:anchorId="3584EDA0">
          <v:shape id="_x0000_i5264" type="#_x0000_t75" style="width:13.5pt;height:18pt" o:ole="">
            <v:imagedata r:id="rId7874" o:title=""/>
          </v:shape>
          <o:OLEObject Type="Embed" ProgID="Equation.DSMT4" ShapeID="_x0000_i5264" DrawAspect="Content" ObjectID="_1686899464" r:id="rId7931"/>
        </w:object>
      </w:r>
      <w:r w:rsidRPr="00722B9B">
        <w:t xml:space="preserve"> là ảnh của </w:t>
      </w:r>
      <w:r w:rsidRPr="00722B9B">
        <w:rPr>
          <w:position w:val="-6"/>
        </w:rPr>
        <w:object w:dxaOrig="220" w:dyaOrig="279" w14:anchorId="479CF342">
          <v:shape id="_x0000_i5265" type="#_x0000_t75" style="width:10.5pt;height:13.5pt" o:ole="">
            <v:imagedata r:id="rId7876" o:title=""/>
          </v:shape>
          <o:OLEObject Type="Embed" ProgID="Equation.DSMT4" ShapeID="_x0000_i5265" DrawAspect="Content" ObjectID="_1686899465" r:id="rId7932"/>
        </w:object>
      </w:r>
      <w:r w:rsidRPr="00722B9B">
        <w:t xml:space="preserve"> qua phép vị tử tâm </w:t>
      </w:r>
      <w:r w:rsidRPr="00722B9B">
        <w:rPr>
          <w:position w:val="-14"/>
        </w:rPr>
        <w:object w:dxaOrig="960" w:dyaOrig="400" w14:anchorId="6B2D0689">
          <v:shape id="_x0000_i5266" type="#_x0000_t75" style="width:47.25pt;height:19.5pt" o:ole="">
            <v:imagedata r:id="rId7933" o:title=""/>
          </v:shape>
          <o:OLEObject Type="Embed" ProgID="Equation.DSMT4" ShapeID="_x0000_i5266" DrawAspect="Content" ObjectID="_1686899466" r:id="rId7934"/>
        </w:object>
      </w:r>
      <w:r w:rsidRPr="00722B9B">
        <w:t xml:space="preserve"> , tỉ số </w:t>
      </w:r>
      <w:r w:rsidRPr="00722B9B">
        <w:rPr>
          <w:position w:val="-24"/>
        </w:rPr>
        <w:object w:dxaOrig="600" w:dyaOrig="620" w14:anchorId="3960B4A0">
          <v:shape id="_x0000_i5267" type="#_x0000_t75" style="width:30pt;height:32.25pt" o:ole="">
            <v:imagedata r:id="rId7880" o:title=""/>
          </v:shape>
          <o:OLEObject Type="Embed" ProgID="Equation.DSMT4" ShapeID="_x0000_i5267" DrawAspect="Content" ObjectID="_1686899467" r:id="rId7935"/>
        </w:object>
      </w:r>
      <w:r w:rsidRPr="00722B9B">
        <w:t xml:space="preserve"> . Vì </w:t>
      </w:r>
      <w:r w:rsidRPr="00722B9B">
        <w:rPr>
          <w:position w:val="-12"/>
        </w:rPr>
        <w:object w:dxaOrig="260" w:dyaOrig="360" w14:anchorId="4DFE2588">
          <v:shape id="_x0000_i5268" type="#_x0000_t75" style="width:13.5pt;height:18pt" o:ole="">
            <v:imagedata r:id="rId7882" o:title=""/>
          </v:shape>
          <o:OLEObject Type="Embed" ProgID="Equation.DSMT4" ShapeID="_x0000_i5268" DrawAspect="Content" ObjectID="_1686899468" r:id="rId7936"/>
        </w:object>
      </w:r>
      <w:r w:rsidRPr="00722B9B">
        <w:t xml:space="preserve"> song song hoặc trùng với </w:t>
      </w:r>
      <w:r w:rsidRPr="00722B9B">
        <w:rPr>
          <w:position w:val="-6"/>
        </w:rPr>
        <w:object w:dxaOrig="220" w:dyaOrig="279" w14:anchorId="29F2B038">
          <v:shape id="_x0000_i5269" type="#_x0000_t75" style="width:10.5pt;height:13.5pt" o:ole="">
            <v:imagedata r:id="rId7884" o:title=""/>
          </v:shape>
          <o:OLEObject Type="Embed" ProgID="Equation.DSMT4" ShapeID="_x0000_i5269" DrawAspect="Content" ObjectID="_1686899469" r:id="rId7937"/>
        </w:object>
      </w:r>
      <w:r w:rsidRPr="00722B9B">
        <w:t xml:space="preserve"> nên phương trình của </w:t>
      </w:r>
      <w:r w:rsidRPr="00722B9B">
        <w:rPr>
          <w:position w:val="-12"/>
        </w:rPr>
        <w:object w:dxaOrig="260" w:dyaOrig="360" w14:anchorId="5E5F17B4">
          <v:shape id="_x0000_i5270" type="#_x0000_t75" style="width:13.5pt;height:18pt" o:ole="">
            <v:imagedata r:id="rId7886" o:title=""/>
          </v:shape>
          <o:OLEObject Type="Embed" ProgID="Equation.DSMT4" ShapeID="_x0000_i5270" DrawAspect="Content" ObjectID="_1686899470" r:id="rId7938"/>
        </w:object>
      </w:r>
      <w:r w:rsidRPr="00722B9B">
        <w:t xml:space="preserve"> có dạng: </w:t>
      </w:r>
      <w:r w:rsidRPr="00722B9B">
        <w:rPr>
          <w:position w:val="-10"/>
        </w:rPr>
        <w:object w:dxaOrig="1340" w:dyaOrig="320" w14:anchorId="011D398C">
          <v:shape id="_x0000_i5271" type="#_x0000_t75" style="width:67.5pt;height:17.25pt" o:ole="">
            <v:imagedata r:id="rId7939" o:title=""/>
          </v:shape>
          <o:OLEObject Type="Embed" ProgID="Equation.DSMT4" ShapeID="_x0000_i5271" DrawAspect="Content" ObjectID="_1686899471" r:id="rId7940"/>
        </w:object>
      </w:r>
      <w:r w:rsidRPr="00722B9B">
        <w:t xml:space="preserve"> </w:t>
      </w:r>
    </w:p>
    <w:p w14:paraId="283F18AB" w14:textId="77777777" w:rsidR="00522C6A" w:rsidRPr="00722B9B" w:rsidRDefault="00522C6A" w:rsidP="00522C6A">
      <w:pPr>
        <w:spacing w:line="240" w:lineRule="auto"/>
        <w:ind w:left="284"/>
      </w:pPr>
      <w:r w:rsidRPr="00722B9B">
        <w:t xml:space="preserve">Lấy </w:t>
      </w:r>
      <w:r w:rsidRPr="00722B9B">
        <w:rPr>
          <w:position w:val="-14"/>
        </w:rPr>
        <w:object w:dxaOrig="780" w:dyaOrig="400" w14:anchorId="59356B93">
          <v:shape id="_x0000_i5272" type="#_x0000_t75" style="width:39.75pt;height:19.5pt" o:ole="">
            <v:imagedata r:id="rId7941" o:title=""/>
          </v:shape>
          <o:OLEObject Type="Embed" ProgID="Equation.DSMT4" ShapeID="_x0000_i5272" DrawAspect="Content" ObjectID="_1686899472" r:id="rId7942"/>
        </w:object>
      </w:r>
      <w:r w:rsidRPr="00722B9B">
        <w:t xml:space="preserve"> thuộc </w:t>
      </w:r>
      <w:r w:rsidRPr="00722B9B">
        <w:rPr>
          <w:position w:val="-10"/>
        </w:rPr>
        <w:object w:dxaOrig="279" w:dyaOrig="320" w14:anchorId="716CDDB0">
          <v:shape id="_x0000_i5273" type="#_x0000_t75" style="width:13.5pt;height:17.25pt" o:ole="">
            <v:imagedata r:id="rId7892" o:title=""/>
          </v:shape>
          <o:OLEObject Type="Embed" ProgID="Equation.DSMT4" ShapeID="_x0000_i5273" DrawAspect="Content" ObjectID="_1686899473" r:id="rId7943"/>
        </w:object>
      </w:r>
      <w:r w:rsidRPr="00722B9B">
        <w:t xml:space="preserve"> thì ảnh của nó qua phép vị tự nói trên là </w:t>
      </w:r>
      <w:r w:rsidRPr="00722B9B">
        <w:rPr>
          <w:position w:val="-6"/>
        </w:rPr>
        <w:object w:dxaOrig="240" w:dyaOrig="279" w14:anchorId="788194D5">
          <v:shape id="_x0000_i5274" type="#_x0000_t75" style="width:12pt;height:13.5pt" o:ole="">
            <v:imagedata r:id="rId7944" o:title=""/>
          </v:shape>
          <o:OLEObject Type="Embed" ProgID="Equation.DSMT4" ShapeID="_x0000_i5274" DrawAspect="Content" ObjectID="_1686899474" r:id="rId7945"/>
        </w:object>
      </w:r>
      <w:r w:rsidRPr="00722B9B">
        <w:t xml:space="preserve"> thuộc </w:t>
      </w:r>
      <w:r w:rsidRPr="00722B9B">
        <w:rPr>
          <w:position w:val="-12"/>
        </w:rPr>
        <w:object w:dxaOrig="340" w:dyaOrig="360" w14:anchorId="1E379ECD">
          <v:shape id="_x0000_i5275" type="#_x0000_t75" style="width:17.25pt;height:18pt" o:ole="">
            <v:imagedata r:id="rId7896" o:title=""/>
          </v:shape>
          <o:OLEObject Type="Embed" ProgID="Equation.DSMT4" ShapeID="_x0000_i5275" DrawAspect="Content" ObjectID="_1686899475" r:id="rId7946"/>
        </w:object>
      </w:r>
      <w:r w:rsidRPr="00722B9B">
        <w:t xml:space="preserve"> </w:t>
      </w:r>
    </w:p>
    <w:p w14:paraId="17A22021" w14:textId="77777777" w:rsidR="00522C6A" w:rsidRPr="00722B9B" w:rsidRDefault="00522C6A" w:rsidP="00522C6A">
      <w:pPr>
        <w:spacing w:line="240" w:lineRule="auto"/>
        <w:ind w:left="284" w:firstLine="272"/>
      </w:pPr>
      <w:r w:rsidRPr="00722B9B">
        <w:lastRenderedPageBreak/>
        <w:t xml:space="preserve">Vậy phương trình của </w:t>
      </w:r>
      <w:r w:rsidRPr="00722B9B">
        <w:rPr>
          <w:position w:val="-12"/>
        </w:rPr>
        <w:object w:dxaOrig="1260" w:dyaOrig="360" w14:anchorId="56D3D5D8">
          <v:shape id="_x0000_i5276" type="#_x0000_t75" style="width:62.25pt;height:18pt" o:ole="">
            <v:imagedata r:id="rId7947" o:title=""/>
          </v:shape>
          <o:OLEObject Type="Embed" ProgID="Equation.DSMT4" ShapeID="_x0000_i5276" DrawAspect="Content" ObjectID="_1686899476" r:id="rId7948"/>
        </w:object>
      </w:r>
      <w:r w:rsidRPr="00722B9B">
        <w:t xml:space="preserve"> . Ảnh của </w:t>
      </w:r>
      <w:r w:rsidRPr="00722B9B">
        <w:rPr>
          <w:position w:val="-12"/>
        </w:rPr>
        <w:object w:dxaOrig="260" w:dyaOrig="360" w14:anchorId="17BFA23A">
          <v:shape id="_x0000_i5277" type="#_x0000_t75" style="width:13.5pt;height:18pt" o:ole="">
            <v:imagedata r:id="rId7949" o:title=""/>
          </v:shape>
          <o:OLEObject Type="Embed" ProgID="Equation.DSMT4" ShapeID="_x0000_i5277" DrawAspect="Content" ObjectID="_1686899477" r:id="rId7950"/>
        </w:object>
      </w:r>
      <w:r w:rsidRPr="00722B9B">
        <w:t xml:space="preserve"> qua phép quay tâm </w:t>
      </w:r>
      <w:r w:rsidRPr="00722B9B">
        <w:rPr>
          <w:position w:val="-6"/>
        </w:rPr>
        <w:object w:dxaOrig="240" w:dyaOrig="279" w14:anchorId="2DBF4DFC">
          <v:shape id="_x0000_i5278" type="#_x0000_t75" style="width:12pt;height:13.5pt" o:ole="">
            <v:imagedata r:id="rId7951" o:title=""/>
          </v:shape>
          <o:OLEObject Type="Embed" ProgID="Equation.DSMT4" ShapeID="_x0000_i5278" DrawAspect="Content" ObjectID="_1686899478" r:id="rId7952"/>
        </w:object>
      </w:r>
      <w:r w:rsidRPr="00722B9B">
        <w:t xml:space="preserve">  góc </w:t>
      </w:r>
      <w:r w:rsidRPr="00722B9B">
        <w:rPr>
          <w:position w:val="-6"/>
        </w:rPr>
        <w:object w:dxaOrig="520" w:dyaOrig="320" w14:anchorId="1F1F77E4">
          <v:shape id="_x0000_i5279" type="#_x0000_t75" style="width:24.75pt;height:17.25pt" o:ole="">
            <v:imagedata r:id="rId7953" o:title=""/>
          </v:shape>
          <o:OLEObject Type="Embed" ProgID="Equation.DSMT4" ShapeID="_x0000_i5279" DrawAspect="Content" ObjectID="_1686899479" r:id="rId7954"/>
        </w:object>
      </w:r>
      <w:r w:rsidRPr="00722B9B">
        <w:t xml:space="preserve"> là đường thẳng </w:t>
      </w:r>
      <w:r w:rsidRPr="00722B9B">
        <w:rPr>
          <w:position w:val="-10"/>
        </w:rPr>
        <w:object w:dxaOrig="420" w:dyaOrig="320" w14:anchorId="15473A46">
          <v:shape id="_x0000_i5280" type="#_x0000_t75" style="width:21pt;height:17.25pt" o:ole="">
            <v:imagedata r:id="rId7955" o:title=""/>
          </v:shape>
          <o:OLEObject Type="Embed" ProgID="Equation.DSMT4" ShapeID="_x0000_i5280" DrawAspect="Content" ObjectID="_1686899480" r:id="rId7956"/>
        </w:object>
      </w:r>
      <w:r w:rsidRPr="00722B9B">
        <w:t xml:space="preserve"> Vậy phương trình của </w:t>
      </w:r>
      <w:r w:rsidRPr="00722B9B">
        <w:rPr>
          <w:position w:val="-6"/>
        </w:rPr>
        <w:object w:dxaOrig="300" w:dyaOrig="279" w14:anchorId="68935E1A">
          <v:shape id="_x0000_i5281" type="#_x0000_t75" style="width:15pt;height:13.5pt" o:ole="">
            <v:imagedata r:id="rId7957" o:title=""/>
          </v:shape>
          <o:OLEObject Type="Embed" ProgID="Equation.DSMT4" ShapeID="_x0000_i5281" DrawAspect="Content" ObjectID="_1686899481" r:id="rId7958"/>
        </w:object>
      </w:r>
      <w:r w:rsidRPr="00722B9B">
        <w:t xml:space="preserve"> là </w:t>
      </w:r>
      <w:r w:rsidRPr="00722B9B">
        <w:rPr>
          <w:position w:val="-6"/>
        </w:rPr>
        <w:object w:dxaOrig="620" w:dyaOrig="279" w14:anchorId="788E0101">
          <v:shape id="_x0000_i5282" type="#_x0000_t75" style="width:32.25pt;height:13.5pt" o:ole="">
            <v:imagedata r:id="rId7959" o:title=""/>
          </v:shape>
          <o:OLEObject Type="Embed" ProgID="Equation.DSMT4" ShapeID="_x0000_i5282" DrawAspect="Content" ObjectID="_1686899482" r:id="rId7960"/>
        </w:object>
      </w:r>
    </w:p>
    <w:p w14:paraId="41B75AD2" w14:textId="77777777" w:rsidR="00522C6A" w:rsidRPr="00722B9B" w:rsidRDefault="00522C6A" w:rsidP="00522C6A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rèn luyện</w:t>
      </w:r>
      <w:r w:rsidRPr="00722B9B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722B9B" w14:paraId="70166CF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23F30C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Câu 1:</w:t>
            </w:r>
            <w:r w:rsidRPr="00722B9B">
              <w:rPr>
                <w:rFonts w:ascii="Chu Van An" w:hAnsi="Chu Van An" w:cs="Chu Van An"/>
                <w:szCs w:val="24"/>
              </w:rPr>
              <w:t xml:space="preserve">Cho hình chữ nhật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7AC98356">
                <v:shape id="_x0000_i5283" type="#_x0000_t75" style="width:36pt;height:13.5pt" o:ole="">
                  <v:imagedata r:id="rId7961" o:title=""/>
                </v:shape>
                <o:OLEObject Type="Embed" ProgID="Equation.DSMT4" ShapeID="_x0000_i5283" DrawAspect="Content" ObjectID="_1686899483" r:id="rId796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1FC083BD">
                <v:shape id="_x0000_i5284" type="#_x0000_t75" style="width:9.75pt;height:12.75pt" o:ole="">
                  <v:imagedata r:id="rId7963" o:title=""/>
                </v:shape>
                <o:OLEObject Type="Embed" ProgID="Equation.DSMT4" ShapeID="_x0000_i5284" DrawAspect="Content" ObjectID="_1686899484" r:id="rId796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50" w:dyaOrig="315" w14:anchorId="378AA920">
                <v:shape id="_x0000_i5285" type="#_x0000_t75" style="width:52.5pt;height:15.75pt" o:ole="">
                  <v:imagedata r:id="rId7965" o:title=""/>
                </v:shape>
                <o:OLEObject Type="Embed" ProgID="Equation.DSMT4" ShapeID="_x0000_i5285" DrawAspect="Content" ObjectID="_1686899485" r:id="rId796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15" w14:anchorId="5D8704B1">
                <v:shape id="_x0000_i5286" type="#_x0000_t75" style="width:78pt;height:15.75pt" o:ole="">
                  <v:imagedata r:id="rId7967" o:title=""/>
                </v:shape>
                <o:OLEObject Type="Embed" ProgID="Equation.DSMT4" ShapeID="_x0000_i5286" DrawAspect="Content" ObjectID="_1686899486" r:id="rId796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Phép đồng dạng hợp thành bởi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FCBF2DD">
                <v:shape id="_x0000_i5287" type="#_x0000_t75" style="width:12pt;height:13.5pt" o:ole="">
                  <v:imagedata r:id="rId7969" o:title=""/>
                </v:shape>
                <o:OLEObject Type="Embed" ProgID="Equation.DSMT4" ShapeID="_x0000_i5287" DrawAspect="Content" ObjectID="_1686899487" r:id="rId797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6E30C5B9">
                <v:shape id="_x0000_i5288" type="#_x0000_t75" style="width:28.5pt;height:13.5pt" o:ole="">
                  <v:imagedata r:id="rId7971" o:title=""/>
                </v:shape>
                <o:OLEObject Type="Embed" ProgID="Equation.DSMT4" ShapeID="_x0000_i5288" DrawAspect="Content" ObjectID="_1686899488" r:id="rId797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đối xứng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601E484F">
                <v:shape id="_x0000_i5289" type="#_x0000_t75" style="width:9.75pt;height:12.75pt" o:ole="">
                  <v:imagedata r:id="rId7973" o:title=""/>
                </v:shape>
                <o:OLEObject Type="Embed" ProgID="Equation.DSMT4" ShapeID="_x0000_i5289" DrawAspect="Content" ObjectID="_1686899489" r:id="rId797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tứ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04C8F384">
                <v:shape id="_x0000_i5290" type="#_x0000_t75" style="width:33.75pt;height:13.5pt" o:ole="">
                  <v:imagedata r:id="rId7975" o:title=""/>
                </v:shape>
                <o:OLEObject Type="Embed" ProgID="Equation.DSMT4" ShapeID="_x0000_i5290" DrawAspect="Content" ObjectID="_1686899490" r:id="rId797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</w:t>
            </w:r>
          </w:p>
          <w:p w14:paraId="282FD526" w14:textId="77777777" w:rsidR="00522C6A" w:rsidRPr="00722B9B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22B9B">
              <w:rPr>
                <w:noProof/>
              </w:rPr>
              <w:drawing>
                <wp:inline distT="0" distB="0" distL="0" distR="0" wp14:anchorId="5AAAA599" wp14:editId="5F9FB7AC">
                  <wp:extent cx="2250812" cy="1333500"/>
                  <wp:effectExtent l="0" t="0" r="0" b="0"/>
                  <wp:docPr id="2124573141" name="Picture 2124573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211" cy="1334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10D8B6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645" w:dyaOrig="255" w14:anchorId="2C32C940">
                <v:shape id="_x0000_i5291" type="#_x0000_t75" style="width:32.25pt;height:12.75pt" o:ole="">
                  <v:imagedata r:id="rId7978" o:title=""/>
                </v:shape>
                <o:OLEObject Type="Embed" ProgID="Equation.DSMT4" ShapeID="_x0000_i5291" DrawAspect="Content" ObjectID="_1686899491" r:id="rId7979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45" w:dyaOrig="270" w14:anchorId="335F5BDD">
                <v:shape id="_x0000_i5292" type="#_x0000_t75" style="width:32.25pt;height:13.5pt" o:ole="">
                  <v:imagedata r:id="rId7980" o:title=""/>
                </v:shape>
                <o:OLEObject Type="Embed" ProgID="Equation.DSMT4" ShapeID="_x0000_i5292" DrawAspect="Content" ObjectID="_1686899492" r:id="rId7981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00" w:dyaOrig="270" w14:anchorId="6C540F4A">
                <v:shape id="_x0000_i5293" type="#_x0000_t75" style="width:30pt;height:13.5pt" o:ole="">
                  <v:imagedata r:id="rId7982" o:title=""/>
                </v:shape>
                <o:OLEObject Type="Embed" ProgID="Equation.DSMT4" ShapeID="_x0000_i5293" DrawAspect="Content" ObjectID="_1686899493" r:id="rId7983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615" w:dyaOrig="255" w14:anchorId="6FDB7A33">
                <v:shape id="_x0000_i5294" type="#_x0000_t75" style="width:30.75pt;height:12.75pt" o:ole="">
                  <v:imagedata r:id="rId7984" o:title=""/>
                </v:shape>
                <o:OLEObject Type="Embed" ProgID="Equation.DSMT4" ShapeID="_x0000_i5294" DrawAspect="Content" ObjectID="_1686899494" r:id="rId7985"/>
              </w:object>
            </w:r>
          </w:p>
          <w:p w14:paraId="7756AA03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C52482" w14:textId="77777777" w:rsidR="00522C6A" w:rsidRPr="00722B9B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412" w:name="_Hlk76261323"/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</w:t>
            </w: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0D30044A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5EFC20" w14:textId="77777777" w:rsidR="00522C6A" w:rsidRPr="00722B9B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2: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1EBDB28">
                <v:shape id="_x0000_i5295" type="#_x0000_t75" style="width:23.25pt;height:16.5pt" o:ole="">
                  <v:imagedata r:id="rId7986" o:title=""/>
                </v:shape>
                <o:OLEObject Type="Embed" ProgID="Equation.DSMT4" ShapeID="_x0000_i5295" DrawAspect="Content" ObjectID="_1686899495" r:id="rId798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60436545">
                <v:shape id="_x0000_i5296" type="#_x0000_t75" style="width:42.75pt;height:19.5pt" o:ole="">
                  <v:imagedata r:id="rId7988" o:title=""/>
                </v:shape>
                <o:OLEObject Type="Embed" ProgID="Equation.DSMT4" ShapeID="_x0000_i5296" DrawAspect="Content" ObjectID="_1686899496" r:id="rId798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Hỏi phép đồng dạng có được bằng cách thực hiện liên tiếp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1490FCCF">
                <v:shape id="_x0000_i5297" type="#_x0000_t75" style="width:11.25pt;height:14.25pt" o:ole="">
                  <v:imagedata r:id="rId7990" o:title=""/>
                </v:shape>
                <o:OLEObject Type="Embed" ProgID="Equation.DSMT4" ShapeID="_x0000_i5297" DrawAspect="Content" ObjectID="_1686899497" r:id="rId799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30" w14:anchorId="193F4487">
                <v:shape id="_x0000_i5298" type="#_x0000_t75" style="width:30pt;height:31.5pt" o:ole="">
                  <v:imagedata r:id="rId7992" o:title=""/>
                </v:shape>
                <o:OLEObject Type="Embed" ProgID="Equation.DSMT4" ShapeID="_x0000_i5298" DrawAspect="Content" ObjectID="_1686899498" r:id="rId799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quay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2B34B2C8">
                <v:shape id="_x0000_i5299" type="#_x0000_t75" style="width:11.25pt;height:14.25pt" o:ole="">
                  <v:imagedata r:id="rId7994" o:title=""/>
                </v:shape>
                <o:OLEObject Type="Embed" ProgID="Equation.DSMT4" ShapeID="_x0000_i5299" DrawAspect="Content" ObjectID="_1686899499" r:id="rId799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10" w:dyaOrig="330" w14:anchorId="1FBB5DED">
                <v:shape id="_x0000_i5300" type="#_x0000_t75" style="width:25.5pt;height:16.5pt" o:ole="">
                  <v:imagedata r:id="rId7996" o:title=""/>
                </v:shape>
                <o:OLEObject Type="Embed" ProgID="Equation.DSMT4" ShapeID="_x0000_i5300" DrawAspect="Content" ObjectID="_1686899500" r:id="rId799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sẽ biến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720F1A92">
                <v:shape id="_x0000_i5301" type="#_x0000_t75" style="width:16.5pt;height:12.75pt" o:ole="">
                  <v:imagedata r:id="rId7998" o:title=""/>
                </v:shape>
                <o:OLEObject Type="Embed" ProgID="Equation.DSMT4" ShapeID="_x0000_i5301" DrawAspect="Content" ObjectID="_1686899501" r:id="rId799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360" w:dyaOrig="255" w14:anchorId="487B4C33">
                <v:shape id="_x0000_i5302" type="#_x0000_t75" style="width:18pt;height:12.75pt" o:ole="">
                  <v:imagedata r:id="rId8000" o:title=""/>
                </v:shape>
                <o:OLEObject Type="Embed" ProgID="Equation.DSMT4" ShapeID="_x0000_i5302" DrawAspect="Content" ObjectID="_1686899502" r:id="rId800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01FB1AB1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10" w:dyaOrig="390" w14:anchorId="3D270F6D">
                <v:shape id="_x0000_i5303" type="#_x0000_t75" style="width:25.5pt;height:19.5pt" o:ole="">
                  <v:imagedata r:id="rId8002" o:title=""/>
                </v:shape>
                <o:OLEObject Type="Embed" ProgID="Equation.DSMT4" ShapeID="_x0000_i5303" DrawAspect="Content" ObjectID="_1686899503" r:id="rId800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10" w:dyaOrig="420" w14:anchorId="1E87ACB4">
                <v:shape id="_x0000_i5304" type="#_x0000_t75" style="width:25.5pt;height:21pt" o:ole="">
                  <v:imagedata r:id="rId8004" o:title=""/>
                </v:shape>
                <o:OLEObject Type="Embed" ProgID="Equation.DSMT4" ShapeID="_x0000_i5304" DrawAspect="Content" ObjectID="_1686899504" r:id="rId800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20" w14:anchorId="55F942A4">
                <v:shape id="_x0000_i5305" type="#_x0000_t75" style="width:33pt;height:21pt" o:ole="">
                  <v:imagedata r:id="rId8006" o:title=""/>
                </v:shape>
                <o:OLEObject Type="Embed" ProgID="Equation.DSMT4" ShapeID="_x0000_i5305" DrawAspect="Content" ObjectID="_1686899505" r:id="rId800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position w:val="-6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position w:val="-6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90" w:dyaOrig="390" w14:anchorId="567E71D5">
                <v:shape id="_x0000_i5306" type="#_x0000_t75" style="width:34.5pt;height:19.5pt" o:ole="">
                  <v:imagedata r:id="rId8008" o:title=""/>
                </v:shape>
                <o:OLEObject Type="Embed" ProgID="Equation.DSMT4" ShapeID="_x0000_i5306" DrawAspect="Content" ObjectID="_1686899506" r:id="rId8009"/>
              </w:object>
            </w:r>
            <w:r w:rsidRPr="00722B9B">
              <w:rPr>
                <w:rFonts w:ascii="Chu Van An" w:hAnsi="Chu Van An" w:cs="Chu Van An"/>
                <w:position w:val="-6"/>
                <w:szCs w:val="24"/>
              </w:rPr>
              <w:t>.</w:t>
            </w:r>
          </w:p>
          <w:p w14:paraId="193B9B38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BE7F8D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0860C2A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2149FA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noProof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>Câu 3:</w: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4BE1D391">
                <v:shape id="_x0000_i5307" type="#_x0000_t75" style="width:24pt;height:15.75pt" o:ole="">
                  <v:imagedata r:id="rId8010" o:title=""/>
                </v:shape>
                <o:OLEObject Type="Embed" ProgID="Equation.DSMT4" ShapeID="_x0000_i5307" DrawAspect="Content" ObjectID="_1686899507" r:id="rId8011"/>
              </w:objec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15" w14:anchorId="317E3DB0">
                <v:shape id="_x0000_i5308" type="#_x0000_t75" style="width:20.25pt;height:15.75pt" o:ole="">
                  <v:imagedata r:id="rId8012" o:title=""/>
                </v:shape>
                <o:OLEObject Type="Embed" ProgID="Equation.DSMT4" ShapeID="_x0000_i5308" DrawAspect="Content" ObjectID="_1686899508" r:id="rId8013"/>
              </w:objec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: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2325" w:dyaOrig="525" w14:anchorId="531164E0">
                <v:shape id="_x0000_i5309" type="#_x0000_t75" style="width:116.25pt;height:26.25pt" o:ole="">
                  <v:imagedata r:id="rId8014" o:title=""/>
                </v:shape>
                <o:OLEObject Type="Embed" ProgID="Equation.DSMT4" ShapeID="_x0000_i5309" DrawAspect="Content" ObjectID="_1686899509" r:id="rId8015"/>
              </w:object>
            </w:r>
            <w:r w:rsidRPr="00722B9B">
              <w:rPr>
                <w:rFonts w:ascii="Chu Van An" w:hAnsi="Chu Van An" w:cs="Chu Van An"/>
                <w:szCs w:val="24"/>
                <w:lang w:eastAsia="vi-VN"/>
              </w:rPr>
              <w:t xml:space="preserve">. </w: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Phép đồng dạng là phép thực hiện liên tiếp qua phép vị tự tâm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840" w:dyaOrig="450" w14:anchorId="5D57BA58">
                <v:shape id="_x0000_i5310" type="#_x0000_t75" style="width:42pt;height:22.5pt" o:ole="">
                  <v:imagedata r:id="rId8016" o:title=""/>
                </v:shape>
                <o:OLEObject Type="Embed" ProgID="Equation.DSMT4" ShapeID="_x0000_i5310" DrawAspect="Content" ObjectID="_1686899510" r:id="rId8017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60" w14:anchorId="09949B10">
                <v:shape id="_x0000_i5311" type="#_x0000_t75" style="width:33.75pt;height:33pt" o:ole="">
                  <v:imagedata r:id="rId8018" o:title=""/>
                </v:shape>
                <o:OLEObject Type="Embed" ProgID="Equation.DSMT4" ShapeID="_x0000_i5311" DrawAspect="Content" ObjectID="_1686899511" r:id="rId8019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 xml:space="preserve"> và phép tịnh tiến theo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690" w:dyaOrig="495" w14:anchorId="250D672B">
                <v:shape id="_x0000_i5312" type="#_x0000_t75" style="width:34.5pt;height:24.75pt" o:ole="">
                  <v:imagedata r:id="rId8020" o:title=""/>
                </v:shape>
                <o:OLEObject Type="Embed" ProgID="Equation.DSMT4" ShapeID="_x0000_i5312" DrawAspect="Content" ObjectID="_1686899512" r:id="rId8021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 xml:space="preserve"> sẽ biến đường tròn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15" w14:anchorId="0E3B927F">
                <v:shape id="_x0000_i5313" type="#_x0000_t75" style="width:20.25pt;height:15.75pt" o:ole="">
                  <v:imagedata r:id="rId8022" o:title=""/>
                </v:shape>
                <o:OLEObject Type="Embed" ProgID="Equation.DSMT4" ShapeID="_x0000_i5313" DrawAspect="Content" ObjectID="_1686899513" r:id="rId8023"/>
              </w:object>
            </w:r>
            <w:r w:rsidRPr="00722B9B">
              <w:rPr>
                <w:rFonts w:ascii="Chu Van An" w:hAnsi="Chu Van An" w:cs="Chu Van An"/>
                <w:position w:val="-16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thành đường tròn có phương trình:</w:t>
            </w:r>
          </w:p>
          <w:p w14:paraId="461FAD0C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Ⓐ.</w:t>
            </w:r>
            <w:r w:rsidRPr="00722B9B">
              <w:rPr>
                <w:rFonts w:ascii="Chu Van An" w:hAnsi="Chu Van An" w:cs="Chu Van An"/>
                <w:b/>
                <w:noProof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Theme="minorEastAsia" w:hAnsi="Chu Van An" w:cs="Chu Van An"/>
                <w:position w:val="-16"/>
                <w:szCs w:val="24"/>
              </w:rPr>
              <w:object w:dxaOrig="2355" w:dyaOrig="525" w14:anchorId="1E6FDC9E">
                <v:shape id="_x0000_i5314" type="#_x0000_t75" style="width:117.75pt;height:26.25pt" o:ole="">
                  <v:imagedata r:id="rId8024" o:title=""/>
                </v:shape>
                <o:OLEObject Type="Embed" ProgID="Equation.DSMT4" ShapeID="_x0000_i5314" DrawAspect="Content" ObjectID="_1686899514" r:id="rId8025"/>
              </w:object>
            </w:r>
            <w:r w:rsidRPr="00722B9B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Ⓑ.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position w:val="-16"/>
                <w:szCs w:val="24"/>
              </w:rPr>
              <w:object w:dxaOrig="2340" w:dyaOrig="525" w14:anchorId="446F6201">
                <v:shape id="_x0000_i5315" type="#_x0000_t75" style="width:117pt;height:26.25pt" o:ole="">
                  <v:imagedata r:id="rId8026" o:title=""/>
                </v:shape>
                <o:OLEObject Type="Embed" ProgID="Equation.DSMT4" ShapeID="_x0000_i5315" DrawAspect="Content" ObjectID="_1686899515" r:id="rId8027"/>
              </w:object>
            </w:r>
            <w:r w:rsidRPr="00722B9B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</w:p>
          <w:p w14:paraId="483E8C29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Ⓒ.</w:t>
            </w:r>
            <w:r w:rsidRPr="00722B9B">
              <w:rPr>
                <w:rFonts w:ascii="Chu Van An" w:hAnsi="Chu Van An" w:cs="Chu Van An"/>
                <w:b/>
                <w:noProof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Theme="minorEastAsia" w:hAnsi="Chu Van An" w:cs="Chu Van An"/>
                <w:position w:val="-16"/>
                <w:szCs w:val="24"/>
              </w:rPr>
              <w:object w:dxaOrig="2385" w:dyaOrig="525" w14:anchorId="000F9A95">
                <v:shape id="_x0000_i5316" type="#_x0000_t75" style="width:119.25pt;height:26.25pt" o:ole="">
                  <v:imagedata r:id="rId8028" o:title=""/>
                </v:shape>
                <o:OLEObject Type="Embed" ProgID="Equation.DSMT4" ShapeID="_x0000_i5316" DrawAspect="Content" ObjectID="_1686899516" r:id="rId8029"/>
              </w:object>
            </w:r>
            <w:r w:rsidRPr="00722B9B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position w:val="-16"/>
                <w:szCs w:val="24"/>
              </w:rPr>
              <w:object w:dxaOrig="1755" w:dyaOrig="525" w14:anchorId="71A9EDEA">
                <v:shape id="_x0000_i5317" type="#_x0000_t75" style="width:87.75pt;height:26.25pt" o:ole="">
                  <v:imagedata r:id="rId8030" o:title=""/>
                </v:shape>
                <o:OLEObject Type="Embed" ProgID="Equation.DSMT4" ShapeID="_x0000_i5317" DrawAspect="Content" ObjectID="_1686899517" r:id="rId803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2293E2D4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71A201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78A36EB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19372D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65" w:dyaOrig="315" w14:anchorId="1F191529">
                <v:shape id="_x0000_i5318" type="#_x0000_t75" style="width:23.25pt;height:15.75pt" o:ole="">
                  <v:imagedata r:id="rId440" o:title=""/>
                </v:shape>
                <o:OLEObject Type="Embed" ProgID="Equation.DSMT4" ShapeID="_x0000_i5318" DrawAspect="Content" ObjectID="_1686899518" r:id="rId803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tọa độ ảnh của điểm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20" w14:anchorId="204D7D6B">
                <v:shape id="_x0000_i5319" type="#_x0000_t75" style="width:48pt;height:21pt" o:ole="">
                  <v:imagedata r:id="rId8033" o:title=""/>
                </v:shape>
                <o:OLEObject Type="Embed" ProgID="Equation.DSMT4" ShapeID="_x0000_i5319" DrawAspect="Content" ObjectID="_1686899519" r:id="rId803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phép đồng dạng có được bằng cách thực hiện liên tiếp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65" w:dyaOrig="480" w14:anchorId="57D13C33">
                <v:shape id="_x0000_i5320" type="#_x0000_t75" style="width:38.25pt;height:24pt" o:ole="">
                  <v:imagedata r:id="rId8035" o:title=""/>
                </v:shape>
                <o:OLEObject Type="Embed" ProgID="Equation.DSMT4" ShapeID="_x0000_i5320" DrawAspect="Content" ObjectID="_1686899520" r:id="rId803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525" w:dyaOrig="420" w14:anchorId="10FF5190">
                <v:shape id="_x0000_i5321" type="#_x0000_t75" style="width:26.25pt;height:21pt" o:ole="">
                  <v:imagedata r:id="rId8037" o:title=""/>
                </v:shape>
                <o:OLEObject Type="Embed" ProgID="Equation.DSMT4" ShapeID="_x0000_i5321" DrawAspect="Content" ObjectID="_1686899521" r:id="rId803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79666208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20" w:dyaOrig="420" w14:anchorId="2DE8BD68">
                <v:shape id="_x0000_i5322" type="#_x0000_t75" style="width:36pt;height:21pt" o:ole="">
                  <v:imagedata r:id="rId8039" o:title=""/>
                </v:shape>
                <o:OLEObject Type="Embed" ProgID="Equation.DSMT4" ShapeID="_x0000_i5322" DrawAspect="Content" ObjectID="_1686899522" r:id="rId804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840" w:dyaOrig="420" w14:anchorId="54B70C2E">
                <v:shape id="_x0000_i5323" type="#_x0000_t75" style="width:42pt;height:21pt" o:ole="">
                  <v:imagedata r:id="rId8041" o:title=""/>
                </v:shape>
                <o:OLEObject Type="Embed" ProgID="Equation.DSMT4" ShapeID="_x0000_i5323" DrawAspect="Content" ObjectID="_1686899523" r:id="rId804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585" w:dyaOrig="420" w14:anchorId="0D5B32E8">
                <v:shape id="_x0000_i5324" type="#_x0000_t75" style="width:29.25pt;height:21pt" o:ole="">
                  <v:imagedata r:id="rId8043" o:title=""/>
                </v:shape>
                <o:OLEObject Type="Embed" ProgID="Equation.DSMT4" ShapeID="_x0000_i5324" DrawAspect="Content" ObjectID="_1686899524" r:id="rId804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20" w:dyaOrig="420" w14:anchorId="7EBC9ADC">
                <v:shape id="_x0000_i5325" type="#_x0000_t75" style="width:36pt;height:21pt" o:ole="">
                  <v:imagedata r:id="rId8045" o:title=""/>
                </v:shape>
                <o:OLEObject Type="Embed" ProgID="Equation.DSMT4" ShapeID="_x0000_i5325" DrawAspect="Content" ObjectID="_1686899525" r:id="rId8046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67CBBEF3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694C5E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35E99EEE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DA4D26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Câu 5:</w: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80" w:dyaOrig="315" w14:anchorId="248DED0C">
                <v:shape id="_x0000_i5326" type="#_x0000_t75" style="width:24pt;height:15.75pt" o:ole="">
                  <v:imagedata r:id="rId8047" o:title=""/>
                </v:shape>
                <o:OLEObject Type="Embed" ProgID="Equation.DSMT4" ShapeID="_x0000_i5326" DrawAspect="Content" ObjectID="_1686899526" r:id="rId8048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10" w:dyaOrig="285" w14:anchorId="73CBBA66">
                <v:shape id="_x0000_i5327" type="#_x0000_t75" style="width:10.5pt;height:14.25pt" o:ole="">
                  <v:imagedata r:id="rId8049" o:title=""/>
                </v:shape>
                <o:OLEObject Type="Embed" ProgID="Equation.DSMT4" ShapeID="_x0000_i5327" DrawAspect="Content" ObjectID="_1686899527" r:id="rId8050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>: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1440" w:dyaOrig="315" w14:anchorId="69BAE179">
                <v:shape id="_x0000_i5328" type="#_x0000_t75" style="width:1in;height:15.75pt" o:ole="">
                  <v:imagedata r:id="rId8051" o:title=""/>
                </v:shape>
                <o:OLEObject Type="Embed" ProgID="Equation.DSMT4" ShapeID="_x0000_i5328" DrawAspect="Content" ObjectID="_1686899528" r:id="rId8052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vị tự tâm O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85" w14:anchorId="4168DA10">
                <v:shape id="_x0000_i5329" type="#_x0000_t75" style="width:30pt;height:14.25pt" o:ole="">
                  <v:imagedata r:id="rId8053" o:title=""/>
                </v:shape>
                <o:OLEObject Type="Embed" ProgID="Equation.DSMT4" ShapeID="_x0000_i5329" DrawAspect="Content" ObjectID="_1686899529" r:id="rId805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20" w14:anchorId="6E82825C">
                <v:shape id="_x0000_i5330" type="#_x0000_t75" style="width:45pt;height:21pt" o:ole="">
                  <v:imagedata r:id="rId8055" o:title=""/>
                </v:shape>
                <o:OLEObject Type="Embed" ProgID="Equation.DSMT4" ShapeID="_x0000_i5330" DrawAspect="Content" ObjectID="_1686899530" r:id="rId805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1FCFE881">
                <v:shape id="_x0000_i5331" type="#_x0000_t75" style="width:10.5pt;height:14.25pt" o:ole="">
                  <v:imagedata r:id="rId8057" o:title=""/>
                </v:shape>
                <o:OLEObject Type="Embed" ProgID="Equation.DSMT4" ShapeID="_x0000_i5331" DrawAspect="Content" ObjectID="_1686899531" r:id="rId805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300" w14:anchorId="061751B1">
                <v:shape id="_x0000_i5332" type="#_x0000_t75" style="width:14.25pt;height:15pt" o:ole="">
                  <v:imagedata r:id="rId8059" o:title=""/>
                </v:shape>
                <o:OLEObject Type="Embed" ProgID="Equation.DSMT4" ShapeID="_x0000_i5332" DrawAspect="Content" ObjectID="_1686899532" r:id="rId806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41CE8458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60" w:dyaOrig="315" w14:anchorId="47A5A8F3">
                <v:shape id="_x0000_i5333" type="#_x0000_t75" style="width:78pt;height:15.75pt" o:ole="">
                  <v:imagedata r:id="rId8061" o:title=""/>
                </v:shape>
                <o:OLEObject Type="Embed" ProgID="Equation.DSMT4" ShapeID="_x0000_i5333" DrawAspect="Content" ObjectID="_1686899533" r:id="rId8062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vi-VN"/>
              </w:rPr>
              <w:object w:dxaOrig="1530" w:dyaOrig="315" w14:anchorId="394F4E37">
                <v:shape id="_x0000_i5334" type="#_x0000_t75" style="width:76.5pt;height:15.75pt" o:ole="">
                  <v:imagedata r:id="rId8063" o:title=""/>
                </v:shape>
                <o:OLEObject Type="Embed" ProgID="Equation.DSMT4" ShapeID="_x0000_i5334" DrawAspect="Content" ObjectID="_1686899534" r:id="rId8064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.</w:t>
            </w:r>
          </w:p>
          <w:p w14:paraId="2AB80022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nl-NL"/>
              </w:rPr>
              <w:object w:dxaOrig="1455" w:dyaOrig="315" w14:anchorId="327868F3">
                <v:shape id="_x0000_i5335" type="#_x0000_t75" style="width:72.75pt;height:15.75pt" o:ole="">
                  <v:imagedata r:id="rId8065" o:title=""/>
                </v:shape>
                <o:OLEObject Type="Embed" ProgID="Equation.DSMT4" ShapeID="_x0000_i5335" DrawAspect="Content" ObjectID="_1686899535" r:id="rId8066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nl-NL"/>
              </w:rPr>
              <w:object w:dxaOrig="1485" w:dyaOrig="315" w14:anchorId="505F0B5E">
                <v:shape id="_x0000_i5336" type="#_x0000_t75" style="width:74.25pt;height:15.75pt" o:ole="">
                  <v:imagedata r:id="rId8067" o:title=""/>
                </v:shape>
                <o:OLEObject Type="Embed" ProgID="Equation.DSMT4" ShapeID="_x0000_i5336" DrawAspect="Content" ObjectID="_1686899536" r:id="rId8068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.</w:t>
            </w:r>
          </w:p>
          <w:p w14:paraId="6FE9DBDC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A47A02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lastRenderedPageBreak/>
              <w:t>Lời giải</w:t>
            </w:r>
          </w:p>
        </w:tc>
      </w:tr>
      <w:tr w:rsidR="00522C6A" w:rsidRPr="00722B9B" w14:paraId="42D1306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82E235" w14:textId="77777777" w:rsidR="00522C6A" w:rsidRPr="00722B9B" w:rsidRDefault="00522C6A" w:rsidP="003F0FBB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6: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80" w:dyaOrig="330" w14:anchorId="6943EDDD">
                <v:shape id="_x0000_i5337" type="#_x0000_t75" style="width:24pt;height:16.5pt" o:ole="">
                  <v:imagedata r:id="rId8069" o:title=""/>
                </v:shape>
                <o:OLEObject Type="Embed" ProgID="Equation.DSMT4" ShapeID="_x0000_i5337" DrawAspect="Content" ObjectID="_1686899537" r:id="rId807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cho hai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1800" w:dyaOrig="405" w14:anchorId="6E091385">
                <v:shape id="_x0000_i5338" type="#_x0000_t75" style="width:90pt;height:20.25pt" o:ole="">
                  <v:imagedata r:id="rId8071" o:title=""/>
                </v:shape>
                <o:OLEObject Type="Embed" ProgID="Equation.DSMT4" ShapeID="_x0000_i5338" DrawAspect="Content" ObjectID="_1686899538" r:id="rId807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Phép đồng dạng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  <w:lang w:val="fr-FR"/>
              </w:rPr>
              <w:object w:dxaOrig="600" w:dyaOrig="630" w14:anchorId="6D3EC628">
                <v:shape id="_x0000_i5339" type="#_x0000_t75" style="width:30pt;height:31.5pt" o:ole="">
                  <v:imagedata r:id="rId8073" o:title=""/>
                </v:shape>
                <o:OLEObject Type="Embed" ProgID="Equation.DSMT4" ShapeID="_x0000_i5339" DrawAspect="Content" ObjectID="_1686899539" r:id="rId807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70" w:dyaOrig="270" w14:anchorId="1C44DBA7">
                <v:shape id="_x0000_i5340" type="#_x0000_t75" style="width:13.5pt;height:13.5pt" o:ole="">
                  <v:imagedata r:id="rId8075" o:title=""/>
                </v:shape>
                <o:OLEObject Type="Embed" ProgID="Equation.DSMT4" ShapeID="_x0000_i5340" DrawAspect="Content" ObjectID="_1686899540" r:id="rId807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30" w:dyaOrig="270" w14:anchorId="18AB5788">
                <v:shape id="_x0000_i5341" type="#_x0000_t75" style="width:16.5pt;height:13.5pt" o:ole="">
                  <v:imagedata r:id="rId8077" o:title=""/>
                </v:shape>
                <o:OLEObject Type="Embed" ProgID="Equation.DSMT4" ShapeID="_x0000_i5341" DrawAspect="Content" ObjectID="_1686899541" r:id="rId807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biến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70" w14:anchorId="0049C949">
                <v:shape id="_x0000_i5342" type="#_x0000_t75" style="width:12pt;height:13.5pt" o:ole="">
                  <v:imagedata r:id="rId8079" o:title=""/>
                </v:shape>
                <o:OLEObject Type="Embed" ProgID="Equation.DSMT4" ShapeID="_x0000_i5342" DrawAspect="Content" ObjectID="_1686899542" r:id="rId808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00" w:dyaOrig="270" w14:anchorId="29BBB6EF">
                <v:shape id="_x0000_i5343" type="#_x0000_t75" style="width:15pt;height:13.5pt" o:ole="">
                  <v:imagedata r:id="rId8081" o:title=""/>
                </v:shape>
                <o:OLEObject Type="Embed" ProgID="Equation.DSMT4" ShapeID="_x0000_i5343" DrawAspect="Content" ObjectID="_1686899543" r:id="rId808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Tính độ dài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570" w:dyaOrig="270" w14:anchorId="2165B842">
                <v:shape id="_x0000_i5344" type="#_x0000_t75" style="width:28.5pt;height:13.5pt" o:ole="">
                  <v:imagedata r:id="rId8083" o:title=""/>
                </v:shape>
                <o:OLEObject Type="Embed" ProgID="Equation.DSMT4" ShapeID="_x0000_i5344" DrawAspect="Content" ObjectID="_1686899544" r:id="rId8084"/>
              </w:object>
            </w:r>
          </w:p>
          <w:p w14:paraId="5E2CEB9C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val="fr-FR"/>
              </w:rPr>
              <w:object w:dxaOrig="1260" w:dyaOrig="675" w14:anchorId="565A7E23">
                <v:shape id="_x0000_i5345" type="#_x0000_t75" style="width:63pt;height:33.75pt" o:ole="">
                  <v:imagedata r:id="rId8085" o:title=""/>
                </v:shape>
                <o:OLEObject Type="Embed" ProgID="Equation.DSMT4" ShapeID="_x0000_i5345" DrawAspect="Content" ObjectID="_1686899545" r:id="rId8086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  <w:lang w:val="fr-FR"/>
              </w:rPr>
              <w:object w:dxaOrig="1215" w:dyaOrig="360" w14:anchorId="68A5ED76">
                <v:shape id="_x0000_i5346" type="#_x0000_t75" style="width:60.75pt;height:18pt" o:ole="">
                  <v:imagedata r:id="rId8087" o:title=""/>
                </v:shape>
                <o:OLEObject Type="Embed" ProgID="Equation.DSMT4" ShapeID="_x0000_i5346" DrawAspect="Content" ObjectID="_1686899546" r:id="rId8088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7C57B023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  <w:lang w:val="fr-FR"/>
              </w:rPr>
              <w:object w:dxaOrig="1260" w:dyaOrig="675" w14:anchorId="4093C586">
                <v:shape id="_x0000_i5347" type="#_x0000_t75" style="width:63pt;height:33.75pt" o:ole="">
                  <v:imagedata r:id="rId8089" o:title=""/>
                </v:shape>
                <o:OLEObject Type="Embed" ProgID="Equation.DSMT4" ShapeID="_x0000_i5347" DrawAspect="Content" ObjectID="_1686899547" r:id="rId809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  <w:lang w:val="fr-FR"/>
              </w:rPr>
              <w:object w:dxaOrig="1215" w:dyaOrig="360" w14:anchorId="000D709D">
                <v:shape id="_x0000_i5348" type="#_x0000_t75" style="width:60.75pt;height:18pt" o:ole="">
                  <v:imagedata r:id="rId8091" o:title=""/>
                </v:shape>
                <o:OLEObject Type="Embed" ProgID="Equation.DSMT4" ShapeID="_x0000_i5348" DrawAspect="Content" ObjectID="_1686899548" r:id="rId809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B0D2134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BFB6B5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03CAEEC2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3A6915" w14:textId="77777777" w:rsidR="00522C6A" w:rsidRPr="00722B9B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7: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EA5DCBA">
                <v:shape id="_x0000_i5349" type="#_x0000_t75" style="width:23.25pt;height:16.5pt" o:ole="">
                  <v:imagedata r:id="rId8093" o:title=""/>
                </v:shape>
                <o:OLEObject Type="Embed" ProgID="Equation.DSMT4" ShapeID="_x0000_i5349" DrawAspect="Content" ObjectID="_1686899549" r:id="rId809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5C118D0F">
                <v:shape id="_x0000_i5350" type="#_x0000_t75" style="width:129pt;height:21.75pt" o:ole="">
                  <v:imagedata r:id="rId8095" o:title=""/>
                </v:shape>
                <o:OLEObject Type="Embed" ProgID="Equation.DSMT4" ShapeID="_x0000_i5350" DrawAspect="Content" ObjectID="_1686899550" r:id="rId809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285D567C">
                <v:shape id="_x0000_i5351" type="#_x0000_t75" style="width:24pt;height:19.5pt" o:ole="">
                  <v:imagedata r:id="rId8097" o:title=""/>
                </v:shape>
                <o:OLEObject Type="Embed" ProgID="Equation.DSMT4" ShapeID="_x0000_i5351" DrawAspect="Content" ObjectID="_1686899551" r:id="rId809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1FCBAB51">
                <v:shape id="_x0000_i5352" type="#_x0000_t75" style="width:21pt;height:19.5pt" o:ole="">
                  <v:imagedata r:id="rId8099" o:title=""/>
                </v:shape>
                <o:OLEObject Type="Embed" ProgID="Equation.DSMT4" ShapeID="_x0000_i5352" DrawAspect="Content" ObjectID="_1686899552" r:id="rId810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việc thực hiện liên tiếp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377F4DA">
                <v:shape id="_x0000_i5353" type="#_x0000_t75" style="width:12pt;height:14.25pt" o:ole="">
                  <v:imagedata r:id="rId8101" o:title=""/>
                </v:shape>
                <o:OLEObject Type="Embed" ProgID="Equation.DSMT4" ShapeID="_x0000_i5353" DrawAspect="Content" ObjectID="_1686899553" r:id="rId810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35" w:dyaOrig="630" w14:anchorId="0BF93267">
                <v:shape id="_x0000_i5354" type="#_x0000_t75" style="width:36.75pt;height:31.5pt" o:ole="">
                  <v:imagedata r:id="rId8103" o:title=""/>
                </v:shape>
                <o:OLEObject Type="Embed" ProgID="Equation.DSMT4" ShapeID="_x0000_i5354" DrawAspect="Content" ObjectID="_1686899554" r:id="rId810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tịnh tiến theo vectơ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20" w14:anchorId="720F5FC6">
                <v:shape id="_x0000_i5355" type="#_x0000_t75" style="width:51pt;height:21pt" o:ole="">
                  <v:imagedata r:id="rId8105" o:title=""/>
                </v:shape>
                <o:OLEObject Type="Embed" ProgID="Equation.DSMT4" ShapeID="_x0000_i5355" DrawAspect="Content" ObjectID="_1686899555" r:id="rId810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Tính bán kính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52DA1E46">
                <v:shape id="_x0000_i5356" type="#_x0000_t75" style="width:14.25pt;height:12.75pt" o:ole="">
                  <v:imagedata r:id="rId8107" o:title=""/>
                </v:shape>
                <o:OLEObject Type="Embed" ProgID="Equation.DSMT4" ShapeID="_x0000_i5356" DrawAspect="Content" ObjectID="_1686899556" r:id="rId810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của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14C83A46">
                <v:shape id="_x0000_i5357" type="#_x0000_t75" style="width:24pt;height:19.5pt" o:ole="">
                  <v:imagedata r:id="rId8109" o:title=""/>
                </v:shape>
                <o:OLEObject Type="Embed" ProgID="Equation.DSMT4" ShapeID="_x0000_i5357" DrawAspect="Content" ObjectID="_1686899557" r:id="rId811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51DE3507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85" w14:anchorId="607056E9">
                <v:shape id="_x0000_i5358" type="#_x0000_t75" style="width:39pt;height:14.25pt" o:ole="">
                  <v:imagedata r:id="rId8111" o:title=""/>
                </v:shape>
                <o:OLEObject Type="Embed" ProgID="Equation.DSMT4" ShapeID="_x0000_i5358" DrawAspect="Content" ObjectID="_1686899558" r:id="rId811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85" w14:anchorId="50C30D6C">
                <v:shape id="_x0000_i5359" type="#_x0000_t75" style="width:32.25pt;height:14.25pt" o:ole="">
                  <v:imagedata r:id="rId8113" o:title=""/>
                </v:shape>
                <o:OLEObject Type="Embed" ProgID="Equation.DSMT4" ShapeID="_x0000_i5359" DrawAspect="Content" ObjectID="_1686899559" r:id="rId811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85" w14:anchorId="65E6CDD6">
                <v:shape id="_x0000_i5360" type="#_x0000_t75" style="width:32.25pt;height:14.25pt" o:ole="">
                  <v:imagedata r:id="rId8115" o:title=""/>
                </v:shape>
                <o:OLEObject Type="Embed" ProgID="Equation.DSMT4" ShapeID="_x0000_i5360" DrawAspect="Content" ObjectID="_1686899560" r:id="rId811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600" w:dyaOrig="255" w14:anchorId="62737045">
                <v:shape id="_x0000_i5361" type="#_x0000_t75" style="width:30pt;height:12.75pt" o:ole="">
                  <v:imagedata r:id="rId8117" o:title=""/>
                </v:shape>
                <o:OLEObject Type="Embed" ProgID="Equation.DSMT4" ShapeID="_x0000_i5361" DrawAspect="Content" ObjectID="_1686899561" r:id="rId8118"/>
              </w:object>
            </w:r>
          </w:p>
          <w:p w14:paraId="54A524AF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7D30ED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176F554A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364938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8: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722B9B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50" w:dyaOrig="315" w14:anchorId="01A6E5A1">
                <v:shape id="_x0000_i5362" type="#_x0000_t75" style="width:22.5pt;height:15.75pt" o:ole="">
                  <v:imagedata r:id="rId8119" o:title=""/>
                </v:shape>
                <o:OLEObject Type="Embed" ProgID="Equation.DSMT4" ShapeID="_x0000_i5362" DrawAspect="Content" ObjectID="_1686899562" r:id="rId812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7AC40DCD">
                <v:shape id="_x0000_i5363" type="#_x0000_t75" style="width:21pt;height:20.25pt" o:ole="">
                  <v:imagedata r:id="rId8121" o:title=""/>
                </v:shape>
                <o:OLEObject Type="Embed" ProgID="Equation.DSMT4" ShapeID="_x0000_i5363" DrawAspect="Content" ObjectID="_1686899563" r:id="rId812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: </w:t>
            </w:r>
            <w:r w:rsidRPr="00722B9B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00" w:dyaOrig="435" w14:anchorId="4E527A24">
                <v:shape id="_x0000_i5364" type="#_x0000_t75" style="width:105pt;height:21.75pt" o:ole="">
                  <v:imagedata r:id="rId8123" o:title=""/>
                </v:shape>
                <o:OLEObject Type="Embed" ProgID="Equation.DSMT4" ShapeID="_x0000_i5364" DrawAspect="Content" ObjectID="_1686899564" r:id="rId812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4D24A872">
                <v:shape id="_x0000_i5365" type="#_x0000_t75" style="width:24pt;height:20.25pt" o:ole="">
                  <v:imagedata r:id="rId8125" o:title=""/>
                </v:shape>
                <o:OLEObject Type="Embed" ProgID="Equation.DSMT4" ShapeID="_x0000_i5365" DrawAspect="Content" ObjectID="_1686899565" r:id="rId812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là ảnh của đường tròn </w:t>
            </w:r>
            <w:r w:rsidRPr="00722B9B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125EF070">
                <v:shape id="_x0000_i5366" type="#_x0000_t75" style="width:21pt;height:20.25pt" o:ole="">
                  <v:imagedata r:id="rId8121" o:title=""/>
                </v:shape>
                <o:OLEObject Type="Embed" ProgID="Equation.DSMT4" ShapeID="_x0000_i5366" DrawAspect="Content" ObjectID="_1686899566" r:id="rId812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việc thực hiện liên tiếp phép vị tự tâm </w:t>
            </w:r>
            <w:r w:rsidRPr="00722B9B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5F3AB60D">
                <v:shape id="_x0000_i5367" type="#_x0000_t75" style="width:12pt;height:14.25pt" o:ole="">
                  <v:imagedata r:id="rId8128" o:title=""/>
                </v:shape>
                <o:OLEObject Type="Embed" ProgID="Equation.DSMT4" ShapeID="_x0000_i5367" DrawAspect="Content" ObjectID="_1686899567" r:id="rId812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722B9B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735" w:dyaOrig="630" w14:anchorId="6A6707DB">
                <v:shape id="_x0000_i5368" type="#_x0000_t75" style="width:36.75pt;height:31.5pt" o:ole="">
                  <v:imagedata r:id="rId8130" o:title=""/>
                </v:shape>
                <o:OLEObject Type="Embed" ProgID="Equation.DSMT4" ShapeID="_x0000_i5368" DrawAspect="Content" ObjectID="_1686899568" r:id="rId813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722B9B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95" w:dyaOrig="510" w14:anchorId="0DA5556C">
                <v:shape id="_x0000_i5369" type="#_x0000_t75" style="width:54.75pt;height:25.5pt" o:ole="">
                  <v:imagedata r:id="rId8132" o:title=""/>
                </v:shape>
                <o:OLEObject Type="Embed" ProgID="Equation.DSMT4" ShapeID="_x0000_i5369" DrawAspect="Content" ObjectID="_1686899569" r:id="rId813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Tính bán kính </w:t>
            </w:r>
            <w:r w:rsidRPr="00722B9B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70" w14:anchorId="1ACAC330">
                <v:shape id="_x0000_i5370" type="#_x0000_t75" style="width:14.25pt;height:13.5pt" o:ole="">
                  <v:imagedata r:id="rId8134" o:title=""/>
                </v:shape>
                <o:OLEObject Type="Embed" ProgID="Equation.DSMT4" ShapeID="_x0000_i5370" DrawAspect="Content" ObjectID="_1686899570" r:id="rId813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của đường tròn </w:t>
            </w:r>
            <w:r w:rsidRPr="00722B9B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6FAECFB1">
                <v:shape id="_x0000_i5371" type="#_x0000_t75" style="width:24pt;height:20.25pt" o:ole="">
                  <v:imagedata r:id="rId8125" o:title=""/>
                </v:shape>
                <o:OLEObject Type="Embed" ProgID="Equation.DSMT4" ShapeID="_x0000_i5371" DrawAspect="Content" ObjectID="_1686899571" r:id="rId813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0CA39A6D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2062AF8A">
                <v:shape id="_x0000_i5372" type="#_x0000_t75" style="width:33pt;height:14.25pt" o:ole="">
                  <v:imagedata r:id="rId8137" o:title=""/>
                </v:shape>
                <o:OLEObject Type="Embed" ProgID="Equation.DSMT4" ShapeID="_x0000_i5372" DrawAspect="Content" ObjectID="_1686899572" r:id="rId813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04F50CE4">
                <v:shape id="_x0000_i5373" type="#_x0000_t75" style="width:33pt;height:14.25pt" o:ole="">
                  <v:imagedata r:id="rId8139" o:title=""/>
                </v:shape>
                <o:OLEObject Type="Embed" ProgID="Equation.DSMT4" ShapeID="_x0000_i5373" DrawAspect="Content" ObjectID="_1686899573" r:id="rId814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95" w:dyaOrig="285" w14:anchorId="47FC2C71">
                <v:shape id="_x0000_i5374" type="#_x0000_t75" style="width:39.75pt;height:14.25pt" o:ole="">
                  <v:imagedata r:id="rId8141" o:title=""/>
                </v:shape>
                <o:OLEObject Type="Embed" ProgID="Equation.DSMT4" ShapeID="_x0000_i5374" DrawAspect="Content" ObjectID="_1686899574" r:id="rId814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615" w:dyaOrig="270" w14:anchorId="3041CBEF">
                <v:shape id="_x0000_i5375" type="#_x0000_t75" style="width:30.75pt;height:13.5pt" o:ole="">
                  <v:imagedata r:id="rId8143" o:title=""/>
                </v:shape>
                <o:OLEObject Type="Embed" ProgID="Equation.DSMT4" ShapeID="_x0000_i5375" DrawAspect="Content" ObjectID="_1686899575" r:id="rId814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7B67FA19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F27B41" w14:textId="77777777" w:rsidR="00522C6A" w:rsidRPr="00722B9B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1EB2407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27C835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9:</w: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Ảnh của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2610" w:dyaOrig="435" w14:anchorId="67396457">
                <v:shape id="_x0000_i5376" type="#_x0000_t75" style="width:130.5pt;height:21.75pt" o:ole="">
                  <v:imagedata r:id="rId8145" o:title=""/>
                </v:shape>
                <o:OLEObject Type="Embed" ProgID="Equation.DSMT4" ShapeID="_x0000_i5376" DrawAspect="Content" ObjectID="_1686899576" r:id="rId8146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sau khi thực hiện liên tiếp phép đối xứng trục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375" w:dyaOrig="270" w14:anchorId="1FCB599D">
                <v:shape id="_x0000_i5377" type="#_x0000_t75" style="width:18.75pt;height:13.5pt" o:ole="">
                  <v:imagedata r:id="rId8147" o:title=""/>
                </v:shape>
                <o:OLEObject Type="Embed" ProgID="Equation.DSMT4" ShapeID="_x0000_i5377" DrawAspect="Content" ObjectID="_1686899577" r:id="rId8148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và phép vị tự tâm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690" w:dyaOrig="405" w14:anchorId="5739A71D">
                <v:shape id="_x0000_i5378" type="#_x0000_t75" style="width:34.5pt;height:20.25pt" o:ole="">
                  <v:imagedata r:id="rId8149" o:title=""/>
                </v:shape>
                <o:OLEObject Type="Embed" ProgID="Equation.DSMT4" ShapeID="_x0000_i5378" DrawAspect="Content" ObjectID="_1686899578" r:id="rId8150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40" w:dyaOrig="270" w14:anchorId="59CCDD86">
                <v:shape id="_x0000_i5379" type="#_x0000_t75" style="width:27pt;height:13.5pt" o:ole="">
                  <v:imagedata r:id="rId8151" o:title=""/>
                </v:shape>
                <o:OLEObject Type="Embed" ProgID="Equation.DSMT4" ShapeID="_x0000_i5379" DrawAspect="Content" ObjectID="_1686899579" r:id="rId8152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>, có phương trình là</w:t>
            </w:r>
          </w:p>
          <w:p w14:paraId="0238684F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2250" w:dyaOrig="435" w14:anchorId="235B3D4A">
                <v:shape id="_x0000_i5380" type="#_x0000_t75" style="width:112.5pt;height:21.75pt" o:ole="">
                  <v:imagedata r:id="rId8153" o:title=""/>
                </v:shape>
                <o:OLEObject Type="Embed" ProgID="Equation.DSMT4" ShapeID="_x0000_i5380" DrawAspect="Content" ObjectID="_1686899580" r:id="rId8154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2175" w:dyaOrig="435" w14:anchorId="7E4B1107">
                <v:shape id="_x0000_i5381" type="#_x0000_t75" style="width:108.75pt;height:21.75pt" o:ole="">
                  <v:imagedata r:id="rId8155" o:title=""/>
                </v:shape>
                <o:OLEObject Type="Embed" ProgID="Equation.DSMT4" ShapeID="_x0000_i5381" DrawAspect="Content" ObjectID="_1686899581" r:id="rId8156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9064403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2190" w:dyaOrig="435" w14:anchorId="20D92EE2">
                <v:shape id="_x0000_i5382" type="#_x0000_t75" style="width:109.5pt;height:21.75pt" o:ole="">
                  <v:imagedata r:id="rId8157" o:title=""/>
                </v:shape>
                <o:OLEObject Type="Embed" ProgID="Equation.DSMT4" ShapeID="_x0000_i5382" DrawAspect="Content" ObjectID="_1686899582" r:id="rId8158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2190" w:dyaOrig="435" w14:anchorId="46E858F6">
                <v:shape id="_x0000_i5383" type="#_x0000_t75" style="width:109.5pt;height:21.75pt" o:ole="">
                  <v:imagedata r:id="rId8159" o:title=""/>
                </v:shape>
                <o:OLEObject Type="Embed" ProgID="Equation.DSMT4" ShapeID="_x0000_i5383" DrawAspect="Content" ObjectID="_1686899583" r:id="rId8160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06C1278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0D34E0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50349643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5F7C21" w14:textId="77777777" w:rsidR="00522C6A" w:rsidRPr="00722B9B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Câu 10: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AA9AC6F">
                <v:shape id="_x0000_i5384" type="#_x0000_t75" style="width:23.25pt;height:15.75pt" o:ole="">
                  <v:imagedata r:id="rId8161" o:title=""/>
                </v:shape>
                <o:OLEObject Type="Embed" ProgID="Equation.DSMT4" ShapeID="_x0000_i5384" DrawAspect="Content" ObjectID="_1686899584" r:id="rId816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95" w:dyaOrig="315" w14:anchorId="3A48FAB6">
                <v:shape id="_x0000_i5385" type="#_x0000_t75" style="width:84.75pt;height:15.75pt" o:ole="">
                  <v:imagedata r:id="rId8163" o:title=""/>
                </v:shape>
                <o:OLEObject Type="Embed" ProgID="Equation.DSMT4" ShapeID="_x0000_i5385" DrawAspect="Content" ObjectID="_1686899585" r:id="rId816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Thực hiện liên tiếp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CC6F089">
                <v:shape id="_x0000_i5386" type="#_x0000_t75" style="width:12pt;height:13.5pt" o:ole="">
                  <v:imagedata r:id="rId8165" o:title=""/>
                </v:shape>
                <o:OLEObject Type="Embed" ProgID="Equation.DSMT4" ShapeID="_x0000_i5386" DrawAspect="Content" ObjectID="_1686899586" r:id="rId816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17067823">
                <v:shape id="_x0000_i5387" type="#_x0000_t75" style="width:33.75pt;height:13.5pt" o:ole="">
                  <v:imagedata r:id="rId8167" o:title=""/>
                </v:shape>
                <o:OLEObject Type="Embed" ProgID="Equation.DSMT4" ShapeID="_x0000_i5387" DrawAspect="Content" ObjectID="_1686899587" r:id="rId816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tịnh tiến theo vectơ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6E3B8B50">
                <v:shape id="_x0000_i5388" type="#_x0000_t75" style="width:45pt;height:20.25pt" o:ole="">
                  <v:imagedata r:id="rId8169" o:title=""/>
                </v:shape>
                <o:OLEObject Type="Embed" ProgID="Equation.DSMT4" ShapeID="_x0000_i5388" DrawAspect="Content" ObjectID="_1686899588" r:id="rId817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thì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7D5C6988">
                <v:shape id="_x0000_i5389" type="#_x0000_t75" style="width:10.5pt;height:13.5pt" o:ole="">
                  <v:imagedata r:id="rId8171" o:title=""/>
                </v:shape>
                <o:OLEObject Type="Embed" ProgID="Equation.DSMT4" ShapeID="_x0000_i5389" DrawAspect="Content" ObjectID="_1686899589" r:id="rId817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thành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5D496EC8">
                <v:shape id="_x0000_i5390" type="#_x0000_t75" style="width:13.5pt;height:13.5pt" o:ole="">
                  <v:imagedata r:id="rId8173" o:title=""/>
                </v:shape>
                <o:OLEObject Type="Embed" ProgID="Equation.DSMT4" ShapeID="_x0000_i5390" DrawAspect="Content" ObjectID="_1686899590" r:id="rId817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6529DD98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652BC98B">
                <v:shape id="_x0000_i5391" type="#_x0000_t75" style="width:72.75pt;height:15.75pt" o:ole="">
                  <v:imagedata r:id="rId8175" o:title=""/>
                </v:shape>
                <o:OLEObject Type="Embed" ProgID="Equation.DSMT4" ShapeID="_x0000_i5391" DrawAspect="Content" ObjectID="_1686899591" r:id="rId8176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5BDFBFFF">
                <v:shape id="_x0000_i5392" type="#_x0000_t75" style="width:72.75pt;height:15.75pt" o:ole="">
                  <v:imagedata r:id="rId8177" o:title=""/>
                </v:shape>
                <o:OLEObject Type="Embed" ProgID="Equation.DSMT4" ShapeID="_x0000_i5392" DrawAspect="Content" ObjectID="_1686899592" r:id="rId8178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</w:p>
          <w:p w14:paraId="122707BC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31D5860F">
                <v:shape id="_x0000_i5393" type="#_x0000_t75" style="width:72.75pt;height:15.75pt" o:ole="">
                  <v:imagedata r:id="rId8179" o:title=""/>
                </v:shape>
                <o:OLEObject Type="Embed" ProgID="Equation.DSMT4" ShapeID="_x0000_i5393" DrawAspect="Content" ObjectID="_1686899593" r:id="rId8180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it-IT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6784C0EB">
                <v:shape id="_x0000_i5394" type="#_x0000_t75" style="width:72.75pt;height:15.75pt" o:ole="">
                  <v:imagedata r:id="rId8181" o:title=""/>
                </v:shape>
                <o:OLEObject Type="Embed" ProgID="Equation.DSMT4" ShapeID="_x0000_i5394" DrawAspect="Content" ObjectID="_1686899594" r:id="rId8182"/>
              </w:object>
            </w:r>
            <w:r w:rsidRPr="00722B9B">
              <w:rPr>
                <w:rFonts w:ascii="Chu Van An" w:hAnsi="Chu Van An" w:cs="Chu Van An"/>
                <w:szCs w:val="24"/>
                <w:lang w:val="it-IT"/>
              </w:rPr>
              <w:t>.</w:t>
            </w:r>
          </w:p>
          <w:p w14:paraId="7E605FE8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4C325A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0A11926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7573F1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noProof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>Câu 11: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6AE9DE8C">
                <v:shape id="_x0000_i5395" type="#_x0000_t75" style="width:23.25pt;height:15.75pt" o:ole="">
                  <v:imagedata r:id="rId8183" o:title=""/>
                </v:shape>
                <o:OLEObject Type="Embed" ProgID="Equation.DSMT4" ShapeID="_x0000_i5395" DrawAspect="Content" ObjectID="_1686899595" r:id="rId818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15" w14:anchorId="290B7F45">
                <v:shape id="_x0000_i5396" type="#_x0000_t75" style="width:79.5pt;height:15.75pt" o:ole="">
                  <v:imagedata r:id="rId8185" o:title=""/>
                </v:shape>
                <o:OLEObject Type="Embed" ProgID="Equation.DSMT4" ShapeID="_x0000_i5396" DrawAspect="Content" ObjectID="_1686899596" r:id="rId818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391E4ED0">
                <v:shape id="_x0000_i5397" type="#_x0000_t75" style="width:33.75pt;height:20.25pt" o:ole="">
                  <v:imagedata r:id="rId8187" o:title=""/>
                </v:shape>
                <o:OLEObject Type="Embed" ProgID="Equation.DSMT4" ShapeID="_x0000_i5397" DrawAspect="Content" ObjectID="_1686899597" r:id="rId818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85" w14:anchorId="5AC245BF">
                <v:shape id="_x0000_i5398" type="#_x0000_t75" style="width:34.5pt;height:14.25pt" o:ole="">
                  <v:imagedata r:id="rId8189" o:title=""/>
                </v:shape>
                <o:OLEObject Type="Embed" ProgID="Equation.DSMT4" ShapeID="_x0000_i5398" DrawAspect="Content" ObjectID="_1686899598" r:id="rId819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đường </w:t>
            </w:r>
            <w:r w:rsidRPr="00722B9B">
              <w:rPr>
                <w:rFonts w:ascii="Chu Van An" w:hAnsi="Chu Van An" w:cs="Chu Van An"/>
                <w:szCs w:val="24"/>
              </w:rPr>
              <w:lastRenderedPageBreak/>
              <w:t xml:space="preserve">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9FA9576">
                <v:shape id="_x0000_i5399" type="#_x0000_t75" style="width:11.25pt;height:14.25pt" o:ole="">
                  <v:imagedata r:id="rId8191" o:title=""/>
                </v:shape>
                <o:OLEObject Type="Embed" ProgID="Equation.DSMT4" ShapeID="_x0000_i5399" DrawAspect="Content" ObjectID="_1686899599" r:id="rId819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4D44D158">
                <v:shape id="_x0000_i5400" type="#_x0000_t75" style="width:14.25pt;height:14.25pt" o:ole="">
                  <v:imagedata r:id="rId8193" o:title=""/>
                </v:shape>
                <o:OLEObject Type="Embed" ProgID="Equation.DSMT4" ShapeID="_x0000_i5400" DrawAspect="Content" ObjectID="_1686899600" r:id="rId819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phép đối xứng trục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360" w:dyaOrig="285" w14:anchorId="641FF203">
                <v:shape id="_x0000_i5401" type="#_x0000_t75" style="width:18pt;height:14.25pt" o:ole="">
                  <v:imagedata r:id="rId8195" o:title=""/>
                </v:shape>
                <o:OLEObject Type="Embed" ProgID="Equation.DSMT4" ShapeID="_x0000_i5401" DrawAspect="Content" ObjectID="_1686899601" r:id="rId819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8943D26">
                <v:shape id="_x0000_i5402" type="#_x0000_t75" style="width:14.25pt;height:14.25pt" o:ole="">
                  <v:imagedata r:id="rId8197" o:title=""/>
                </v:shape>
                <o:OLEObject Type="Embed" ProgID="Equation.DSMT4" ShapeID="_x0000_i5402" DrawAspect="Content" ObjectID="_1686899602" r:id="rId819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55" w:dyaOrig="360" w14:anchorId="29FAAF67">
                <v:shape id="_x0000_i5403" type="#_x0000_t75" style="width:12.75pt;height:18pt" o:ole="">
                  <v:imagedata r:id="rId8199" o:title=""/>
                </v:shape>
                <o:OLEObject Type="Embed" ProgID="Equation.DSMT4" ShapeID="_x0000_i5403" DrawAspect="Content" ObjectID="_1686899603" r:id="rId820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Khi đó, phép đồng dạng biến đường thẳng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1127B8AB">
                <v:shape id="_x0000_i5404" type="#_x0000_t75" style="width:11.25pt;height:14.25pt" o:ole="">
                  <v:imagedata r:id="rId8191" o:title=""/>
                </v:shape>
                <o:OLEObject Type="Embed" ProgID="Equation.DSMT4" ShapeID="_x0000_i5404" DrawAspect="Content" ObjectID="_1686899604" r:id="rId820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722B9B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55" w:dyaOrig="360" w14:anchorId="3BE43F14">
                <v:shape id="_x0000_i5405" type="#_x0000_t75" style="width:12.75pt;height:18pt" o:ole="">
                  <v:imagedata r:id="rId8202" o:title=""/>
                </v:shape>
                <o:OLEObject Type="Embed" ProgID="Equation.DSMT4" ShapeID="_x0000_i5405" DrawAspect="Content" ObjectID="_1686899605" r:id="rId820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10ED91BC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50" w:dyaOrig="315" w14:anchorId="3E54BCA1">
                <v:shape id="_x0000_i5406" type="#_x0000_t75" style="width:67.5pt;height:15.75pt" o:ole="">
                  <v:imagedata r:id="rId8204" o:title=""/>
                </v:shape>
                <o:OLEObject Type="Embed" ProgID="Equation.DSMT4" ShapeID="_x0000_i5406" DrawAspect="Content" ObjectID="_1686899606" r:id="rId820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53D54893">
                <v:shape id="_x0000_i5407" type="#_x0000_t75" style="width:68.25pt;height:15.75pt" o:ole="">
                  <v:imagedata r:id="rId8206" o:title=""/>
                </v:shape>
                <o:OLEObject Type="Embed" ProgID="Equation.DSMT4" ShapeID="_x0000_i5407" DrawAspect="Content" ObjectID="_1686899607" r:id="rId820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04FCA115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384E124F">
                <v:shape id="_x0000_i5408" type="#_x0000_t75" style="width:68.25pt;height:15.75pt" o:ole="">
                  <v:imagedata r:id="rId8208" o:title=""/>
                </v:shape>
                <o:OLEObject Type="Embed" ProgID="Equation.DSMT4" ShapeID="_x0000_i5408" DrawAspect="Content" ObjectID="_1686899608" r:id="rId820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2621318C">
                <v:shape id="_x0000_i5409" type="#_x0000_t75" style="width:68.25pt;height:15.75pt" o:ole="">
                  <v:imagedata r:id="rId8210" o:title=""/>
                </v:shape>
                <o:OLEObject Type="Embed" ProgID="Equation.DSMT4" ShapeID="_x0000_i5409" DrawAspect="Content" ObjectID="_1686899609" r:id="rId821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6ABC568D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515AB4" w14:textId="77777777" w:rsidR="00522C6A" w:rsidRPr="00722B9B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lastRenderedPageBreak/>
              <w:t>Lời giải</w:t>
            </w:r>
          </w:p>
        </w:tc>
      </w:tr>
      <w:tr w:rsidR="00522C6A" w:rsidRPr="00722B9B" w14:paraId="3DB4163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2AE358" w14:textId="77777777" w:rsidR="00522C6A" w:rsidRPr="00722B9B" w:rsidRDefault="00522C6A" w:rsidP="003F0FBB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</w:rPr>
              <w:t>Câu 12:</w: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35" w:dyaOrig="285" w14:anchorId="6276A152">
                <v:shape id="_x0000_i5410" type="#_x0000_t75" style="width:21.75pt;height:14.25pt" o:ole="">
                  <v:imagedata r:id="rId7986" o:title=""/>
                </v:shape>
                <o:OLEObject Type="Embed" ProgID="Equation.DSMT4" ShapeID="_x0000_i5410" DrawAspect="Content" ObjectID="_1686899610" r:id="rId8212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595" w:dyaOrig="435" w14:anchorId="7C17C258">
                <v:shape id="_x0000_i5411" type="#_x0000_t75" style="width:129.75pt;height:21.75pt" o:ole="">
                  <v:imagedata r:id="rId8213" o:title=""/>
                </v:shape>
                <o:OLEObject Type="Embed" ProgID="Equation.DSMT4" ShapeID="_x0000_i5411" DrawAspect="Content" ObjectID="_1686899611" r:id="rId8214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. Hỏi phép đồng dạng có được bằng cách thực hiện liên tiếp phép vị tự tâm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368797F7">
                <v:shape id="_x0000_i5412" type="#_x0000_t75" style="width:14.25pt;height:14.25pt" o:ole="">
                  <v:imagedata r:id="rId8215" o:title=""/>
                </v:shape>
                <o:OLEObject Type="Embed" ProgID="Equation.DSMT4" ShapeID="_x0000_i5412" DrawAspect="Content" ObjectID="_1686899612" r:id="rId8216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570" w:dyaOrig="570" w14:anchorId="0ADDAB16">
                <v:shape id="_x0000_i5413" type="#_x0000_t75" style="width:28.5pt;height:28.5pt" o:ole="">
                  <v:imagedata r:id="rId8217" o:title=""/>
                </v:shape>
                <o:OLEObject Type="Embed" ProgID="Equation.DSMT4" ShapeID="_x0000_i5413" DrawAspect="Content" ObjectID="_1686899613" r:id="rId8218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và phép quay tâm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74F921FD">
                <v:shape id="_x0000_i5414" type="#_x0000_t75" style="width:14.25pt;height:14.25pt" o:ole="">
                  <v:imagedata r:id="rId8219" o:title=""/>
                </v:shape>
                <o:OLEObject Type="Embed" ProgID="Equation.DSMT4" ShapeID="_x0000_i5414" DrawAspect="Content" ObjectID="_1686899614" r:id="rId8220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góc quay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285" w14:anchorId="1499CD31">
                <v:shape id="_x0000_i5415" type="#_x0000_t75" style="width:21.75pt;height:14.25pt" o:ole="">
                  <v:imagedata r:id="rId8221" o:title=""/>
                </v:shape>
                <o:OLEObject Type="Embed" ProgID="Equation.DSMT4" ShapeID="_x0000_i5415" DrawAspect="Content" ObjectID="_1686899615" r:id="rId8222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sẽ biến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435" w:dyaOrig="435" w14:anchorId="6B618207">
                <v:shape id="_x0000_i5416" type="#_x0000_t75" style="width:21.75pt;height:21.75pt" o:ole="">
                  <v:imagedata r:id="rId8223" o:title=""/>
                </v:shape>
                <o:OLEObject Type="Embed" ProgID="Equation.DSMT4" ShapeID="_x0000_i5416" DrawAspect="Content" ObjectID="_1686899616" r:id="rId8224"/>
              </w:object>
            </w:r>
            <w:r w:rsidRPr="00722B9B">
              <w:rPr>
                <w:rFonts w:ascii="Chu Van An" w:eastAsia="Arial" w:hAnsi="Chu Van An" w:cs="Chu Van An"/>
                <w:szCs w:val="24"/>
              </w:rPr>
              <w:t xml:space="preserve"> thành đường tròn nào sau đây?</w:t>
            </w:r>
          </w:p>
          <w:p w14:paraId="0B6083F5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010" w:dyaOrig="435" w14:anchorId="16C62D59">
                <v:shape id="_x0000_i5417" type="#_x0000_t75" style="width:100.5pt;height:21.75pt" o:ole="">
                  <v:imagedata r:id="rId8225" o:title=""/>
                </v:shape>
                <o:OLEObject Type="Embed" ProgID="Equation.DSMT4" ShapeID="_x0000_i5417" DrawAspect="Content" ObjectID="_1686899617" r:id="rId8226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160" w:dyaOrig="435" w14:anchorId="4BC66AE6">
                <v:shape id="_x0000_i5418" type="#_x0000_t75" style="width:108pt;height:21.75pt" o:ole="">
                  <v:imagedata r:id="rId8227" o:title=""/>
                </v:shape>
                <o:OLEObject Type="Embed" ProgID="Equation.DSMT4" ShapeID="_x0000_i5418" DrawAspect="Content" ObjectID="_1686899618" r:id="rId8228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0B31171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010" w:dyaOrig="435" w14:anchorId="15FFE2E8">
                <v:shape id="_x0000_i5419" type="#_x0000_t75" style="width:100.5pt;height:21.75pt" o:ole="">
                  <v:imagedata r:id="rId8229" o:title=""/>
                </v:shape>
                <o:OLEObject Type="Embed" ProgID="Equation.DSMT4" ShapeID="_x0000_i5419" DrawAspect="Content" ObjectID="_1686899619" r:id="rId8230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010" w:dyaOrig="435" w14:anchorId="14B0A099">
                <v:shape id="_x0000_i5420" type="#_x0000_t75" style="width:100.5pt;height:21.75pt" o:ole="">
                  <v:imagedata r:id="rId8231" o:title=""/>
                </v:shape>
                <o:OLEObject Type="Embed" ProgID="Equation.DSMT4" ShapeID="_x0000_i5420" DrawAspect="Content" ObjectID="_1686899620" r:id="rId8232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0B0E1CF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D3A028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538AB3E8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C432B6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Câu 13: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570DB78A">
                <v:shape id="_x0000_i5421" type="#_x0000_t75" style="width:22.5pt;height:16.5pt" o:ole="">
                  <v:imagedata r:id="rId8233" o:title=""/>
                </v:shape>
                <o:OLEObject Type="Embed" ProgID="Equation.DSMT4" ShapeID="_x0000_i5421" DrawAspect="Content" ObjectID="_1686899621" r:id="rId823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65" w:dyaOrig="405" w14:anchorId="44471E8C">
                <v:shape id="_x0000_i5422" type="#_x0000_t75" style="width:143.25pt;height:20.25pt" o:ole="">
                  <v:imagedata r:id="rId8235" o:title=""/>
                </v:shape>
                <o:OLEObject Type="Embed" ProgID="Equation.DSMT4" ShapeID="_x0000_i5422" DrawAspect="Content" ObjectID="_1686899622" r:id="rId823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776BAC89">
                <v:shape id="_x0000_i5423" type="#_x0000_t75" style="width:24pt;height:20.25pt" o:ole="">
                  <v:imagedata r:id="rId8237" o:title=""/>
                </v:shape>
                <o:OLEObject Type="Embed" ProgID="Equation.DSMT4" ShapeID="_x0000_i5423" DrawAspect="Content" ObjectID="_1686899623" r:id="rId823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là ảnh của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8C6EF23">
                <v:shape id="_x0000_i5424" type="#_x0000_t75" style="width:21pt;height:20.25pt" o:ole="">
                  <v:imagedata r:id="rId8239" o:title=""/>
                </v:shape>
                <o:OLEObject Type="Embed" ProgID="Equation.DSMT4" ShapeID="_x0000_i5424" DrawAspect="Content" ObjectID="_1686899624" r:id="rId824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qua phép đồng dạng có được bằng cách thực hiện liên tiếp phép quay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2D11D29">
                <v:shape id="_x0000_i5425" type="#_x0000_t75" style="width:12pt;height:14.25pt" o:ole="">
                  <v:imagedata r:id="rId8241" o:title=""/>
                </v:shape>
                <o:OLEObject Type="Embed" ProgID="Equation.DSMT4" ShapeID="_x0000_i5425" DrawAspect="Content" ObjectID="_1686899625" r:id="rId824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góc quay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2B5862B8">
                <v:shape id="_x0000_i5426" type="#_x0000_t75" style="width:20.25pt;height:14.25pt" o:ole="">
                  <v:imagedata r:id="rId8243" o:title=""/>
                </v:shape>
                <o:OLEObject Type="Embed" ProgID="Equation.DSMT4" ShapeID="_x0000_i5426" DrawAspect="Content" ObjectID="_1686899626" r:id="rId824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và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8D008DB">
                <v:shape id="_x0000_i5427" type="#_x0000_t75" style="width:12pt;height:14.25pt" o:ole="">
                  <v:imagedata r:id="rId8245" o:title=""/>
                </v:shape>
                <o:OLEObject Type="Embed" ProgID="Equation.DSMT4" ShapeID="_x0000_i5427" DrawAspect="Content" ObjectID="_1686899627" r:id="rId824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330" w14:anchorId="5FF0AC7F">
                <v:shape id="_x0000_i5428" type="#_x0000_t75" style="width:20.25pt;height:16.5pt" o:ole="">
                  <v:imagedata r:id="rId8247" o:title=""/>
                </v:shape>
                <o:OLEObject Type="Embed" ProgID="Equation.DSMT4" ShapeID="_x0000_i5428" DrawAspect="Content" ObjectID="_1686899628" r:id="rId824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722B9B">
              <w:rPr>
                <w:rFonts w:ascii="Chu Van An" w:hAnsi="Chu Van An" w:cs="Chu Van An"/>
                <w:szCs w:val="24"/>
              </w:rPr>
              <w:t xml:space="preserve">Phương trình của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2F16768E">
                <v:shape id="_x0000_i5429" type="#_x0000_t75" style="width:24pt;height:20.25pt" o:ole="">
                  <v:imagedata r:id="rId8249" o:title=""/>
                </v:shape>
                <o:OLEObject Type="Embed" ProgID="Equation.DSMT4" ShapeID="_x0000_i5429" DrawAspect="Content" ObjectID="_1686899629" r:id="rId8250"/>
              </w:object>
            </w:r>
            <w:r w:rsidRPr="00722B9B">
              <w:rPr>
                <w:rFonts w:ascii="Chu Van An" w:hAnsi="Chu Van An" w:cs="Chu Van An"/>
                <w:szCs w:val="24"/>
              </w:rPr>
              <w:t>là:</w:t>
            </w:r>
          </w:p>
          <w:p w14:paraId="41DA52F3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820" w:dyaOrig="405" w14:anchorId="0BCEE714">
                <v:shape id="_x0000_i5430" type="#_x0000_t75" style="width:141pt;height:20.25pt" o:ole="">
                  <v:imagedata r:id="rId8251" o:title=""/>
                </v:shape>
                <o:OLEObject Type="Embed" ProgID="Equation.DSMT4" ShapeID="_x0000_i5430" DrawAspect="Content" ObjectID="_1686899630" r:id="rId8252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6FACFE27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520" w:dyaOrig="405" w14:anchorId="1B83944E">
                <v:shape id="_x0000_i5431" type="#_x0000_t75" style="width:126pt;height:20.25pt" o:ole="">
                  <v:imagedata r:id="rId8253" o:title=""/>
                </v:shape>
                <o:OLEObject Type="Embed" ProgID="Equation.DSMT4" ShapeID="_x0000_i5431" DrawAspect="Content" ObjectID="_1686899631" r:id="rId8254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5A9F221E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385" w:dyaOrig="405" w14:anchorId="21DD23FE">
                <v:shape id="_x0000_i5432" type="#_x0000_t75" style="width:119.25pt;height:20.25pt" o:ole="">
                  <v:imagedata r:id="rId8255" o:title=""/>
                </v:shape>
                <o:OLEObject Type="Embed" ProgID="Equation.DSMT4" ShapeID="_x0000_i5432" DrawAspect="Content" ObjectID="_1686899632" r:id="rId8256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25ECADCB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2385" w:dyaOrig="405" w14:anchorId="3BBA8ED5">
                <v:shape id="_x0000_i5433" type="#_x0000_t75" style="width:119.25pt;height:20.25pt" o:ole="">
                  <v:imagedata r:id="rId8257" o:title=""/>
                </v:shape>
                <o:OLEObject Type="Embed" ProgID="Equation.DSMT4" ShapeID="_x0000_i5433" DrawAspect="Content" ObjectID="_1686899633" r:id="rId8258"/>
              </w:object>
            </w:r>
            <w:r w:rsidRPr="00722B9B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03D416DF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12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7E1F7B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5FD2A165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24BFCC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color w:val="002060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Câu 14: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noProof/>
                <w:position w:val="-10"/>
              </w:rPr>
              <w:drawing>
                <wp:inline distT="0" distB="0" distL="0" distR="0" wp14:anchorId="0D561A34" wp14:editId="3B37F2C4">
                  <wp:extent cx="285750" cy="209550"/>
                  <wp:effectExtent l="0" t="0" r="0" b="0"/>
                  <wp:docPr id="2124573142" name="Picture 2124573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722B9B">
              <w:rPr>
                <w:noProof/>
                <w:position w:val="-10"/>
              </w:rPr>
              <w:drawing>
                <wp:inline distT="0" distB="0" distL="0" distR="0" wp14:anchorId="6C6913AE" wp14:editId="1624E92F">
                  <wp:extent cx="476250" cy="209550"/>
                  <wp:effectExtent l="0" t="0" r="0" b="0"/>
                  <wp:docPr id="2124573143" name="Picture 2124573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>. Tìm tọa điểm</w:t>
            </w:r>
            <w:r w:rsidRPr="00722B9B">
              <w:rPr>
                <w:noProof/>
                <w:position w:val="-4"/>
              </w:rPr>
              <w:drawing>
                <wp:inline distT="0" distB="0" distL="0" distR="0" wp14:anchorId="21126400" wp14:editId="5993291E">
                  <wp:extent cx="257175" cy="161925"/>
                  <wp:effectExtent l="0" t="0" r="9525" b="9525"/>
                  <wp:docPr id="2124573144" name="Picture 2124573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722B9B">
              <w:rPr>
                <w:noProof/>
                <w:position w:val="-4"/>
              </w:rPr>
              <w:drawing>
                <wp:inline distT="0" distB="0" distL="0" distR="0" wp14:anchorId="7D9D4AEC" wp14:editId="16503693">
                  <wp:extent cx="209550" cy="161925"/>
                  <wp:effectExtent l="0" t="0" r="0" b="9525"/>
                  <wp:docPr id="2124573145" name="Picture 2124573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 qua phép đồng dạng có được bằng cách thự hiện liên tiếp phép tịnh tiến theo vectơ </w:t>
            </w:r>
            <w:r w:rsidRPr="00722B9B">
              <w:rPr>
                <w:noProof/>
                <w:position w:val="-14"/>
              </w:rPr>
              <w:drawing>
                <wp:inline distT="0" distB="0" distL="0" distR="0" wp14:anchorId="1E4A5C2D" wp14:editId="25BEFBB9">
                  <wp:extent cx="685800" cy="257175"/>
                  <wp:effectExtent l="0" t="0" r="0" b="9525"/>
                  <wp:docPr id="2124573146" name="Picture 2124573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và phép vị tự tâm </w:t>
            </w:r>
            <w:r w:rsidRPr="00722B9B">
              <w:rPr>
                <w:noProof/>
                <w:position w:val="-6"/>
              </w:rPr>
              <w:drawing>
                <wp:inline distT="0" distB="0" distL="0" distR="0" wp14:anchorId="2ACBA5BA" wp14:editId="61A188EA">
                  <wp:extent cx="152400" cy="171450"/>
                  <wp:effectExtent l="0" t="0" r="0" b="0"/>
                  <wp:docPr id="2124573147" name="Picture 2124573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noProof/>
                <w:position w:val="-6"/>
              </w:rPr>
              <w:drawing>
                <wp:inline distT="0" distB="0" distL="0" distR="0" wp14:anchorId="0D0E69A1" wp14:editId="7CF6F92F">
                  <wp:extent cx="476250" cy="171450"/>
                  <wp:effectExtent l="0" t="0" r="0" b="0"/>
                  <wp:docPr id="2124573148" name="Picture 2124573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DEB9E5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color w:val="002060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noProof/>
                <w:position w:val="-14"/>
              </w:rPr>
              <w:drawing>
                <wp:inline distT="0" distB="0" distL="0" distR="0" wp14:anchorId="29C28D04" wp14:editId="27A89F8E">
                  <wp:extent cx="590550" cy="247650"/>
                  <wp:effectExtent l="0" t="0" r="0" b="0"/>
                  <wp:docPr id="2124573149" name="Picture 2124573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noProof/>
                <w:position w:val="-14"/>
              </w:rPr>
              <w:drawing>
                <wp:inline distT="0" distB="0" distL="0" distR="0" wp14:anchorId="0AFDE0E8" wp14:editId="48A9E159">
                  <wp:extent cx="695325" cy="247650"/>
                  <wp:effectExtent l="0" t="0" r="9525" b="0"/>
                  <wp:docPr id="2124573150" name="Picture 2124573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A8E564A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noProof/>
                <w:position w:val="-14"/>
              </w:rPr>
              <w:drawing>
                <wp:inline distT="0" distB="0" distL="0" distR="0" wp14:anchorId="3836EE98" wp14:editId="2E6C2033">
                  <wp:extent cx="685800" cy="247650"/>
                  <wp:effectExtent l="0" t="0" r="0" b="0"/>
                  <wp:docPr id="2124573151" name="Picture 2124573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noProof/>
                <w:position w:val="-14"/>
              </w:rPr>
              <w:drawing>
                <wp:inline distT="0" distB="0" distL="0" distR="0" wp14:anchorId="051C1C59" wp14:editId="22783150">
                  <wp:extent cx="781050" cy="247650"/>
                  <wp:effectExtent l="0" t="0" r="0" b="0"/>
                  <wp:docPr id="2124573152" name="Picture 2124573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1913564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BA155E" w14:textId="77777777" w:rsidR="00522C6A" w:rsidRPr="00722B9B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45A88CAB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868F43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>Câu 15: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F0646C2">
                <v:shape id="_x0000_i5434" type="#_x0000_t75" style="width:23.25pt;height:15.75pt" o:ole="">
                  <v:imagedata r:id="rId440" o:title=""/>
                </v:shape>
                <o:OLEObject Type="Embed" ProgID="Equation.DSMT4" ShapeID="_x0000_i5434" DrawAspect="Content" ObjectID="_1686899634" r:id="rId827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2ED58853">
                <v:shape id="_x0000_i5435" type="#_x0000_t75" style="width:129pt;height:21.75pt" o:ole="">
                  <v:imagedata r:id="rId8271" o:title=""/>
                </v:shape>
                <o:OLEObject Type="Embed" ProgID="Equation.DSMT4" ShapeID="_x0000_i5435" DrawAspect="Content" ObjectID="_1686899635" r:id="rId827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Hỏi phép đồng dạng có được bằng cách thực hiện liên tiếp phép tịnh tiến theo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20" w14:anchorId="50DB97C4">
                <v:shape id="_x0000_i5436" type="#_x0000_t75" style="width:53.25pt;height:21pt" o:ole="">
                  <v:imagedata r:id="rId8273" o:title=""/>
                </v:shape>
                <o:OLEObject Type="Embed" ProgID="Equation.DSMT4" ShapeID="_x0000_i5436" DrawAspect="Content" ObjectID="_1686899636" r:id="rId827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35A1C36">
                <v:shape id="_x0000_i5437" type="#_x0000_t75" style="width:12pt;height:14.25pt" o:ole="">
                  <v:imagedata r:id="rId8275" o:title=""/>
                </v:shape>
                <o:OLEObject Type="Embed" ProgID="Equation.DSMT4" ShapeID="_x0000_i5437" DrawAspect="Content" ObjectID="_1686899637" r:id="rId827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15" w14:anchorId="02F90D93">
                <v:shape id="_x0000_i5438" type="#_x0000_t75" style="width:12pt;height:30.75pt" o:ole="">
                  <v:imagedata r:id="rId8277" o:title=""/>
                </v:shape>
                <o:OLEObject Type="Embed" ProgID="Equation.DSMT4" ShapeID="_x0000_i5438" DrawAspect="Content" ObjectID="_1686899638" r:id="rId827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20" w14:anchorId="278A7E98">
                <v:shape id="_x0000_i5439" type="#_x0000_t75" style="width:21pt;height:21pt" o:ole="">
                  <v:imagedata r:id="rId8279" o:title=""/>
                </v:shape>
                <o:OLEObject Type="Embed" ProgID="Equation.DSMT4" ShapeID="_x0000_i5439" DrawAspect="Content" ObjectID="_1686899639" r:id="rId828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tròn nào sau đây?</w:t>
            </w:r>
          </w:p>
          <w:p w14:paraId="7B32C292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65" w:dyaOrig="435" w14:anchorId="07275DEC">
                <v:shape id="_x0000_i5440" type="#_x0000_t75" style="width:128.25pt;height:21.75pt" o:ole="">
                  <v:imagedata r:id="rId8281" o:title=""/>
                </v:shape>
                <o:OLEObject Type="Embed" ProgID="Equation.DSMT4" ShapeID="_x0000_i5440" DrawAspect="Content" ObjectID="_1686899640" r:id="rId828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20" w:dyaOrig="435" w14:anchorId="0C4AE2E8">
                <v:shape id="_x0000_i5441" type="#_x0000_t75" style="width:126pt;height:21.75pt" o:ole="">
                  <v:imagedata r:id="rId8283" o:title=""/>
                </v:shape>
                <o:OLEObject Type="Embed" ProgID="Equation.DSMT4" ShapeID="_x0000_i5441" DrawAspect="Content" ObjectID="_1686899641" r:id="rId828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655F54F2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80" w:dyaOrig="435" w14:anchorId="2FEF8C4A">
                <v:shape id="_x0000_i5442" type="#_x0000_t75" style="width:129pt;height:21.75pt" o:ole="">
                  <v:imagedata r:id="rId8285" o:title=""/>
                </v:shape>
                <o:OLEObject Type="Embed" ProgID="Equation.DSMT4" ShapeID="_x0000_i5442" DrawAspect="Content" ObjectID="_1686899642" r:id="rId828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520" w:dyaOrig="435" w14:anchorId="13E5BA98">
                <v:shape id="_x0000_i5443" type="#_x0000_t75" style="width:126pt;height:21.75pt" o:ole="">
                  <v:imagedata r:id="rId8287" o:title=""/>
                </v:shape>
                <o:OLEObject Type="Embed" ProgID="Equation.DSMT4" ShapeID="_x0000_i5443" DrawAspect="Content" ObjectID="_1686899643" r:id="rId8288"/>
              </w:object>
            </w:r>
            <w:r w:rsidRPr="00722B9B">
              <w:rPr>
                <w:rFonts w:ascii="Chu Van An" w:hAnsi="Chu Van An" w:cs="Chu Van An"/>
                <w:color w:val="0000FF"/>
                <w:szCs w:val="24"/>
                <w:lang w:val="vi-VN"/>
              </w:rPr>
              <w:t>.</w:t>
            </w:r>
          </w:p>
          <w:p w14:paraId="154AB623" w14:textId="77777777" w:rsidR="00522C6A" w:rsidRPr="00722B9B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E3A179B" w14:textId="77777777" w:rsidR="00522C6A" w:rsidRPr="00722B9B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  <w:tr w:rsidR="00522C6A" w:rsidRPr="00722B9B" w14:paraId="10A8C2B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296398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16: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6F34062C">
                <v:shape id="_x0000_i5444" type="#_x0000_t75" style="width:23.25pt;height:15.75pt" o:ole="">
                  <v:imagedata r:id="rId8289" o:title=""/>
                </v:shape>
                <o:OLEObject Type="Embed" ProgID="Equation.DSMT4" ShapeID="_x0000_i5444" DrawAspect="Content" ObjectID="_1686899644" r:id="rId829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cho điểm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660" w:dyaOrig="450" w14:anchorId="39DDC597">
                <v:shape id="_x0000_i5445" type="#_x0000_t75" style="width:33pt;height:22.5pt" o:ole="">
                  <v:imagedata r:id="rId8291" o:title=""/>
                </v:shape>
                <o:OLEObject Type="Embed" ProgID="Equation.DSMT4" ShapeID="_x0000_i5445" DrawAspect="Content" ObjectID="_1686899645" r:id="rId829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và đường tròn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35" w:dyaOrig="450" w14:anchorId="0BF1F239">
                <v:shape id="_x0000_i5446" type="#_x0000_t75" style="width:21.75pt;height:22.5pt" o:ole="">
                  <v:imagedata r:id="rId8293" o:title=""/>
                </v:shape>
                <o:OLEObject Type="Embed" ProgID="Equation.DSMT4" ShapeID="_x0000_i5446" DrawAspect="Content" ObjectID="_1686899646" r:id="rId829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có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40" w14:anchorId="5BE6294E">
                <v:shape id="_x0000_i5447" type="#_x0000_t75" style="width:10.5pt;height:12pt" o:ole="">
                  <v:imagedata r:id="rId8295" o:title=""/>
                </v:shape>
                <o:OLEObject Type="Embed" ProgID="Equation.DSMT4" ShapeID="_x0000_i5447" DrawAspect="Content" ObjectID="_1686899647" r:id="rId829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bán kính bằng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10" w:dyaOrig="255" w14:anchorId="27CB82CF">
                <v:shape id="_x0000_i5448" type="#_x0000_t75" style="width:10.5pt;height:12.75pt" o:ole="">
                  <v:imagedata r:id="rId8297" o:title=""/>
                </v:shape>
                <o:OLEObject Type="Embed" ProgID="Equation.DSMT4" ShapeID="_x0000_i5448" DrawAspect="Content" ObjectID="_1686899648" r:id="rId829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Gọi đường tròn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80" w:dyaOrig="450" w14:anchorId="45660123">
                <v:shape id="_x0000_i5449" type="#_x0000_t75" style="width:24pt;height:22.5pt" o:ole="">
                  <v:imagedata r:id="rId8299" o:title=""/>
                </v:shape>
                <o:OLEObject Type="Embed" ProgID="Equation.DSMT4" ShapeID="_x0000_i5449" DrawAspect="Content" ObjectID="_1686899649" r:id="rId8300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là ảnh của đường tròn trên qua phép đồng dạng có được bằng cách thực hiện liên tiếp phép quay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40" w14:anchorId="75466F8F">
                <v:shape id="_x0000_i5450" type="#_x0000_t75" style="width:12pt;height:12pt" o:ole="">
                  <v:imagedata r:id="rId8301" o:title=""/>
                </v:shape>
                <o:OLEObject Type="Embed" ProgID="Equation.DSMT4" ShapeID="_x0000_i5450" DrawAspect="Content" ObjectID="_1686899650" r:id="rId8302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góc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40" w14:anchorId="2A32A49B">
                <v:shape id="_x0000_i5451" type="#_x0000_t75" style="width:20.25pt;height:12pt" o:ole="">
                  <v:imagedata r:id="rId8303" o:title=""/>
                </v:shape>
                <o:OLEObject Type="Embed" ProgID="Equation.DSMT4" ShapeID="_x0000_i5451" DrawAspect="Content" ObjectID="_1686899651" r:id="rId8304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và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85" w14:anchorId="73E19843">
                <v:shape id="_x0000_i5452" type="#_x0000_t75" style="width:12pt;height:14.25pt" o:ole="">
                  <v:imagedata r:id="rId8305" o:title=""/>
                </v:shape>
                <o:OLEObject Type="Embed" ProgID="Equation.DSMT4" ShapeID="_x0000_i5452" DrawAspect="Content" ObjectID="_1686899652" r:id="rId830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360" w:dyaOrig="375" w14:anchorId="309B26E5">
                <v:shape id="_x0000_i5453" type="#_x0000_t75" style="width:18pt;height:18.75pt" o:ole="">
                  <v:imagedata r:id="rId8307" o:title=""/>
                </v:shape>
                <o:OLEObject Type="Embed" ProgID="Equation.DSMT4" ShapeID="_x0000_i5453" DrawAspect="Content" ObjectID="_1686899653" r:id="rId830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. Tìm phương trình của đường tròn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80" w:dyaOrig="450" w14:anchorId="4B2FF00A">
                <v:shape id="_x0000_i5454" type="#_x0000_t75" style="width:24pt;height:22.5pt" o:ole="">
                  <v:imagedata r:id="rId8299" o:title=""/>
                </v:shape>
                <o:OLEObject Type="Embed" ProgID="Equation.DSMT4" ShapeID="_x0000_i5454" DrawAspect="Content" ObjectID="_1686899654" r:id="rId8309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?</w:t>
            </w:r>
          </w:p>
          <w:p w14:paraId="44DEB880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1800" w:dyaOrig="525" w14:anchorId="0918891A">
                <v:shape id="_x0000_i5455" type="#_x0000_t75" style="width:90pt;height:26.25pt" o:ole="">
                  <v:imagedata r:id="rId8310" o:title=""/>
                </v:shape>
                <o:OLEObject Type="Embed" ProgID="Equation.DSMT4" ShapeID="_x0000_i5455" DrawAspect="Content" ObjectID="_1686899655" r:id="rId8311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color w:val="0000FF"/>
                <w:position w:val="-14"/>
                <w:szCs w:val="24"/>
                <w:lang w:val="fr-FR"/>
              </w:rPr>
              <w:object w:dxaOrig="1620" w:dyaOrig="435" w14:anchorId="0D505947">
                <v:shape id="_x0000_i5456" type="#_x0000_t75" style="width:81pt;height:21.75pt" o:ole="">
                  <v:imagedata r:id="rId8312" o:title=""/>
                </v:shape>
                <o:OLEObject Type="Embed" ProgID="Equation.DSMT4" ShapeID="_x0000_i5456" DrawAspect="Content" ObjectID="_1686899656" r:id="rId831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2F58F120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1800" w:dyaOrig="525" w14:anchorId="5E7DC06C">
                <v:shape id="_x0000_i5457" type="#_x0000_t75" style="width:90pt;height:26.25pt" o:ole="">
                  <v:imagedata r:id="rId8314" o:title=""/>
                </v:shape>
                <o:OLEObject Type="Embed" ProgID="Equation.DSMT4" ShapeID="_x0000_i5457" DrawAspect="Content" ObjectID="_1686899657" r:id="rId8315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6"/>
                <w:szCs w:val="24"/>
              </w:rPr>
              <w:object w:dxaOrig="2325" w:dyaOrig="525" w14:anchorId="194BE1F4">
                <v:shape id="_x0000_i5458" type="#_x0000_t75" style="width:116.25pt;height:26.25pt" o:ole="">
                  <v:imagedata r:id="rId8316" o:title=""/>
                </v:shape>
                <o:OLEObject Type="Embed" ProgID="Equation.DSMT4" ShapeID="_x0000_i5458" DrawAspect="Content" ObjectID="_1686899658" r:id="rId8317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2271E50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C293B1" w14:textId="77777777" w:rsidR="00522C6A" w:rsidRPr="00722B9B" w:rsidRDefault="00522C6A" w:rsidP="003F0FBB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22B9B">
              <w:rPr>
                <w:rFonts w:ascii="CMU Serif Extra" w:hAnsi="CMU Serif Extra" w:cs="Chu Van An"/>
                <w:b/>
                <w:bCs/>
                <w:i/>
                <w:iCs/>
                <w:color w:val="0000CC"/>
                <w:szCs w:val="22"/>
              </w:rPr>
              <w:t>Lời giải</w:t>
            </w:r>
          </w:p>
        </w:tc>
      </w:tr>
    </w:tbl>
    <w:p w14:paraId="35430062" w14:textId="77777777" w:rsidR="00522C6A" w:rsidRPr="00722B9B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FF0000"/>
        </w:rPr>
        <w:t xml:space="preserve">  </w:t>
      </w:r>
    </w:p>
    <w:p w14:paraId="66728CE3" w14:textId="77777777" w:rsidR="00522C6A" w:rsidRPr="00722B9B" w:rsidRDefault="00522C6A" w:rsidP="00522C6A">
      <w:pPr>
        <w:tabs>
          <w:tab w:val="left" w:pos="992"/>
        </w:tabs>
        <w:spacing w:before="120" w:after="0" w:line="240" w:lineRule="auto"/>
        <w:ind w:left="142"/>
        <w:jc w:val="both"/>
        <w:rPr>
          <w:b/>
          <w:bCs/>
          <w:color w:val="0000CC"/>
        </w:rPr>
      </w:pPr>
      <w:r w:rsidRPr="00722B9B">
        <w:rPr>
          <w:b/>
          <w:color w:val="FF00FF"/>
        </w:rPr>
        <w:t xml:space="preserve">  </w:t>
      </w:r>
      <w:r w:rsidRPr="00722B9B">
        <w:rPr>
          <w:noProof/>
        </w:rPr>
        <mc:AlternateContent>
          <mc:Choice Requires="wpg">
            <w:drawing>
              <wp:inline distT="0" distB="0" distL="0" distR="0" wp14:anchorId="78089FA1" wp14:editId="7DE0CDF5">
                <wp:extent cx="6547104" cy="1066800"/>
                <wp:effectExtent l="0" t="19050" r="25400" b="19050"/>
                <wp:docPr id="212457312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66800"/>
                          <a:chOff x="0" y="0"/>
                          <a:chExt cx="6547104" cy="1030184"/>
                        </a:xfrm>
                      </wpg:grpSpPr>
                      <wps:wsp>
                        <wps:cNvPr id="212457312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92"/>
                            <a:ext cx="6547104" cy="76949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4087BF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63A48F63" w14:textId="77777777" w:rsidR="00522C6A" w:rsidRPr="00844D50" w:rsidRDefault="00522C6A" w:rsidP="00C93898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 và các tính chất của phép đồng dạng</w:t>
                              </w:r>
                            </w:p>
                            <w:p w14:paraId="3B1DC379" w14:textId="77777777" w:rsidR="00522C6A" w:rsidRDefault="00522C6A" w:rsidP="00522C6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FE0D21E" w14:textId="77777777" w:rsidR="00522C6A" w:rsidRPr="009C07C7" w:rsidRDefault="00522C6A" w:rsidP="00522C6A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23" name="Group 2124573123"/>
                        <wpg:cNvGrpSpPr/>
                        <wpg:grpSpPr>
                          <a:xfrm>
                            <a:off x="150812" y="0"/>
                            <a:ext cx="6356313" cy="498152"/>
                            <a:chOff x="150812" y="0"/>
                            <a:chExt cx="6356692" cy="498152"/>
                          </a:xfrm>
                        </wpg:grpSpPr>
                        <wpg:grpSp>
                          <wpg:cNvPr id="2124573124" name="Group 2124573124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2124573125" name="Group 2124573125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2124573126" name="Rectangle: Single Corner Snipped 2124573126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127" name="Group 2124573127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2124573128" name="Group 2124573128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2124573129" name="Arrow: Chevron 2124573129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AB4F21B" w14:textId="77777777" w:rsidR="00522C6A" w:rsidRPr="00C5583F" w:rsidRDefault="00522C6A" w:rsidP="00522C6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  <w:lang w:val="vi-VN"/>
                                          </w:rPr>
                                        </w:pPr>
                                        <w:r w:rsidRPr="00C5583F">
                                          <w:rPr>
                                            <w:bCs/>
                                            <w:color w:val="0000CC"/>
                                            <w:sz w:val="28"/>
                                            <w:szCs w:val="28"/>
                                          </w:rPr>
                                          <w:t>Xác định ảnh của một hình qua một phép đồng dạng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30" name="Group 212457313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31" name="Freeform: Shape 212457313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3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DD232B0" w14:textId="77777777" w:rsidR="00522C6A" w:rsidRDefault="00522C6A" w:rsidP="00522C6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33" name="Group 212457313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34" name="Freeform: Shape 212457313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35" name="Flowchart: Terminator 212457313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36" name="Flowchart: Direct Access Storage 212457313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37" name="Group 2124573137"/>
                          <wpg:cNvGrpSpPr/>
                          <wpg:grpSpPr>
                            <a:xfrm>
                              <a:off x="327030" y="38100"/>
                              <a:ext cx="1209209" cy="460052"/>
                              <a:chOff x="327030" y="38100"/>
                              <a:chExt cx="1209209" cy="460052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38" name="Flowchart: Preparation 212457313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39" name="TextBox 42"/>
                            <wps:cNvSpPr txBox="1"/>
                            <wps:spPr>
                              <a:xfrm>
                                <a:off x="404602" y="60661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E3BC45A" w14:textId="77777777" w:rsidR="00522C6A" w:rsidRDefault="00522C6A" w:rsidP="00522C6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8089FA1" id="_x0000_s1647" style="width:515.5pt;height:84pt;mso-position-horizontal-relative:char;mso-position-vertical-relative:line" coordsize="65471,103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">
                <v:shape id="Rectangle: Diagonal Corners Rounded 1" o:spid="_x0000_s1648" style="position:absolute;top:2606;width:65471;height:769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5326;6547104,762205;6532329,769492;112179,769492;0,714166;0,7287;14775,0" o:connectangles="0,0,0,0,0,0,0,0,0" textboxrect="0,0,6435090,1533525"/>
                  <v:textbox>
                    <w:txbxContent>
                      <w:p w14:paraId="414087BF" w14:textId="77777777" w:rsidR="00522C6A" w:rsidRDefault="00522C6A" w:rsidP="00522C6A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63A48F63" w14:textId="77777777" w:rsidR="00522C6A" w:rsidRPr="00844D50" w:rsidRDefault="00522C6A" w:rsidP="00C93898">
                        <w:pPr>
                          <w:pStyle w:val="ListParagraph"/>
                          <w:numPr>
                            <w:ilvl w:val="0"/>
                            <w:numId w:val="4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 và các tính chất của phép đồng dạng</w:t>
                        </w:r>
                      </w:p>
                      <w:p w14:paraId="3B1DC379" w14:textId="77777777" w:rsidR="00522C6A" w:rsidRDefault="00522C6A" w:rsidP="00522C6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FE0D21E" w14:textId="77777777" w:rsidR="00522C6A" w:rsidRPr="009C07C7" w:rsidRDefault="00522C6A" w:rsidP="00522C6A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2124573123" o:spid="_x0000_s1649" style="position:absolute;left:1508;width:63563;height:4981" coordorigin="1508" coordsize="63566,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ZR+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">
                  <v:group id="Group 2124573124" o:spid="_x0000_s1650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">
                    <v:group id="Group 2124573125" o:spid="_x0000_s1651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KmR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">
                      <v:shape id="Rectangle: Single Corner Snipped 2124573126" o:spid="_x0000_s1652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" path="m,l6099614,r223777,223777l6323391,447554,,447554,,xe" fillcolor="#efddf6 [663]" stroked="f" strokeweight="1.25pt">
                        <v:fill r:id="rId72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3127" o:spid="_x0000_s1653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pJ9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">
                        <v:group id="Group 2124573128" o:spid="_x0000_s1654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">
                          <v:shape id="Arrow: Chevron 2124573129" o:spid="_x0000_s1655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AB4F21B" w14:textId="77777777" w:rsidR="00522C6A" w:rsidRPr="00C5583F" w:rsidRDefault="00522C6A" w:rsidP="00522C6A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sz w:val="28"/>
                                      <w:szCs w:val="28"/>
                                      <w:lang w:val="vi-VN"/>
                                    </w:rPr>
                                  </w:pPr>
                                  <w:r w:rsidRPr="00C5583F">
                                    <w:rPr>
                                      <w:bCs/>
                                      <w:color w:val="0000CC"/>
                                      <w:sz w:val="28"/>
                                      <w:szCs w:val="28"/>
                                    </w:rPr>
                                    <w:t>Xác định ảnh của một hình qua một phép đồng dạng</w:t>
                                  </w:r>
                                </w:p>
                              </w:txbxContent>
                            </v:textbox>
                          </v:shape>
                          <v:group id="Group 2124573130" o:spid="_x0000_s16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">
                            <v:shape id="Freeform: Shape 2124573131" o:spid="_x0000_s16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" filled="f" stroked="f">
                              <v:textbox>
                                <w:txbxContent>
                                  <w:p w14:paraId="0DD232B0" w14:textId="77777777" w:rsidR="00522C6A" w:rsidRDefault="00522C6A" w:rsidP="00522C6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33" o:spid="_x0000_s16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AKj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">
                          <v:shape id="Freeform: Shape 2124573134" o:spid="_x0000_s16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35" o:spid="_x0000_s16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36" o:spid="_x0000_s16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37" o:spid="_x0000_s1663" style="position:absolute;left:3270;top:381;width:12092;height:4600" coordorigin="3270,381" coordsize="12092,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">
                    <v:shape id="Flowchart: Preparation 2124573138" o:spid="_x0000_s16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65" type="#_x0000_t202" style="position:absolute;left:4046;top:60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1E3BC45A" w14:textId="77777777" w:rsidR="00522C6A" w:rsidRDefault="00522C6A" w:rsidP="00522C6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393BFC6" w14:textId="77777777" w:rsidR="00522C6A" w:rsidRPr="00722B9B" w:rsidRDefault="00522C6A" w:rsidP="00522C6A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6630EA91" w14:textId="77777777" w:rsidR="00522C6A" w:rsidRPr="00722B9B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minh họa</w:t>
      </w:r>
      <w:r w:rsidRPr="00722B9B">
        <w:rPr>
          <w:b/>
          <w:bCs/>
          <w:color w:val="FF0000"/>
        </w:rPr>
        <w:t>:</w:t>
      </w:r>
    </w:p>
    <w:p w14:paraId="7DA39C22" w14:textId="77777777" w:rsidR="00522C6A" w:rsidRPr="00722B9B" w:rsidRDefault="00522C6A" w:rsidP="00C93898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722B9B">
        <w:t xml:space="preserve">Phép vị tự tâm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0F2804A4">
          <v:shape id="_x0000_i5459" type="#_x0000_t75" style="width:12pt;height:14.25pt" o:ole="">
            <v:imagedata r:id="rId8318" o:title=""/>
          </v:shape>
          <o:OLEObject Type="Embed" ProgID="Equation.DSMT4" ShapeID="_x0000_i5459" DrawAspect="Content" ObjectID="_1686899659" r:id="rId8319"/>
        </w:object>
      </w:r>
      <w:r w:rsidRPr="00722B9B">
        <w:t xml:space="preserve"> tỉ số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690" w:dyaOrig="285" w14:anchorId="0D46C77F">
          <v:shape id="_x0000_i5460" type="#_x0000_t75" style="width:34.5pt;height:14.25pt" o:ole="">
            <v:imagedata r:id="rId8320" o:title=""/>
          </v:shape>
          <o:OLEObject Type="Embed" ProgID="Equation.DSMT4" ShapeID="_x0000_i5460" DrawAspect="Content" ObjectID="_1686899660" r:id="rId8321"/>
        </w:object>
      </w:r>
      <w:r w:rsidRPr="00722B9B">
        <w:t xml:space="preserve"> là phép đồng dạng có tỉ số là</w:t>
      </w:r>
    </w:p>
    <w:p w14:paraId="08A9ADEE" w14:textId="77777777" w:rsidR="00522C6A" w:rsidRPr="00722B9B" w:rsidRDefault="00522C6A" w:rsidP="00522C6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B05EA9">
        <w:rPr>
          <w:rFonts w:ascii="MS PMincho" w:eastAsia="MS PMincho" w:hAnsi="MS PMincho"/>
          <w:b/>
          <w:color w:val="0000FF"/>
        </w:rPr>
        <w:t>Ⓐ.</w:t>
      </w:r>
      <w:r w:rsidRPr="00722B9B">
        <w:rPr>
          <w:rFonts w:eastAsia="Times New Roman"/>
          <w:b/>
          <w:color w:val="0000FF"/>
        </w:rPr>
        <w:t xml:space="preserve"> </w:t>
      </w:r>
      <w:r w:rsidRPr="00722B9B">
        <w:rPr>
          <w:rFonts w:ascii="Times New Roman" w:eastAsia="Arial" w:hAnsi="Times New Roman" w:cs="Times New Roman"/>
          <w:b/>
          <w:color w:val="0000FF"/>
          <w:position w:val="-4"/>
          <w:szCs w:val="20"/>
        </w:rPr>
        <w:object w:dxaOrig="300" w:dyaOrig="255" w14:anchorId="6F60044A">
          <v:shape id="_x0000_i5461" type="#_x0000_t75" style="width:15pt;height:12.75pt" o:ole="">
            <v:imagedata r:id="rId8322" o:title=""/>
          </v:shape>
          <o:OLEObject Type="Embed" ProgID="Equation.DSMT4" ShapeID="_x0000_i5461" DrawAspect="Content" ObjectID="_1686899661" r:id="rId8323"/>
        </w:object>
      </w:r>
      <w:r w:rsidRPr="00722B9B">
        <w:t>.</w:t>
      </w:r>
      <w:r w:rsidRPr="00722B9B">
        <w:rPr>
          <w:rFonts w:eastAsia="Times New Roman"/>
          <w:b/>
          <w:color w:val="0000FF"/>
        </w:rPr>
        <w:tab/>
      </w:r>
      <w:r w:rsidRPr="00B05EA9">
        <w:rPr>
          <w:rFonts w:ascii="MS PMincho" w:eastAsia="MS PMincho" w:hAnsi="MS PMincho"/>
          <w:b/>
          <w:color w:val="0000FF"/>
        </w:rPr>
        <w:t>Ⓑ.</w:t>
      </w:r>
      <w:r w:rsidRPr="00722B9B">
        <w:rPr>
          <w:rFonts w:eastAsia="Times New Roman"/>
          <w:b/>
          <w:color w:val="0000FF"/>
        </w:rPr>
        <w:t xml:space="preserve"> </w:t>
      </w:r>
      <w:r w:rsidRPr="00722B9B">
        <w:rPr>
          <w:rFonts w:ascii="Times New Roman" w:eastAsia="Arial" w:hAnsi="Times New Roman" w:cs="Times New Roman"/>
          <w:b/>
          <w:color w:val="0000FF"/>
          <w:position w:val="-6"/>
          <w:szCs w:val="20"/>
        </w:rPr>
        <w:object w:dxaOrig="180" w:dyaOrig="285" w14:anchorId="51916AB7">
          <v:shape id="_x0000_i5462" type="#_x0000_t75" style="width:9pt;height:14.25pt" o:ole="">
            <v:imagedata r:id="rId8324" o:title=""/>
          </v:shape>
          <o:OLEObject Type="Embed" ProgID="Equation.DSMT4" ShapeID="_x0000_i5462" DrawAspect="Content" ObjectID="_1686899662" r:id="rId8325"/>
        </w:object>
      </w:r>
      <w:r w:rsidRPr="00722B9B">
        <w:t>.</w:t>
      </w:r>
      <w:r w:rsidRPr="00722B9B">
        <w:rPr>
          <w:rFonts w:eastAsia="Times New Roman"/>
          <w:b/>
          <w:color w:val="0000FF"/>
        </w:rPr>
        <w:tab/>
      </w:r>
      <w:r w:rsidRPr="00B05EA9">
        <w:rPr>
          <w:rFonts w:ascii="MS PMincho" w:eastAsia="MS PMincho" w:hAnsi="MS PMincho"/>
          <w:b/>
          <w:color w:val="0000FF"/>
        </w:rPr>
        <w:t>Ⓒ.</w:t>
      </w:r>
      <w:r w:rsidRPr="00722B9B">
        <w:rPr>
          <w:rFonts w:eastAsia="Times New Roman"/>
          <w:b/>
          <w:color w:val="0000FF"/>
        </w:rPr>
        <w:t xml:space="preserve">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195" w:dyaOrig="255" w14:anchorId="52B7D49B">
          <v:shape id="_x0000_i5463" type="#_x0000_t75" style="width:9.75pt;height:12.75pt" o:ole="">
            <v:imagedata r:id="rId8326" o:title=""/>
          </v:shape>
          <o:OLEObject Type="Embed" ProgID="Equation.DSMT4" ShapeID="_x0000_i5463" DrawAspect="Content" ObjectID="_1686899663" r:id="rId8327"/>
        </w:object>
      </w:r>
      <w:r w:rsidRPr="00722B9B">
        <w:t>.</w:t>
      </w:r>
      <w:r w:rsidRPr="00722B9B">
        <w:rPr>
          <w:rFonts w:eastAsia="Times New Roman"/>
          <w:b/>
          <w:color w:val="0000FF"/>
        </w:rPr>
        <w:tab/>
      </w:r>
      <w:r w:rsidRPr="00B05EA9">
        <w:rPr>
          <w:rFonts w:ascii="MS PMincho" w:eastAsia="MS PMincho" w:hAnsi="MS PMincho"/>
          <w:b/>
          <w:color w:val="0000FF"/>
        </w:rPr>
        <w:t>Ⓓ.</w:t>
      </w:r>
      <w:r w:rsidRPr="00722B9B">
        <w:rPr>
          <w:rFonts w:eastAsia="Times New Roman"/>
          <w:b/>
          <w:color w:val="0000FF"/>
        </w:rPr>
        <w:t xml:space="preserve"> </w:t>
      </w:r>
      <w:r w:rsidRPr="00722B9B">
        <w:rPr>
          <w:rFonts w:ascii="Times New Roman" w:eastAsia="Arial" w:hAnsi="Times New Roman" w:cs="Times New Roman"/>
          <w:b/>
          <w:color w:val="0000FF"/>
          <w:position w:val="-6"/>
          <w:szCs w:val="20"/>
        </w:rPr>
        <w:object w:dxaOrig="180" w:dyaOrig="285" w14:anchorId="71642E40">
          <v:shape id="_x0000_i5464" type="#_x0000_t75" style="width:9pt;height:14.25pt" o:ole="">
            <v:imagedata r:id="rId8328" o:title=""/>
          </v:shape>
          <o:OLEObject Type="Embed" ProgID="Equation.DSMT4" ShapeID="_x0000_i5464" DrawAspect="Content" ObjectID="_1686899664" r:id="rId8329"/>
        </w:object>
      </w:r>
      <w:r w:rsidRPr="00722B9B">
        <w:t>.</w:t>
      </w:r>
    </w:p>
    <w:p w14:paraId="70823463" w14:textId="77777777" w:rsidR="00522C6A" w:rsidRPr="00722B9B" w:rsidRDefault="00522C6A" w:rsidP="00522C6A">
      <w:pPr>
        <w:spacing w:line="276" w:lineRule="auto"/>
        <w:ind w:left="992"/>
        <w:jc w:val="center"/>
      </w:pPr>
      <w:r w:rsidRPr="00722B9B">
        <w:rPr>
          <w:b/>
          <w:color w:val="0000CC"/>
        </w:rPr>
        <w:t>Lời giải</w:t>
      </w:r>
    </w:p>
    <w:p w14:paraId="4E20AB42" w14:textId="77777777" w:rsidR="00522C6A" w:rsidRPr="00722B9B" w:rsidRDefault="00522C6A" w:rsidP="00522C6A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22B9B">
        <w:rPr>
          <w:rFonts w:eastAsia="Calibri"/>
          <w:b/>
        </w:rPr>
        <w:t>Chọn B</w:t>
      </w:r>
    </w:p>
    <w:p w14:paraId="5656CF07" w14:textId="77777777" w:rsidR="00522C6A" w:rsidRPr="00722B9B" w:rsidRDefault="00522C6A" w:rsidP="00522C6A">
      <w:pPr>
        <w:pStyle w:val="ListParagraph"/>
        <w:ind w:left="992"/>
        <w:rPr>
          <w:rFonts w:eastAsia="Arial"/>
          <w:b/>
        </w:rPr>
      </w:pPr>
      <w:r w:rsidRPr="00722B9B">
        <w:t xml:space="preserve">Phép vị tự tâm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2B4F3554">
          <v:shape id="_x0000_i5465" type="#_x0000_t75" style="width:12pt;height:14.25pt" o:ole="">
            <v:imagedata r:id="rId8318" o:title=""/>
          </v:shape>
          <o:OLEObject Type="Embed" ProgID="Equation.DSMT4" ShapeID="_x0000_i5465" DrawAspect="Content" ObjectID="_1686899665" r:id="rId8330"/>
        </w:object>
      </w:r>
      <w:r w:rsidRPr="00722B9B">
        <w:t xml:space="preserve"> tỉ số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690" w:dyaOrig="285" w14:anchorId="18BD9688">
          <v:shape id="_x0000_i5466" type="#_x0000_t75" style="width:34.5pt;height:14.25pt" o:ole="">
            <v:imagedata r:id="rId8320" o:title=""/>
          </v:shape>
          <o:OLEObject Type="Embed" ProgID="Equation.DSMT4" ShapeID="_x0000_i5466" DrawAspect="Content" ObjectID="_1686899666" r:id="rId8331"/>
        </w:object>
      </w:r>
      <w:r w:rsidRPr="00722B9B">
        <w:t xml:space="preserve"> là phép đồng dạng có tỉ số là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180" w:dyaOrig="285" w14:anchorId="3C44B008">
          <v:shape id="_x0000_i5467" type="#_x0000_t75" style="width:9pt;height:14.25pt" o:ole="">
            <v:imagedata r:id="rId8332" o:title=""/>
          </v:shape>
          <o:OLEObject Type="Embed" ProgID="Equation.DSMT4" ShapeID="_x0000_i5467" DrawAspect="Content" ObjectID="_1686899667" r:id="rId8333"/>
        </w:object>
      </w:r>
      <w:r w:rsidRPr="00722B9B">
        <w:t>.</w:t>
      </w:r>
    </w:p>
    <w:p w14:paraId="5B512764" w14:textId="77777777" w:rsidR="00522C6A" w:rsidRPr="00722B9B" w:rsidRDefault="00522C6A" w:rsidP="00C93898">
      <w:pPr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722B9B">
        <w:rPr>
          <w:lang w:val="vi-VN" w:eastAsia="vi-VN"/>
        </w:rPr>
        <w:t xml:space="preserve">Trong mặt phẳng với hệ tọa độ </w:t>
      </w:r>
      <w:r w:rsidRPr="00722B9B">
        <w:rPr>
          <w:rFonts w:ascii="Times New Roman" w:eastAsia="Times New Roman" w:hAnsi="Times New Roman" w:cs="Times New Roman"/>
          <w:position w:val="-10"/>
        </w:rPr>
        <w:object w:dxaOrig="450" w:dyaOrig="315" w14:anchorId="3221E778">
          <v:shape id="_x0000_i5468" type="#_x0000_t75" style="width:22.5pt;height:15.75pt" o:ole="">
            <v:imagedata r:id="rId8334" o:title=""/>
          </v:shape>
          <o:OLEObject Type="Embed" ProgID="Equation.DSMT4" ShapeID="_x0000_i5468" DrawAspect="Content" ObjectID="_1686899668" r:id="rId8335"/>
        </w:object>
      </w:r>
      <w:r w:rsidRPr="00722B9B">
        <w:rPr>
          <w:lang w:val="vi-VN" w:eastAsia="vi-VN"/>
        </w:rPr>
        <w:t xml:space="preserve">, cho bốn điểm </w:t>
      </w:r>
      <w:r w:rsidRPr="00722B9B">
        <w:rPr>
          <w:rFonts w:ascii="Times New Roman" w:eastAsia="Times New Roman" w:hAnsi="Times New Roman" w:cs="Times New Roman"/>
          <w:position w:val="-14"/>
        </w:rPr>
        <w:object w:dxaOrig="3630" w:dyaOrig="405" w14:anchorId="59B9A1C9">
          <v:shape id="_x0000_i5469" type="#_x0000_t75" style="width:181.5pt;height:20.25pt" o:ole="">
            <v:imagedata r:id="rId8336" o:title=""/>
          </v:shape>
          <o:OLEObject Type="Embed" ProgID="Equation.DSMT4" ShapeID="_x0000_i5469" DrawAspect="Content" ObjectID="_1686899669" r:id="rId8337"/>
        </w:object>
      </w:r>
      <w:r w:rsidRPr="00722B9B">
        <w:rPr>
          <w:lang w:eastAsia="vi-VN"/>
        </w:rPr>
        <w:t xml:space="preserve">. </w:t>
      </w:r>
      <w:r w:rsidRPr="00722B9B">
        <w:rPr>
          <w:lang w:val="vi-VN" w:eastAsia="vi-VN"/>
        </w:rPr>
        <w:t xml:space="preserve">Nếu có phép đồng dạng biến đoạn thẳng </w:t>
      </w:r>
      <w:r w:rsidRPr="00722B9B">
        <w:rPr>
          <w:rFonts w:ascii="Times New Roman" w:eastAsia="Times New Roman" w:hAnsi="Times New Roman" w:cs="Times New Roman"/>
          <w:position w:val="-4"/>
        </w:rPr>
        <w:object w:dxaOrig="405" w:dyaOrig="255" w14:anchorId="418088E4">
          <v:shape id="_x0000_i5470" type="#_x0000_t75" style="width:20.25pt;height:12.75pt" o:ole="">
            <v:imagedata r:id="rId8338" o:title=""/>
          </v:shape>
          <o:OLEObject Type="Embed" ProgID="Equation.DSMT4" ShapeID="_x0000_i5470" DrawAspect="Content" ObjectID="_1686899670" r:id="rId8339"/>
        </w:object>
      </w:r>
      <w:r w:rsidRPr="00722B9B">
        <w:rPr>
          <w:lang w:val="vi-VN" w:eastAsia="vi-VN"/>
        </w:rPr>
        <w:t xml:space="preserve"> thành đoạn thẳng </w:t>
      </w:r>
      <w:r w:rsidRPr="00722B9B">
        <w:rPr>
          <w:rFonts w:ascii="Times New Roman" w:eastAsia="Times New Roman" w:hAnsi="Times New Roman" w:cs="Times New Roman"/>
          <w:position w:val="-6"/>
        </w:rPr>
        <w:object w:dxaOrig="405" w:dyaOrig="285" w14:anchorId="7B1069BE">
          <v:shape id="_x0000_i5471" type="#_x0000_t75" style="width:20.25pt;height:14.25pt" o:ole="">
            <v:imagedata r:id="rId8340" o:title=""/>
          </v:shape>
          <o:OLEObject Type="Embed" ProgID="Equation.DSMT4" ShapeID="_x0000_i5471" DrawAspect="Content" ObjectID="_1686899671" r:id="rId8341"/>
        </w:object>
      </w:r>
      <w:r w:rsidRPr="00722B9B">
        <w:rPr>
          <w:lang w:val="vi-VN" w:eastAsia="vi-VN"/>
        </w:rPr>
        <w:t xml:space="preserve"> thì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195" w:dyaOrig="285" w14:anchorId="3FB592D6">
          <v:shape id="_x0000_i5472" type="#_x0000_t75" style="width:9.75pt;height:14.25pt" o:ole="">
            <v:imagedata r:id="rId8342" o:title=""/>
          </v:shape>
          <o:OLEObject Type="Embed" ProgID="Equation.DSMT4" ShapeID="_x0000_i5472" DrawAspect="Content" ObjectID="_1686899672" r:id="rId8343"/>
        </w:object>
      </w:r>
      <w:r w:rsidRPr="00722B9B">
        <w:rPr>
          <w:lang w:val="vi-VN" w:eastAsia="vi-VN"/>
        </w:rPr>
        <w:t xml:space="preserve"> của phép đồng dạng đó bằng</w:t>
      </w:r>
    </w:p>
    <w:p w14:paraId="53611E17" w14:textId="77777777" w:rsidR="00522C6A" w:rsidRPr="00722B9B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 w:rsidRPr="00B05EA9">
        <w:rPr>
          <w:rFonts w:ascii="MS PMincho" w:eastAsia="MS PMincho" w:hAnsi="MS PMincho"/>
          <w:b/>
          <w:color w:val="0000FF"/>
          <w:lang w:eastAsia="vi-VN"/>
        </w:rPr>
        <w:t>Ⓐ.</w:t>
      </w:r>
      <w:r w:rsidRPr="00722B9B">
        <w:rPr>
          <w:b/>
          <w:color w:val="0000FF"/>
          <w:lang w:eastAsia="vi-VN"/>
        </w:rPr>
        <w:t xml:space="preserve"> </w:t>
      </w:r>
      <w:r w:rsidRPr="00722B9B">
        <w:rPr>
          <w:rFonts w:ascii="Times New Roman" w:eastAsia="Times New Roman" w:hAnsi="Times New Roman" w:cs="Times New Roman"/>
          <w:position w:val="-24"/>
        </w:rPr>
        <w:object w:dxaOrig="240" w:dyaOrig="615" w14:anchorId="33CEFC7A">
          <v:shape id="_x0000_i5473" type="#_x0000_t75" style="width:12pt;height:30.75pt" o:ole="">
            <v:imagedata r:id="rId8344" o:title=""/>
          </v:shape>
          <o:OLEObject Type="Embed" ProgID="Equation.DSMT4" ShapeID="_x0000_i5473" DrawAspect="Content" ObjectID="_1686899673" r:id="rId8345"/>
        </w:object>
      </w:r>
      <w:r w:rsidRPr="00722B9B">
        <w:rPr>
          <w:rFonts w:eastAsia="Calibri"/>
          <w:lang w:eastAsia="vi-VN"/>
        </w:rPr>
        <w:t>.</w:t>
      </w:r>
      <w:r w:rsidRPr="00722B9B">
        <w:rPr>
          <w:b/>
          <w:color w:val="0000FF"/>
          <w:lang w:eastAsia="vi-VN"/>
        </w:rPr>
        <w:tab/>
      </w:r>
      <w:r w:rsidRPr="00B05EA9">
        <w:rPr>
          <w:rFonts w:ascii="MS PMincho" w:eastAsia="MS PMincho" w:hAnsi="MS PMincho"/>
          <w:b/>
          <w:color w:val="0000FF"/>
          <w:lang w:eastAsia="vi-VN"/>
        </w:rPr>
        <w:t>Ⓑ.</w:t>
      </w:r>
      <w:r w:rsidRPr="00722B9B">
        <w:rPr>
          <w:b/>
          <w:color w:val="0000FF"/>
          <w:lang w:eastAsia="vi-VN"/>
        </w:rPr>
        <w:t xml:space="preserve"> </w:t>
      </w:r>
      <w:r w:rsidRPr="00722B9B">
        <w:rPr>
          <w:rFonts w:ascii="Times New Roman" w:eastAsia="Times New Roman" w:hAnsi="Times New Roman" w:cs="Times New Roman"/>
          <w:position w:val="-24"/>
        </w:rPr>
        <w:object w:dxaOrig="240" w:dyaOrig="615" w14:anchorId="26B89AE8">
          <v:shape id="_x0000_i5474" type="#_x0000_t75" style="width:12pt;height:30.75pt" o:ole="">
            <v:imagedata r:id="rId8346" o:title=""/>
          </v:shape>
          <o:OLEObject Type="Embed" ProgID="Equation.DSMT4" ShapeID="_x0000_i5474" DrawAspect="Content" ObjectID="_1686899674" r:id="rId8347"/>
        </w:object>
      </w:r>
      <w:r w:rsidRPr="00722B9B">
        <w:rPr>
          <w:rFonts w:eastAsia="Calibri"/>
          <w:lang w:eastAsia="vi-VN"/>
        </w:rPr>
        <w:t>.</w:t>
      </w:r>
      <w:r w:rsidRPr="00722B9B">
        <w:rPr>
          <w:b/>
          <w:color w:val="0000FF"/>
          <w:lang w:eastAsia="vi-VN"/>
        </w:rPr>
        <w:tab/>
      </w:r>
      <w:r w:rsidRPr="00B05EA9">
        <w:rPr>
          <w:rFonts w:ascii="MS PMincho" w:eastAsia="MS PMincho" w:hAnsi="MS PMincho"/>
          <w:b/>
          <w:color w:val="0000FF"/>
          <w:lang w:eastAsia="vi-VN"/>
        </w:rPr>
        <w:t>Ⓒ.</w:t>
      </w:r>
      <w:r w:rsidRPr="00722B9B">
        <w:rPr>
          <w:b/>
          <w:color w:val="0000FF"/>
          <w:lang w:eastAsia="vi-VN"/>
        </w:rPr>
        <w:t xml:space="preserve"> </w:t>
      </w:r>
      <w:r w:rsidRPr="00722B9B">
        <w:rPr>
          <w:rFonts w:ascii="Times New Roman" w:eastAsia="Times New Roman" w:hAnsi="Times New Roman" w:cs="Times New Roman"/>
          <w:position w:val="-4"/>
        </w:rPr>
        <w:object w:dxaOrig="195" w:dyaOrig="255" w14:anchorId="131B6DCE">
          <v:shape id="_x0000_i5475" type="#_x0000_t75" style="width:9.75pt;height:12.75pt" o:ole="">
            <v:imagedata r:id="rId8348" o:title=""/>
          </v:shape>
          <o:OLEObject Type="Embed" ProgID="Equation.DSMT4" ShapeID="_x0000_i5475" DrawAspect="Content" ObjectID="_1686899675" r:id="rId8349"/>
        </w:object>
      </w:r>
      <w:r w:rsidRPr="00722B9B">
        <w:rPr>
          <w:rFonts w:eastAsia="Calibri"/>
          <w:lang w:eastAsia="vi-VN"/>
        </w:rPr>
        <w:t>.</w:t>
      </w:r>
      <w:r w:rsidRPr="00722B9B">
        <w:rPr>
          <w:b/>
          <w:color w:val="0000FF"/>
          <w:lang w:eastAsia="vi-VN"/>
        </w:rPr>
        <w:tab/>
      </w:r>
      <w:r w:rsidRPr="00B05EA9">
        <w:rPr>
          <w:rFonts w:ascii="MS PMincho" w:eastAsia="MS PMincho" w:hAnsi="MS PMincho"/>
          <w:b/>
          <w:color w:val="0000FF"/>
          <w:lang w:eastAsia="vi-VN"/>
        </w:rPr>
        <w:t>Ⓓ.</w:t>
      </w:r>
      <w:r w:rsidRPr="00722B9B">
        <w:rPr>
          <w:b/>
          <w:color w:val="0000FF"/>
          <w:lang w:eastAsia="vi-VN"/>
        </w:rPr>
        <w:t xml:space="preserve"> </w:t>
      </w:r>
      <w:r w:rsidRPr="00722B9B">
        <w:rPr>
          <w:rFonts w:ascii="Times New Roman" w:eastAsia="Times New Roman" w:hAnsi="Times New Roman" w:cs="Times New Roman"/>
          <w:position w:val="-24"/>
        </w:rPr>
        <w:object w:dxaOrig="240" w:dyaOrig="615" w14:anchorId="1E50422B">
          <v:shape id="_x0000_i5476" type="#_x0000_t75" style="width:12pt;height:30.75pt" o:ole="">
            <v:imagedata r:id="rId8350" o:title=""/>
          </v:shape>
          <o:OLEObject Type="Embed" ProgID="Equation.DSMT4" ShapeID="_x0000_i5476" DrawAspect="Content" ObjectID="_1686899676" r:id="rId8351"/>
        </w:object>
      </w:r>
      <w:r w:rsidRPr="00722B9B">
        <w:rPr>
          <w:rFonts w:eastAsia="Calibri"/>
          <w:lang w:eastAsia="vi-VN"/>
        </w:rPr>
        <w:t>.</w:t>
      </w:r>
    </w:p>
    <w:p w14:paraId="4FCC2E5F" w14:textId="77777777" w:rsidR="00522C6A" w:rsidRPr="00722B9B" w:rsidRDefault="00522C6A" w:rsidP="00522C6A">
      <w:pPr>
        <w:spacing w:line="276" w:lineRule="auto"/>
        <w:ind w:left="992"/>
        <w:jc w:val="center"/>
        <w:rPr>
          <w:b/>
          <w:color w:val="0000FF"/>
          <w:lang w:eastAsia="vi-VN"/>
        </w:rPr>
      </w:pPr>
      <w:r w:rsidRPr="00722B9B">
        <w:rPr>
          <w:b/>
          <w:color w:val="0000CC"/>
          <w:lang w:eastAsia="vi-VN"/>
        </w:rPr>
        <w:t>Lời giải</w:t>
      </w:r>
    </w:p>
    <w:p w14:paraId="671BE06E" w14:textId="77777777" w:rsidR="00522C6A" w:rsidRPr="00722B9B" w:rsidRDefault="00522C6A" w:rsidP="00522C6A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 w:rsidRPr="00722B9B">
        <w:rPr>
          <w:b/>
          <w:lang w:val="fr-FR" w:eastAsia="vi-VN"/>
        </w:rPr>
        <w:t>Chọn A</w:t>
      </w:r>
    </w:p>
    <w:p w14:paraId="337DC7B5" w14:textId="77777777" w:rsidR="00522C6A" w:rsidRPr="00722B9B" w:rsidRDefault="00522C6A" w:rsidP="00522C6A">
      <w:pPr>
        <w:spacing w:line="276" w:lineRule="auto"/>
        <w:ind w:left="992"/>
        <w:jc w:val="both"/>
        <w:rPr>
          <w:rFonts w:eastAsia="Calibri"/>
          <w:lang w:eastAsia="vi-VN"/>
        </w:rPr>
      </w:pPr>
      <w:r w:rsidRPr="00722B9B">
        <w:rPr>
          <w:rFonts w:eastAsia="Calibri"/>
          <w:lang w:eastAsia="vi-VN"/>
        </w:rPr>
        <w:t xml:space="preserve">Ta có: </w:t>
      </w:r>
      <w:r w:rsidRPr="00722B9B">
        <w:rPr>
          <w:rFonts w:ascii="Times New Roman" w:eastAsia="Times New Roman" w:hAnsi="Times New Roman" w:cs="Times New Roman"/>
          <w:position w:val="-14"/>
        </w:rPr>
        <w:object w:dxaOrig="1155" w:dyaOrig="420" w14:anchorId="0807264B">
          <v:shape id="_x0000_i5477" type="#_x0000_t75" style="width:57.75pt;height:21pt" o:ole="">
            <v:imagedata r:id="rId8352" o:title=""/>
          </v:shape>
          <o:OLEObject Type="Embed" ProgID="Equation.DSMT4" ShapeID="_x0000_i5477" DrawAspect="Content" ObjectID="_1686899677" r:id="rId8353"/>
        </w:object>
      </w:r>
      <w:r w:rsidRPr="00722B9B">
        <w:rPr>
          <w:rFonts w:eastAsia="Calibri"/>
          <w:lang w:eastAsia="vi-VN"/>
        </w:rPr>
        <w:t xml:space="preserve"> và </w:t>
      </w:r>
      <w:r w:rsidRPr="00722B9B">
        <w:rPr>
          <w:rFonts w:ascii="Times New Roman" w:eastAsia="Times New Roman" w:hAnsi="Times New Roman" w:cs="Times New Roman"/>
          <w:position w:val="-14"/>
        </w:rPr>
        <w:object w:dxaOrig="1140" w:dyaOrig="420" w14:anchorId="1554C757">
          <v:shape id="_x0000_i5478" type="#_x0000_t75" style="width:57pt;height:21pt" o:ole="">
            <v:imagedata r:id="rId8354" o:title=""/>
          </v:shape>
          <o:OLEObject Type="Embed" ProgID="Equation.DSMT4" ShapeID="_x0000_i5478" DrawAspect="Content" ObjectID="_1686899678" r:id="rId8355"/>
        </w:object>
      </w:r>
      <w:r w:rsidRPr="00722B9B">
        <w:rPr>
          <w:rFonts w:eastAsia="Calibri"/>
          <w:lang w:eastAsia="vi-VN"/>
        </w:rPr>
        <w:t>.</w:t>
      </w:r>
    </w:p>
    <w:p w14:paraId="7B634C3B" w14:textId="77777777" w:rsidR="00522C6A" w:rsidRPr="00722B9B" w:rsidRDefault="00522C6A" w:rsidP="00522C6A">
      <w:pPr>
        <w:spacing w:line="276" w:lineRule="auto"/>
        <w:ind w:left="992"/>
        <w:jc w:val="both"/>
        <w:rPr>
          <w:rFonts w:eastAsia="Calibri"/>
          <w:lang w:eastAsia="vi-VN"/>
        </w:rPr>
      </w:pPr>
      <w:r w:rsidRPr="00722B9B">
        <w:rPr>
          <w:rFonts w:eastAsia="Calibri"/>
          <w:lang w:eastAsia="vi-VN"/>
        </w:rPr>
        <w:t xml:space="preserve">Suy ra </w:t>
      </w:r>
      <w:r w:rsidRPr="00722B9B">
        <w:rPr>
          <w:rFonts w:ascii="Times New Roman" w:eastAsia="Times New Roman" w:hAnsi="Times New Roman" w:cs="Times New Roman"/>
          <w:position w:val="-6"/>
        </w:rPr>
        <w:object w:dxaOrig="1065" w:dyaOrig="345" w14:anchorId="70702201">
          <v:shape id="_x0000_i5479" type="#_x0000_t75" style="width:53.25pt;height:17.25pt" o:ole="">
            <v:imagedata r:id="rId8356" o:title=""/>
          </v:shape>
          <o:OLEObject Type="Embed" ProgID="Equation.DSMT4" ShapeID="_x0000_i5479" DrawAspect="Content" ObjectID="_1686899679" r:id="rId8357"/>
        </w:object>
      </w:r>
      <w:r w:rsidRPr="00722B9B">
        <w:rPr>
          <w:rFonts w:eastAsia="Calibri"/>
          <w:lang w:eastAsia="vi-VN"/>
        </w:rPr>
        <w:t xml:space="preserve"> và </w:t>
      </w:r>
      <w:r w:rsidRPr="00722B9B">
        <w:rPr>
          <w:rFonts w:ascii="Times New Roman" w:eastAsia="Times New Roman" w:hAnsi="Times New Roman" w:cs="Times New Roman"/>
          <w:position w:val="-6"/>
        </w:rPr>
        <w:object w:dxaOrig="1065" w:dyaOrig="345" w14:anchorId="18D5728F">
          <v:shape id="_x0000_i5480" type="#_x0000_t75" style="width:53.25pt;height:17.25pt" o:ole="">
            <v:imagedata r:id="rId8358" o:title=""/>
          </v:shape>
          <o:OLEObject Type="Embed" ProgID="Equation.DSMT4" ShapeID="_x0000_i5480" DrawAspect="Content" ObjectID="_1686899680" r:id="rId8359"/>
        </w:object>
      </w:r>
      <w:r w:rsidRPr="00722B9B">
        <w:rPr>
          <w:rFonts w:eastAsia="Calibri"/>
          <w:lang w:eastAsia="vi-VN"/>
        </w:rPr>
        <w:t>.</w:t>
      </w:r>
    </w:p>
    <w:p w14:paraId="2B707FB3" w14:textId="77777777" w:rsidR="00522C6A" w:rsidRPr="00722B9B" w:rsidRDefault="00522C6A" w:rsidP="00522C6A">
      <w:pPr>
        <w:spacing w:line="276" w:lineRule="auto"/>
        <w:ind w:left="992"/>
        <w:jc w:val="both"/>
        <w:rPr>
          <w:rFonts w:eastAsia="Calibri"/>
          <w:lang w:eastAsia="vi-VN"/>
        </w:rPr>
      </w:pPr>
      <w:r w:rsidRPr="00722B9B">
        <w:rPr>
          <w:lang w:val="vi-VN" w:eastAsia="vi-VN"/>
        </w:rPr>
        <w:t xml:space="preserve">Suy ra tỉ số của phép đồng dạng là </w:t>
      </w:r>
      <w:r w:rsidRPr="00722B9B">
        <w:rPr>
          <w:rFonts w:ascii="Times New Roman" w:eastAsia="Times New Roman" w:hAnsi="Times New Roman" w:cs="Times New Roman"/>
          <w:position w:val="-24"/>
        </w:rPr>
        <w:object w:dxaOrig="1215" w:dyaOrig="615" w14:anchorId="4F988488">
          <v:shape id="_x0000_i5481" type="#_x0000_t75" style="width:60.75pt;height:30.75pt" o:ole="">
            <v:imagedata r:id="rId8360" o:title=""/>
          </v:shape>
          <o:OLEObject Type="Embed" ProgID="Equation.DSMT4" ShapeID="_x0000_i5481" DrawAspect="Content" ObjectID="_1686899681" r:id="rId8361"/>
        </w:object>
      </w:r>
      <w:r w:rsidRPr="00722B9B">
        <w:rPr>
          <w:rFonts w:eastAsia="Calibri"/>
          <w:lang w:eastAsia="vi-VN"/>
        </w:rPr>
        <w:t>.</w:t>
      </w:r>
    </w:p>
    <w:p w14:paraId="15DFD111" w14:textId="77777777" w:rsidR="00522C6A" w:rsidRPr="00722B9B" w:rsidRDefault="00522C6A" w:rsidP="00C93898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 w:rsidRPr="00722B9B">
        <w:lastRenderedPageBreak/>
        <w:t xml:space="preserve">Cho tam giác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570" w:dyaOrig="285" w14:anchorId="2921322B">
          <v:shape id="_x0000_i5482" type="#_x0000_t75" style="width:28.5pt;height:14.25pt" o:ole="">
            <v:imagedata r:id="rId8362" o:title=""/>
          </v:shape>
          <o:OLEObject Type="Embed" ProgID="Equation.DSMT4" ShapeID="_x0000_i5482" DrawAspect="Content" ObjectID="_1686899682" r:id="rId8363"/>
        </w:object>
      </w:r>
      <w:r w:rsidRPr="00722B9B">
        <w:t xml:space="preserve">, đường cao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450" w:dyaOrig="255" w14:anchorId="798E7083">
          <v:shape id="_x0000_i5483" type="#_x0000_t75" style="width:22.5pt;height:12.75pt" o:ole="">
            <v:imagedata r:id="rId8364" o:title=""/>
          </v:shape>
          <o:OLEObject Type="Embed" ProgID="Equation.DSMT4" ShapeID="_x0000_i5483" DrawAspect="Content" ObjectID="_1686899683" r:id="rId8365"/>
        </w:object>
      </w:r>
      <w:r w:rsidRPr="00722B9B">
        <w:t xml:space="preserve"> (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285" w:dyaOrig="255" w14:anchorId="687F4A13">
          <v:shape id="_x0000_i5484" type="#_x0000_t75" style="width:14.25pt;height:12.75pt" o:ole="">
            <v:imagedata r:id="rId8366" o:title=""/>
          </v:shape>
          <o:OLEObject Type="Embed" ProgID="Equation.DSMT4" ShapeID="_x0000_i5484" DrawAspect="Content" ObjectID="_1686899684" r:id="rId8367"/>
        </w:object>
      </w:r>
      <w:r w:rsidRPr="00722B9B">
        <w:t xml:space="preserve">thuộc cạnh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405" w:dyaOrig="285" w14:anchorId="764997BC">
          <v:shape id="_x0000_i5485" type="#_x0000_t75" style="width:20.25pt;height:14.25pt" o:ole="">
            <v:imagedata r:id="rId8368" o:title=""/>
          </v:shape>
          <o:OLEObject Type="Embed" ProgID="Equation.DSMT4" ShapeID="_x0000_i5485" DrawAspect="Content" ObjectID="_1686899685" r:id="rId8369"/>
        </w:object>
      </w:r>
      <w:r w:rsidRPr="00722B9B">
        <w:t xml:space="preserve"> ). Biết </w:t>
      </w:r>
      <w:r w:rsidRPr="00722B9B">
        <w:rPr>
          <w:rFonts w:ascii="Times New Roman" w:eastAsia="Arial" w:hAnsi="Times New Roman" w:cs="Times New Roman"/>
          <w:position w:val="-10"/>
          <w:szCs w:val="20"/>
        </w:rPr>
        <w:object w:dxaOrig="2385" w:dyaOrig="330" w14:anchorId="004F0987">
          <v:shape id="_x0000_i5486" type="#_x0000_t75" style="width:119.25pt;height:16.5pt" o:ole="">
            <v:imagedata r:id="rId8370" o:title=""/>
          </v:shape>
          <o:OLEObject Type="Embed" ProgID="Equation.DSMT4" ShapeID="_x0000_i5486" DrawAspect="Content" ObjectID="_1686899686" r:id="rId8371"/>
        </w:object>
      </w:r>
      <w:r w:rsidRPr="00722B9B">
        <w:t xml:space="preserve">. Phép đồng dạng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732D27D4">
          <v:shape id="_x0000_i5487" type="#_x0000_t75" style="width:12.75pt;height:12.75pt" o:ole="">
            <v:imagedata r:id="rId8372" o:title=""/>
          </v:shape>
          <o:OLEObject Type="Embed" ProgID="Equation.DSMT4" ShapeID="_x0000_i5487" DrawAspect="Content" ObjectID="_1686899687" r:id="rId8373"/>
        </w:object>
      </w:r>
      <w:r w:rsidRPr="00722B9B">
        <w:t xml:space="preserve">biến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690" w:dyaOrig="255" w14:anchorId="265DDB2B">
          <v:shape id="_x0000_i5488" type="#_x0000_t75" style="width:34.5pt;height:12.75pt" o:ole="">
            <v:imagedata r:id="rId8374" o:title=""/>
          </v:shape>
          <o:OLEObject Type="Embed" ProgID="Equation.DSMT4" ShapeID="_x0000_i5488" DrawAspect="Content" ObjectID="_1686899688" r:id="rId8375"/>
        </w:object>
      </w:r>
      <w:r w:rsidRPr="00722B9B">
        <w:t xml:space="preserve"> thành </w:t>
      </w:r>
      <w:r w:rsidRPr="00722B9B"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79ADB8BD">
          <v:shape id="_x0000_i5489" type="#_x0000_t75" style="width:36pt;height:14.25pt" o:ole="">
            <v:imagedata r:id="rId8376" o:title=""/>
          </v:shape>
          <o:OLEObject Type="Embed" ProgID="Equation.DSMT4" ShapeID="_x0000_i5489" DrawAspect="Content" ObjectID="_1686899689" r:id="rId8377"/>
        </w:object>
      </w:r>
      <w:r w:rsidRPr="00722B9B">
        <w:t xml:space="preserve">. Phép biến hình </w:t>
      </w:r>
      <w:r w:rsidRPr="00722B9B"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18952CBD">
          <v:shape id="_x0000_i5490" type="#_x0000_t75" style="width:12.75pt;height:12.75pt" o:ole="">
            <v:imagedata r:id="rId8378" o:title=""/>
          </v:shape>
          <o:OLEObject Type="Embed" ProgID="Equation.DSMT4" ShapeID="_x0000_i5490" DrawAspect="Content" ObjectID="_1686899690" r:id="rId8379"/>
        </w:object>
      </w:r>
      <w:r w:rsidRPr="00722B9B">
        <w:t>có được bằng cách thực hiện liên tiếp hai phép biến hình nào sau đây?</w:t>
      </w:r>
    </w:p>
    <w:p w14:paraId="46644740" w14:textId="77777777" w:rsidR="00522C6A" w:rsidRPr="00722B9B" w:rsidRDefault="00522C6A" w:rsidP="00522C6A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722B9B">
        <w:rPr>
          <w:noProof/>
        </w:rPr>
        <w:drawing>
          <wp:inline distT="0" distB="0" distL="0" distR="0" wp14:anchorId="344A348E" wp14:editId="1DCEEB81">
            <wp:extent cx="2114550" cy="1466850"/>
            <wp:effectExtent l="0" t="0" r="0" b="0"/>
            <wp:docPr id="2124573153" name="Picture 2124573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E466F" w14:textId="77777777" w:rsidR="00522C6A" w:rsidRPr="00722B9B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Ⓐ.</w:t>
      </w:r>
      <w:r w:rsidRPr="00722B9B">
        <w:rPr>
          <w:b/>
          <w:color w:val="0000FF"/>
        </w:rPr>
        <w:t xml:space="preserve"> </w:t>
      </w:r>
      <w:r w:rsidRPr="00722B9B">
        <w:t xml:space="preserve">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2DE20EBA">
          <v:shape id="_x0000_i5491" type="#_x0000_t75" style="width:14.25pt;height:12.75pt" o:ole="">
            <v:imagedata r:id="rId8381" o:title=""/>
          </v:shape>
          <o:OLEObject Type="Embed" ProgID="Equation.DSMT4" ShapeID="_x0000_i5491" DrawAspect="Content" ObjectID="_1686899691" r:id="rId8382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545BB4A9">
          <v:shape id="_x0000_i5492" type="#_x0000_t75" style="width:28.5pt;height:14.25pt" o:ole="">
            <v:imagedata r:id="rId8383" o:title=""/>
          </v:shape>
          <o:OLEObject Type="Embed" ProgID="Equation.DSMT4" ShapeID="_x0000_i5492" DrawAspect="Content" ObjectID="_1686899692" r:id="rId8384"/>
        </w:object>
      </w:r>
      <w:r w:rsidRPr="00722B9B">
        <w:t xml:space="preserve"> và phép quay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5D2E8EFC">
          <v:shape id="_x0000_i5493" type="#_x0000_t75" style="width:14.25pt;height:12.75pt" o:ole="">
            <v:imagedata r:id="rId8385" o:title=""/>
          </v:shape>
          <o:OLEObject Type="Embed" ProgID="Equation.DSMT4" ShapeID="_x0000_i5493" DrawAspect="Content" ObjectID="_1686899693" r:id="rId8386"/>
        </w:object>
      </w:r>
      <w:r w:rsidRPr="00722B9B">
        <w:t xml:space="preserve"> góc quay bằng </w:t>
      </w:r>
      <w:r w:rsidRPr="00722B9B">
        <w:rPr>
          <w:rFonts w:ascii="Times New Roman" w:eastAsia="Times New Roman" w:hAnsi="Times New Roman" w:cs="Times New Roman"/>
          <w:position w:val="-6"/>
        </w:rPr>
        <w:object w:dxaOrig="540" w:dyaOrig="285" w14:anchorId="5E304059">
          <v:shape id="_x0000_i5494" type="#_x0000_t75" style="width:27pt;height:14.25pt" o:ole="">
            <v:imagedata r:id="rId8387" o:title=""/>
          </v:shape>
          <o:OLEObject Type="Embed" ProgID="Equation.DSMT4" ShapeID="_x0000_i5494" DrawAspect="Content" ObjectID="_1686899694" r:id="rId8388"/>
        </w:object>
      </w:r>
      <w:r w:rsidRPr="00722B9B">
        <w:t>.</w:t>
      </w:r>
    </w:p>
    <w:p w14:paraId="0EB0BE2F" w14:textId="77777777" w:rsidR="00522C6A" w:rsidRPr="00722B9B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Ⓑ.</w:t>
      </w:r>
      <w:r w:rsidRPr="00722B9B">
        <w:rPr>
          <w:b/>
          <w:color w:val="0000FF"/>
        </w:rPr>
        <w:t xml:space="preserve"> </w:t>
      </w:r>
      <w:r w:rsidRPr="00722B9B">
        <w:t xml:space="preserve">Phép tịnh tiến theo vec tơ </w:t>
      </w:r>
      <w:r w:rsidRPr="00722B9B">
        <w:rPr>
          <w:rFonts w:ascii="Times New Roman" w:eastAsia="Times New Roman" w:hAnsi="Times New Roman" w:cs="Times New Roman"/>
          <w:position w:val="-4"/>
        </w:rPr>
        <w:object w:dxaOrig="375" w:dyaOrig="330" w14:anchorId="7C217843">
          <v:shape id="_x0000_i5495" type="#_x0000_t75" style="width:18.75pt;height:16.5pt" o:ole="">
            <v:imagedata r:id="rId8389" o:title=""/>
          </v:shape>
          <o:OLEObject Type="Embed" ProgID="Equation.DSMT4" ShapeID="_x0000_i5495" DrawAspect="Content" ObjectID="_1686899695" r:id="rId8390"/>
        </w:object>
      </w:r>
      <w:r w:rsidRPr="00722B9B">
        <w:t xml:space="preserve"> và 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2B0F8BB1">
          <v:shape id="_x0000_i5496" type="#_x0000_t75" style="width:14.25pt;height:12.75pt" o:ole="">
            <v:imagedata r:id="rId8381" o:title=""/>
          </v:shape>
          <o:OLEObject Type="Embed" ProgID="Equation.DSMT4" ShapeID="_x0000_i5496" DrawAspect="Content" ObjectID="_1686899696" r:id="rId8391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0E6EC7C4">
          <v:shape id="_x0000_i5497" type="#_x0000_t75" style="width:28.5pt;height:14.25pt" o:ole="">
            <v:imagedata r:id="rId8383" o:title=""/>
          </v:shape>
          <o:OLEObject Type="Embed" ProgID="Equation.DSMT4" ShapeID="_x0000_i5497" DrawAspect="Content" ObjectID="_1686899697" r:id="rId8392"/>
        </w:object>
      </w:r>
      <w:r w:rsidRPr="00722B9B">
        <w:t>.</w:t>
      </w:r>
    </w:p>
    <w:p w14:paraId="2D7CCAD8" w14:textId="77777777" w:rsidR="00522C6A" w:rsidRPr="00722B9B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Ⓒ.</w:t>
      </w:r>
      <w:r w:rsidRPr="00722B9B">
        <w:rPr>
          <w:b/>
          <w:color w:val="0000FF"/>
        </w:rPr>
        <w:t xml:space="preserve"> </w:t>
      </w:r>
      <w:r w:rsidRPr="00722B9B">
        <w:t xml:space="preserve">Phép quay </w:t>
      </w:r>
      <w:r w:rsidRPr="00722B9B">
        <w:rPr>
          <w:rFonts w:ascii="Times New Roman" w:eastAsia="Times New Roman" w:hAnsi="Times New Roman" w:cs="Times New Roman"/>
          <w:position w:val="-16"/>
        </w:rPr>
        <w:object w:dxaOrig="855" w:dyaOrig="405" w14:anchorId="4AF26219">
          <v:shape id="_x0000_i5498" type="#_x0000_t75" style="width:42.75pt;height:20.25pt" o:ole="">
            <v:imagedata r:id="rId8393" o:title=""/>
          </v:shape>
          <o:OLEObject Type="Embed" ProgID="Equation.DSMT4" ShapeID="_x0000_i5498" DrawAspect="Content" ObjectID="_1686899698" r:id="rId8394"/>
        </w:object>
      </w:r>
      <w:r w:rsidRPr="00722B9B">
        <w:t xml:space="preserve"> và 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4FAA4640">
          <v:shape id="_x0000_i5499" type="#_x0000_t75" style="width:14.25pt;height:12.75pt" o:ole="">
            <v:imagedata r:id="rId8381" o:title=""/>
          </v:shape>
          <o:OLEObject Type="Embed" ProgID="Equation.DSMT4" ShapeID="_x0000_i5499" DrawAspect="Content" ObjectID="_1686899699" r:id="rId8395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24"/>
        </w:rPr>
        <w:object w:dxaOrig="600" w:dyaOrig="615" w14:anchorId="5255F80A">
          <v:shape id="_x0000_i5500" type="#_x0000_t75" style="width:30pt;height:30.75pt" o:ole="">
            <v:imagedata r:id="rId8396" o:title=""/>
          </v:shape>
          <o:OLEObject Type="Embed" ProgID="Equation.DSMT4" ShapeID="_x0000_i5500" DrawAspect="Content" ObjectID="_1686899700" r:id="rId8397"/>
        </w:object>
      </w:r>
      <w:r w:rsidRPr="00722B9B">
        <w:t>.</w:t>
      </w:r>
    </w:p>
    <w:p w14:paraId="277E9C08" w14:textId="77777777" w:rsidR="00522C6A" w:rsidRPr="00722B9B" w:rsidRDefault="00522C6A" w:rsidP="00522C6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 w:rsidRPr="00B05EA9">
        <w:rPr>
          <w:rFonts w:ascii="MS PMincho" w:eastAsia="MS PMincho" w:hAnsi="MS PMincho"/>
          <w:b/>
          <w:color w:val="0000FF"/>
        </w:rPr>
        <w:t>Ⓓ.</w:t>
      </w:r>
      <w:r w:rsidRPr="00722B9B">
        <w:rPr>
          <w:b/>
          <w:color w:val="0000FF"/>
        </w:rPr>
        <w:t xml:space="preserve"> </w:t>
      </w:r>
      <w:r w:rsidRPr="00722B9B">
        <w:t xml:space="preserve">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47197BF6">
          <v:shape id="_x0000_i5501" type="#_x0000_t75" style="width:14.25pt;height:12.75pt" o:ole="">
            <v:imagedata r:id="rId8381" o:title=""/>
          </v:shape>
          <o:OLEObject Type="Embed" ProgID="Equation.DSMT4" ShapeID="_x0000_i5501" DrawAspect="Content" ObjectID="_1686899701" r:id="rId8398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37B56E86">
          <v:shape id="_x0000_i5502" type="#_x0000_t75" style="width:28.5pt;height:14.25pt" o:ole="">
            <v:imagedata r:id="rId8383" o:title=""/>
          </v:shape>
          <o:OLEObject Type="Embed" ProgID="Equation.DSMT4" ShapeID="_x0000_i5502" DrawAspect="Content" ObjectID="_1686899702" r:id="rId8399"/>
        </w:object>
      </w:r>
      <w:r w:rsidRPr="00722B9B">
        <w:t xml:space="preserve"> và phép quay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465DE292">
          <v:shape id="_x0000_i5503" type="#_x0000_t75" style="width:14.25pt;height:12.75pt" o:ole="">
            <v:imagedata r:id="rId8400" o:title=""/>
          </v:shape>
          <o:OLEObject Type="Embed" ProgID="Equation.DSMT4" ShapeID="_x0000_i5503" DrawAspect="Content" ObjectID="_1686899703" r:id="rId8401"/>
        </w:object>
      </w:r>
      <w:r w:rsidRPr="00722B9B">
        <w:t xml:space="preserve"> góc quay </w:t>
      </w:r>
      <w:r w:rsidRPr="00722B9B">
        <w:rPr>
          <w:rFonts w:ascii="Times New Roman" w:eastAsia="Times New Roman" w:hAnsi="Times New Roman" w:cs="Times New Roman"/>
          <w:position w:val="-6"/>
        </w:rPr>
        <w:object w:dxaOrig="405" w:dyaOrig="285" w14:anchorId="1AC9D75A">
          <v:shape id="_x0000_i5504" type="#_x0000_t75" style="width:20.25pt;height:14.25pt" o:ole="">
            <v:imagedata r:id="rId8402" o:title=""/>
          </v:shape>
          <o:OLEObject Type="Embed" ProgID="Equation.DSMT4" ShapeID="_x0000_i5504" DrawAspect="Content" ObjectID="_1686899704" r:id="rId8403"/>
        </w:object>
      </w:r>
      <w:r w:rsidRPr="00722B9B">
        <w:t>.</w:t>
      </w:r>
    </w:p>
    <w:p w14:paraId="3F34B766" w14:textId="77777777" w:rsidR="00522C6A" w:rsidRPr="00722B9B" w:rsidRDefault="00522C6A" w:rsidP="00522C6A">
      <w:pPr>
        <w:pStyle w:val="ListParagraph"/>
        <w:ind w:left="992"/>
        <w:jc w:val="center"/>
        <w:rPr>
          <w:rFonts w:eastAsia="Arial"/>
        </w:rPr>
      </w:pPr>
      <w:r w:rsidRPr="00722B9B">
        <w:rPr>
          <w:b/>
          <w:color w:val="0000CC"/>
        </w:rPr>
        <w:t>Lời giải</w:t>
      </w:r>
    </w:p>
    <w:p w14:paraId="646C8B62" w14:textId="77777777" w:rsidR="00522C6A" w:rsidRPr="00722B9B" w:rsidRDefault="00522C6A" w:rsidP="00522C6A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22B9B">
        <w:rPr>
          <w:rFonts w:eastAsia="Calibri"/>
          <w:b/>
        </w:rPr>
        <w:t>Chọn A</w:t>
      </w:r>
    </w:p>
    <w:p w14:paraId="332C2BCF" w14:textId="77777777" w:rsidR="00522C6A" w:rsidRPr="00722B9B" w:rsidRDefault="00522C6A" w:rsidP="00522C6A">
      <w:pPr>
        <w:spacing w:line="276" w:lineRule="auto"/>
        <w:ind w:left="992"/>
        <w:contextualSpacing/>
        <w:jc w:val="center"/>
        <w:rPr>
          <w:rFonts w:eastAsia="Times New Roman"/>
          <w:noProof/>
        </w:rPr>
      </w:pPr>
      <w:r w:rsidRPr="00722B9B">
        <w:rPr>
          <w:noProof/>
        </w:rPr>
        <w:drawing>
          <wp:inline distT="0" distB="0" distL="0" distR="0" wp14:anchorId="262D6505" wp14:editId="36892A4A">
            <wp:extent cx="2181225" cy="1657350"/>
            <wp:effectExtent l="0" t="0" r="0" b="0"/>
            <wp:docPr id="2124573154" name="Picture 212457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96BAE" w14:textId="77777777" w:rsidR="00522C6A" w:rsidRPr="00722B9B" w:rsidRDefault="00522C6A" w:rsidP="00522C6A">
      <w:pPr>
        <w:spacing w:line="276" w:lineRule="auto"/>
        <w:ind w:left="992"/>
        <w:contextualSpacing/>
        <w:jc w:val="both"/>
      </w:pPr>
      <w:r w:rsidRPr="00722B9B">
        <w:t xml:space="preserve">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4C576924">
          <v:shape id="_x0000_i5505" type="#_x0000_t75" style="width:14.25pt;height:12.75pt" o:ole="">
            <v:imagedata r:id="rId8381" o:title=""/>
          </v:shape>
          <o:OLEObject Type="Embed" ProgID="Equation.DSMT4" ShapeID="_x0000_i5505" DrawAspect="Content" ObjectID="_1686899705" r:id="rId8405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506974ED">
          <v:shape id="_x0000_i5506" type="#_x0000_t75" style="width:28.5pt;height:14.25pt" o:ole="">
            <v:imagedata r:id="rId8383" o:title=""/>
          </v:shape>
          <o:OLEObject Type="Embed" ProgID="Equation.DSMT4" ShapeID="_x0000_i5506" DrawAspect="Content" ObjectID="_1686899706" r:id="rId8406"/>
        </w:object>
      </w:r>
      <w:r w:rsidRPr="00722B9B">
        <w:t xml:space="preserve"> biến </w:t>
      </w:r>
      <w:r w:rsidRPr="00722B9B">
        <w:rPr>
          <w:rFonts w:ascii="Times New Roman" w:eastAsia="Times New Roman" w:hAnsi="Times New Roman" w:cs="Times New Roman"/>
          <w:position w:val="-4"/>
        </w:rPr>
        <w:object w:dxaOrig="690" w:dyaOrig="255" w14:anchorId="78B782AF">
          <v:shape id="_x0000_i5507" type="#_x0000_t75" style="width:34.5pt;height:12.75pt" o:ole="">
            <v:imagedata r:id="rId8374" o:title=""/>
          </v:shape>
          <o:OLEObject Type="Embed" ProgID="Equation.DSMT4" ShapeID="_x0000_i5507" DrawAspect="Content" ObjectID="_1686899707" r:id="rId8407"/>
        </w:object>
      </w:r>
      <w:r w:rsidRPr="00722B9B">
        <w:t xml:space="preserve"> thành </w:t>
      </w:r>
      <w:r w:rsidRPr="00722B9B">
        <w:rPr>
          <w:rFonts w:ascii="Times New Roman" w:eastAsia="Times New Roman" w:hAnsi="Times New Roman" w:cs="Times New Roman"/>
          <w:position w:val="-4"/>
        </w:rPr>
        <w:object w:dxaOrig="780" w:dyaOrig="255" w14:anchorId="331D6491">
          <v:shape id="_x0000_i5508" type="#_x0000_t75" style="width:39pt;height:12.75pt" o:ole="">
            <v:imagedata r:id="rId8408" o:title=""/>
          </v:shape>
          <o:OLEObject Type="Embed" ProgID="Equation.DSMT4" ShapeID="_x0000_i5508" DrawAspect="Content" ObjectID="_1686899708" r:id="rId8409"/>
        </w:object>
      </w:r>
    </w:p>
    <w:p w14:paraId="58C4D6FD" w14:textId="77777777" w:rsidR="00522C6A" w:rsidRPr="00722B9B" w:rsidRDefault="00522C6A" w:rsidP="00522C6A">
      <w:pPr>
        <w:spacing w:line="276" w:lineRule="auto"/>
        <w:ind w:left="992"/>
        <w:contextualSpacing/>
        <w:jc w:val="both"/>
      </w:pPr>
      <w:r w:rsidRPr="00722B9B">
        <w:t xml:space="preserve">Phép quay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09A7E539">
          <v:shape id="_x0000_i5509" type="#_x0000_t75" style="width:14.25pt;height:12.75pt" o:ole="">
            <v:imagedata r:id="rId8385" o:title=""/>
          </v:shape>
          <o:OLEObject Type="Embed" ProgID="Equation.DSMT4" ShapeID="_x0000_i5509" DrawAspect="Content" ObjectID="_1686899709" r:id="rId8410"/>
        </w:object>
      </w:r>
      <w:r w:rsidRPr="00722B9B">
        <w:t xml:space="preserve"> góc quay bằng </w:t>
      </w:r>
      <w:r w:rsidRPr="00722B9B">
        <w:rPr>
          <w:rFonts w:ascii="Times New Roman" w:eastAsia="Times New Roman" w:hAnsi="Times New Roman" w:cs="Times New Roman"/>
          <w:position w:val="-6"/>
        </w:rPr>
        <w:object w:dxaOrig="540" w:dyaOrig="285" w14:anchorId="09116752">
          <v:shape id="_x0000_i5510" type="#_x0000_t75" style="width:27pt;height:14.25pt" o:ole="">
            <v:imagedata r:id="rId8387" o:title=""/>
          </v:shape>
          <o:OLEObject Type="Embed" ProgID="Equation.DSMT4" ShapeID="_x0000_i5510" DrawAspect="Content" ObjectID="_1686899710" r:id="rId8411"/>
        </w:object>
      </w:r>
      <w:r w:rsidRPr="00722B9B">
        <w:t xml:space="preserve"> biến </w:t>
      </w:r>
      <w:r w:rsidRPr="00722B9B">
        <w:rPr>
          <w:rFonts w:ascii="Times New Roman" w:eastAsia="Times New Roman" w:hAnsi="Times New Roman" w:cs="Times New Roman"/>
          <w:position w:val="-4"/>
        </w:rPr>
        <w:object w:dxaOrig="780" w:dyaOrig="255" w14:anchorId="7BB55D52">
          <v:shape id="_x0000_i5511" type="#_x0000_t75" style="width:39pt;height:12.75pt" o:ole="">
            <v:imagedata r:id="rId8408" o:title=""/>
          </v:shape>
          <o:OLEObject Type="Embed" ProgID="Equation.DSMT4" ShapeID="_x0000_i5511" DrawAspect="Content" ObjectID="_1686899711" r:id="rId8412"/>
        </w:object>
      </w:r>
      <w:r w:rsidRPr="00722B9B">
        <w:t xml:space="preserve"> thành </w:t>
      </w:r>
      <w:r w:rsidRPr="00722B9B">
        <w:rPr>
          <w:rFonts w:ascii="Times New Roman" w:eastAsia="Times New Roman" w:hAnsi="Times New Roman" w:cs="Times New Roman"/>
          <w:position w:val="-6"/>
        </w:rPr>
        <w:object w:dxaOrig="720" w:dyaOrig="285" w14:anchorId="77CA1D41">
          <v:shape id="_x0000_i5512" type="#_x0000_t75" style="width:36pt;height:14.25pt" o:ole="">
            <v:imagedata r:id="rId8376" o:title=""/>
          </v:shape>
          <o:OLEObject Type="Embed" ProgID="Equation.DSMT4" ShapeID="_x0000_i5512" DrawAspect="Content" ObjectID="_1686899712" r:id="rId8413"/>
        </w:object>
      </w:r>
    </w:p>
    <w:p w14:paraId="12788D84" w14:textId="77777777" w:rsidR="00522C6A" w:rsidRPr="00722B9B" w:rsidRDefault="00522C6A" w:rsidP="00522C6A">
      <w:pPr>
        <w:spacing w:line="276" w:lineRule="auto"/>
        <w:ind w:left="992"/>
        <w:contextualSpacing/>
        <w:rPr>
          <w:rFonts w:eastAsia="Calibri"/>
          <w:b/>
        </w:rPr>
      </w:pPr>
      <w:r w:rsidRPr="00722B9B">
        <w:t xml:space="preserve">Phép biến hình </w:t>
      </w:r>
      <w:r w:rsidRPr="00722B9B">
        <w:rPr>
          <w:rFonts w:ascii="Times New Roman" w:eastAsia="Times New Roman" w:hAnsi="Times New Roman" w:cs="Times New Roman"/>
          <w:position w:val="-4"/>
        </w:rPr>
        <w:object w:dxaOrig="255" w:dyaOrig="255" w14:anchorId="1FD13A3B">
          <v:shape id="_x0000_i5513" type="#_x0000_t75" style="width:12.75pt;height:12.75pt" o:ole="">
            <v:imagedata r:id="rId8378" o:title=""/>
          </v:shape>
          <o:OLEObject Type="Embed" ProgID="Equation.DSMT4" ShapeID="_x0000_i5513" DrawAspect="Content" ObjectID="_1686899713" r:id="rId8414"/>
        </w:object>
      </w:r>
      <w:r w:rsidRPr="00722B9B">
        <w:t xml:space="preserve">có được bằng cách thực hiện liên tiếp phép vị tự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38B3A766">
          <v:shape id="_x0000_i5514" type="#_x0000_t75" style="width:14.25pt;height:12.75pt" o:ole="">
            <v:imagedata r:id="rId8381" o:title=""/>
          </v:shape>
          <o:OLEObject Type="Embed" ProgID="Equation.DSMT4" ShapeID="_x0000_i5514" DrawAspect="Content" ObjectID="_1686899714" r:id="rId8415"/>
        </w:object>
      </w:r>
      <w:r w:rsidRPr="00722B9B">
        <w:t xml:space="preserve"> tỉ số </w:t>
      </w:r>
      <w:r w:rsidRPr="00722B9B">
        <w:rPr>
          <w:rFonts w:ascii="Times New Roman" w:eastAsia="Times New Roman" w:hAnsi="Times New Roman" w:cs="Times New Roman"/>
          <w:position w:val="-6"/>
        </w:rPr>
        <w:object w:dxaOrig="570" w:dyaOrig="285" w14:anchorId="5F29D636">
          <v:shape id="_x0000_i5515" type="#_x0000_t75" style="width:28.5pt;height:14.25pt" o:ole="">
            <v:imagedata r:id="rId8383" o:title=""/>
          </v:shape>
          <o:OLEObject Type="Embed" ProgID="Equation.DSMT4" ShapeID="_x0000_i5515" DrawAspect="Content" ObjectID="_1686899715" r:id="rId8416"/>
        </w:object>
      </w:r>
      <w:r w:rsidRPr="00722B9B">
        <w:t xml:space="preserve"> và phép quay tâm </w:t>
      </w:r>
      <w:r w:rsidRPr="00722B9B">
        <w:rPr>
          <w:rFonts w:ascii="Times New Roman" w:eastAsia="Times New Roman" w:hAnsi="Times New Roman" w:cs="Times New Roman"/>
          <w:position w:val="-4"/>
        </w:rPr>
        <w:object w:dxaOrig="285" w:dyaOrig="255" w14:anchorId="630BAD82">
          <v:shape id="_x0000_i5516" type="#_x0000_t75" style="width:14.25pt;height:12.75pt" o:ole="">
            <v:imagedata r:id="rId8385" o:title=""/>
          </v:shape>
          <o:OLEObject Type="Embed" ProgID="Equation.DSMT4" ShapeID="_x0000_i5516" DrawAspect="Content" ObjectID="_1686899716" r:id="rId8417"/>
        </w:object>
      </w:r>
      <w:r w:rsidRPr="00722B9B">
        <w:t xml:space="preserve"> góc quay bằng </w:t>
      </w:r>
      <w:r w:rsidRPr="00722B9B">
        <w:rPr>
          <w:rFonts w:ascii="Times New Roman" w:eastAsia="Times New Roman" w:hAnsi="Times New Roman" w:cs="Times New Roman"/>
          <w:position w:val="-6"/>
        </w:rPr>
        <w:object w:dxaOrig="540" w:dyaOrig="285" w14:anchorId="520C308A">
          <v:shape id="_x0000_i5517" type="#_x0000_t75" style="width:27pt;height:14.25pt" o:ole="">
            <v:imagedata r:id="rId8387" o:title=""/>
          </v:shape>
          <o:OLEObject Type="Embed" ProgID="Equation.DSMT4" ShapeID="_x0000_i5517" DrawAspect="Content" ObjectID="_1686899717" r:id="rId8418"/>
        </w:object>
      </w:r>
      <w:r w:rsidRPr="00722B9B">
        <w:t>.</w:t>
      </w:r>
    </w:p>
    <w:p w14:paraId="35D9C01E" w14:textId="77777777" w:rsidR="00522C6A" w:rsidRPr="00722B9B" w:rsidRDefault="00522C6A" w:rsidP="00522C6A">
      <w:pPr>
        <w:tabs>
          <w:tab w:val="left" w:pos="1134"/>
        </w:tabs>
        <w:spacing w:after="0" w:line="240" w:lineRule="auto"/>
        <w:ind w:left="567"/>
        <w:jc w:val="both"/>
      </w:pPr>
      <w:r w:rsidRPr="00722B9B">
        <w:rPr>
          <w:b/>
          <w:bCs/>
          <w:color w:val="0000CC"/>
        </w:rPr>
        <w:t>Câu 4</w:t>
      </w:r>
      <w:r w:rsidRPr="00722B9B">
        <w:rPr>
          <w:b/>
          <w:bCs/>
          <w:i/>
          <w:iCs/>
          <w:color w:val="0000CC"/>
        </w:rPr>
        <w:t>:</w:t>
      </w:r>
      <w:r w:rsidRPr="00722B9B">
        <w:rPr>
          <w:color w:val="0000CC"/>
        </w:rPr>
        <w:t xml:space="preserve"> </w:t>
      </w:r>
      <w:r w:rsidRPr="00722B9B">
        <w:t xml:space="preserve">Chứng minh rằng nếu hai tam giác cân </w:t>
      </w:r>
      <w:r w:rsidRPr="00722B9B">
        <w:rPr>
          <w:position w:val="-6"/>
        </w:rPr>
        <w:object w:dxaOrig="560" w:dyaOrig="279" w14:anchorId="38AEEF95">
          <v:shape id="_x0000_i5518" type="#_x0000_t75" style="width:28.5pt;height:13.5pt" o:ole="">
            <v:imagedata r:id="rId8419" o:title=""/>
          </v:shape>
          <o:OLEObject Type="Embed" ProgID="Equation.DSMT4" ShapeID="_x0000_i5518" DrawAspect="Content" ObjectID="_1686899718" r:id="rId8420"/>
        </w:object>
      </w:r>
      <w:r w:rsidRPr="00722B9B">
        <w:t xml:space="preserve"> và </w:t>
      </w:r>
      <w:r w:rsidRPr="00722B9B">
        <w:rPr>
          <w:position w:val="-6"/>
        </w:rPr>
        <w:object w:dxaOrig="859" w:dyaOrig="279" w14:anchorId="2A29EB9D">
          <v:shape id="_x0000_i5519" type="#_x0000_t75" style="width:43.5pt;height:13.5pt" o:ole="">
            <v:imagedata r:id="rId8421" o:title=""/>
          </v:shape>
          <o:OLEObject Type="Embed" ProgID="Equation.DSMT4" ShapeID="_x0000_i5519" DrawAspect="Content" ObjectID="_1686899719" r:id="rId8422"/>
        </w:object>
      </w:r>
      <w:r w:rsidRPr="00722B9B">
        <w:t xml:space="preserve"> có </w:t>
      </w:r>
      <w:r w:rsidRPr="00722B9B">
        <w:rPr>
          <w:position w:val="-10"/>
        </w:rPr>
        <w:object w:dxaOrig="1700" w:dyaOrig="400" w14:anchorId="2540C0A0">
          <v:shape id="_x0000_i5520" type="#_x0000_t75" style="width:85.5pt;height:19.5pt" o:ole="">
            <v:imagedata r:id="rId8423" o:title=""/>
          </v:shape>
          <o:OLEObject Type="Embed" ProgID="Equation.DSMT4" ShapeID="_x0000_i5520" DrawAspect="Content" ObjectID="_1686899720" r:id="rId8424"/>
        </w:object>
      </w:r>
      <w:r w:rsidRPr="00722B9B">
        <w:t xml:space="preserve"> và </w:t>
      </w:r>
      <w:r w:rsidRPr="00722B9B">
        <w:rPr>
          <w:position w:val="-24"/>
        </w:rPr>
        <w:object w:dxaOrig="980" w:dyaOrig="620" w14:anchorId="402A84C1">
          <v:shape id="_x0000_i5521" type="#_x0000_t75" style="width:49.5pt;height:32.25pt" o:ole="">
            <v:imagedata r:id="rId8425" o:title=""/>
          </v:shape>
          <o:OLEObject Type="Embed" ProgID="Equation.DSMT4" ShapeID="_x0000_i5521" DrawAspect="Content" ObjectID="_1686899721" r:id="rId8426"/>
        </w:object>
      </w:r>
      <w:r w:rsidRPr="00722B9B">
        <w:t xml:space="preserve"> thì hai tam giác đó đồng dạng với nhau</w:t>
      </w:r>
    </w:p>
    <w:p w14:paraId="7DAC1D74" w14:textId="77777777" w:rsidR="00522C6A" w:rsidRPr="00722B9B" w:rsidRDefault="00522C6A" w:rsidP="00522C6A">
      <w:pPr>
        <w:spacing w:line="240" w:lineRule="auto"/>
        <w:ind w:left="567"/>
        <w:jc w:val="center"/>
        <w:rPr>
          <w:b/>
          <w:color w:val="0000CC"/>
        </w:rPr>
      </w:pPr>
      <w:r w:rsidRPr="00722B9B">
        <w:rPr>
          <w:b/>
          <w:color w:val="0000CC"/>
        </w:rPr>
        <w:t>Lời giải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3"/>
        <w:gridCol w:w="5030"/>
      </w:tblGrid>
      <w:tr w:rsidR="00522C6A" w:rsidRPr="00722B9B" w14:paraId="39C66F49" w14:textId="77777777" w:rsidTr="003F0FBB">
        <w:tc>
          <w:tcPr>
            <w:tcW w:w="4683" w:type="dxa"/>
          </w:tcPr>
          <w:p w14:paraId="4EF2F42F" w14:textId="77777777" w:rsidR="00522C6A" w:rsidRPr="00722B9B" w:rsidRDefault="00522C6A" w:rsidP="003F0FBB">
            <w:pPr>
              <w:ind w:left="567"/>
              <w:jc w:val="both"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szCs w:val="24"/>
              </w:rPr>
              <w:t xml:space="preserve">Phép đồng dạng bao gồm: </w:t>
            </w:r>
            <w:r w:rsidRPr="00722B9B">
              <w:rPr>
                <w:rFonts w:ascii="Chu Van An" w:eastAsiaTheme="minorHAnsi" w:hAnsi="Chu Van An" w:cs="Chu Van An"/>
                <w:position w:val="-14"/>
                <w:szCs w:val="24"/>
              </w:rPr>
              <w:object w:dxaOrig="1219" w:dyaOrig="560" w14:anchorId="3A33B6A8">
                <v:shape id="_x0000_i5522" type="#_x0000_t75" style="width:61.5pt;height:28.5pt" o:ole="">
                  <v:imagedata r:id="rId8427" o:title=""/>
                </v:shape>
                <o:OLEObject Type="Embed" ProgID="Equation.DSMT4" ShapeID="_x0000_i5522" DrawAspect="Content" ObjectID="_1686899722" r:id="rId842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</w:p>
          <w:p w14:paraId="598E9174" w14:textId="77777777" w:rsidR="00522C6A" w:rsidRPr="00722B9B" w:rsidRDefault="00522C6A" w:rsidP="003F0FBB">
            <w:pPr>
              <w:ind w:left="567"/>
              <w:jc w:val="both"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szCs w:val="24"/>
              </w:rPr>
              <w:t xml:space="preserve">Với </w:t>
            </w:r>
            <w:r w:rsidRPr="00722B9B">
              <w:rPr>
                <w:rFonts w:ascii="Chu Van An" w:eastAsiaTheme="minorHAnsi" w:hAnsi="Chu Van An" w:cs="Chu Van An"/>
                <w:position w:val="-14"/>
                <w:szCs w:val="24"/>
              </w:rPr>
              <w:object w:dxaOrig="1719" w:dyaOrig="400" w14:anchorId="6CF31D00">
                <v:shape id="_x0000_i5523" type="#_x0000_t75" style="width:85.5pt;height:19.5pt" o:ole="">
                  <v:imagedata r:id="rId8429" o:title=""/>
                </v:shape>
                <o:OLEObject Type="Embed" ProgID="Equation.DSMT4" ShapeID="_x0000_i5523" DrawAspect="Content" ObjectID="_1686899723" r:id="rId843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</w:t>
            </w:r>
          </w:p>
          <w:p w14:paraId="4D6EFBF0" w14:textId="77777777" w:rsidR="00522C6A" w:rsidRPr="00722B9B" w:rsidRDefault="00522C6A" w:rsidP="003F0FBB">
            <w:pPr>
              <w:ind w:left="567"/>
              <w:jc w:val="center"/>
              <w:rPr>
                <w:rFonts w:ascii="Chu Van An" w:hAnsi="Chu Van An" w:cs="Chu Van An"/>
                <w:szCs w:val="24"/>
              </w:rPr>
            </w:pPr>
          </w:p>
        </w:tc>
        <w:tc>
          <w:tcPr>
            <w:tcW w:w="5030" w:type="dxa"/>
          </w:tcPr>
          <w:p w14:paraId="35C3F623" w14:textId="77777777" w:rsidR="00522C6A" w:rsidRPr="00722B9B" w:rsidRDefault="00522C6A" w:rsidP="003F0FBB">
            <w:pPr>
              <w:ind w:left="567"/>
              <w:jc w:val="center"/>
              <w:rPr>
                <w:rFonts w:ascii="Chu Van An" w:hAnsi="Chu Van An" w:cs="Chu Van An"/>
                <w:szCs w:val="24"/>
              </w:rPr>
            </w:pPr>
            <w:r w:rsidRPr="00722B9B">
              <w:rPr>
                <w:noProof/>
              </w:rPr>
              <w:drawing>
                <wp:inline distT="0" distB="0" distL="0" distR="0" wp14:anchorId="47281892" wp14:editId="68438203">
                  <wp:extent cx="2328530" cy="1036712"/>
                  <wp:effectExtent l="0" t="0" r="0" b="0"/>
                  <wp:docPr id="2124573155" name="Picture 2124573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140" b="20416"/>
                          <a:stretch/>
                        </pic:blipFill>
                        <pic:spPr bwMode="auto">
                          <a:xfrm>
                            <a:off x="0" y="0"/>
                            <a:ext cx="2339787" cy="104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A823CE" w14:textId="77777777" w:rsidR="00522C6A" w:rsidRPr="00722B9B" w:rsidRDefault="00522C6A" w:rsidP="00522C6A">
      <w:pPr>
        <w:pStyle w:val="ListParagraph"/>
        <w:tabs>
          <w:tab w:val="left" w:pos="1134"/>
        </w:tabs>
        <w:spacing w:after="0" w:line="240" w:lineRule="auto"/>
        <w:ind w:left="567"/>
        <w:jc w:val="both"/>
      </w:pPr>
      <w:r w:rsidRPr="00722B9B">
        <w:rPr>
          <w:b/>
          <w:bCs/>
          <w:color w:val="0000CC"/>
        </w:rPr>
        <w:t>Câu 5</w:t>
      </w:r>
      <w:r w:rsidRPr="00722B9B">
        <w:rPr>
          <w:b/>
          <w:bCs/>
          <w:i/>
          <w:iCs/>
          <w:color w:val="0000CC"/>
        </w:rPr>
        <w:t>:</w:t>
      </w:r>
      <w:r w:rsidRPr="00722B9B">
        <w:rPr>
          <w:color w:val="0000CC"/>
        </w:rPr>
        <w:t xml:space="preserve"> </w:t>
      </w:r>
      <w:r w:rsidRPr="00722B9B">
        <w:t>Chứng minh rằng hai hình vuông bất kì đồng dạng với nhau.</w:t>
      </w:r>
    </w:p>
    <w:p w14:paraId="297258F9" w14:textId="77777777" w:rsidR="00522C6A" w:rsidRPr="00722B9B" w:rsidRDefault="00522C6A" w:rsidP="00522C6A">
      <w:pPr>
        <w:spacing w:line="240" w:lineRule="auto"/>
        <w:ind w:left="567"/>
        <w:jc w:val="center"/>
        <w:rPr>
          <w:b/>
          <w:i/>
          <w:iCs/>
          <w:color w:val="0000CC"/>
        </w:rPr>
      </w:pPr>
      <w:r w:rsidRPr="00722B9B">
        <w:rPr>
          <w:b/>
          <w:i/>
          <w:iCs/>
          <w:color w:val="0000CC"/>
        </w:rPr>
        <w:t>Lời giải</w:t>
      </w:r>
    </w:p>
    <w:p w14:paraId="22CC18B5" w14:textId="77777777" w:rsidR="00522C6A" w:rsidRPr="00722B9B" w:rsidRDefault="00522C6A" w:rsidP="00522C6A">
      <w:pPr>
        <w:spacing w:line="240" w:lineRule="auto"/>
        <w:ind w:left="567"/>
        <w:jc w:val="both"/>
      </w:pPr>
      <w:r w:rsidRPr="00722B9B">
        <w:t xml:space="preserve">Xét hai hình vuông </w:t>
      </w:r>
      <w:r w:rsidRPr="00722B9B">
        <w:rPr>
          <w:position w:val="-6"/>
        </w:rPr>
        <w:object w:dxaOrig="720" w:dyaOrig="279" w14:anchorId="45AC7E43">
          <v:shape id="_x0000_i5524" type="#_x0000_t75" style="width:36pt;height:13.5pt" o:ole="">
            <v:imagedata r:id="rId8432" o:title=""/>
          </v:shape>
          <o:OLEObject Type="Embed" ProgID="Equation.DSMT4" ShapeID="_x0000_i5524" DrawAspect="Content" ObjectID="_1686899724" r:id="rId8433"/>
        </w:object>
      </w:r>
      <w:r w:rsidRPr="00722B9B">
        <w:t xml:space="preserve"> và </w:t>
      </w:r>
      <w:r w:rsidRPr="00722B9B">
        <w:rPr>
          <w:position w:val="-6"/>
        </w:rPr>
        <w:object w:dxaOrig="1160" w:dyaOrig="279" w14:anchorId="0574B486">
          <v:shape id="_x0000_i5525" type="#_x0000_t75" style="width:58.5pt;height:13.5pt" o:ole="">
            <v:imagedata r:id="rId8434" o:title=""/>
          </v:shape>
          <o:OLEObject Type="Embed" ProgID="Equation.DSMT4" ShapeID="_x0000_i5525" DrawAspect="Content" ObjectID="_1686899725" r:id="rId8435"/>
        </w:object>
      </w:r>
      <w:r w:rsidRPr="00722B9B">
        <w:t xml:space="preserve"> .</w:t>
      </w:r>
    </w:p>
    <w:p w14:paraId="0ADC9FD7" w14:textId="77777777" w:rsidR="00522C6A" w:rsidRPr="00722B9B" w:rsidRDefault="00522C6A" w:rsidP="00C93898">
      <w:pPr>
        <w:pStyle w:val="ListParagraph"/>
        <w:numPr>
          <w:ilvl w:val="0"/>
          <w:numId w:val="40"/>
        </w:numPr>
        <w:spacing w:after="0" w:line="240" w:lineRule="auto"/>
        <w:ind w:left="567" w:firstLine="284"/>
        <w:jc w:val="center"/>
      </w:pPr>
      <w:r w:rsidRPr="00722B9B">
        <w:lastRenderedPageBreak/>
        <w:t xml:space="preserve">Trước hết tịnh theo theo vectơ </w:t>
      </w:r>
      <w:r w:rsidRPr="00722B9B">
        <w:rPr>
          <w:position w:val="-4"/>
        </w:rPr>
        <w:object w:dxaOrig="460" w:dyaOrig="320" w14:anchorId="693E2689">
          <v:shape id="_x0000_i5526" type="#_x0000_t75" style="width:22.5pt;height:17.25pt" o:ole="">
            <v:imagedata r:id="rId8436" o:title=""/>
          </v:shape>
          <o:OLEObject Type="Embed" ProgID="Equation.DSMT4" ShapeID="_x0000_i5526" DrawAspect="Content" ObjectID="_1686899726" r:id="rId8437"/>
        </w:object>
      </w:r>
      <w:r w:rsidRPr="00722B9B">
        <w:t xml:space="preserve"> . Hình vuông </w:t>
      </w:r>
      <w:r w:rsidRPr="00722B9B">
        <w:rPr>
          <w:position w:val="-6"/>
        </w:rPr>
        <w:object w:dxaOrig="720" w:dyaOrig="279" w14:anchorId="105935E8">
          <v:shape id="_x0000_i5527" type="#_x0000_t75" style="width:36pt;height:13.5pt" o:ole="">
            <v:imagedata r:id="rId8438" o:title=""/>
          </v:shape>
          <o:OLEObject Type="Embed" ProgID="Equation.DSMT4" ShapeID="_x0000_i5527" DrawAspect="Content" ObjectID="_1686899727" r:id="rId8439"/>
        </w:object>
      </w:r>
      <w:r w:rsidRPr="00722B9B">
        <w:t xml:space="preserve"> biến thành hình vuông </w:t>
      </w:r>
      <w:r w:rsidRPr="00722B9B">
        <w:rPr>
          <w:position w:val="-12"/>
        </w:rPr>
        <w:object w:dxaOrig="1060" w:dyaOrig="360" w14:anchorId="4975BA7B">
          <v:shape id="_x0000_i5528" type="#_x0000_t75" style="width:52.5pt;height:18pt" o:ole="">
            <v:imagedata r:id="rId8440" o:title=""/>
          </v:shape>
          <o:OLEObject Type="Embed" ProgID="Equation.DSMT4" ShapeID="_x0000_i5528" DrawAspect="Content" ObjectID="_1686899728" r:id="rId8441"/>
        </w:object>
      </w:r>
      <w:r w:rsidRPr="00722B9B">
        <w:t xml:space="preserve"> </w:t>
      </w:r>
      <w:r w:rsidRPr="00722B9B">
        <w:rPr>
          <w:noProof/>
        </w:rPr>
        <w:drawing>
          <wp:inline distT="0" distB="0" distL="0" distR="0" wp14:anchorId="00DF994A" wp14:editId="1D086A73">
            <wp:extent cx="2275368" cy="1070038"/>
            <wp:effectExtent l="0" t="0" r="0" b="0"/>
            <wp:docPr id="2124573156" name="Picture 2124573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/>
                    <pic:cNvPicPr>
                      <a:picLocks noChangeAspect="1" noChangeArrowheads="1"/>
                    </pic:cNvPicPr>
                  </pic:nvPicPr>
                  <pic:blipFill rotWithShape="1">
                    <a:blip r:embed="rId8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108" b="22666"/>
                    <a:stretch/>
                  </pic:blipFill>
                  <pic:spPr bwMode="auto">
                    <a:xfrm>
                      <a:off x="0" y="0"/>
                      <a:ext cx="2275368" cy="107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CA48A" w14:textId="77777777" w:rsidR="00522C6A" w:rsidRPr="00722B9B" w:rsidRDefault="00522C6A" w:rsidP="00C93898">
      <w:pPr>
        <w:pStyle w:val="ListParagraph"/>
        <w:numPr>
          <w:ilvl w:val="0"/>
          <w:numId w:val="40"/>
        </w:numPr>
        <w:spacing w:after="0" w:line="240" w:lineRule="auto"/>
        <w:ind w:left="567" w:firstLine="284"/>
        <w:jc w:val="both"/>
      </w:pPr>
      <w:r w:rsidRPr="00722B9B">
        <w:t xml:space="preserve">Tiếp theo thực hiện phép quay tâm </w:t>
      </w:r>
      <w:r w:rsidRPr="00722B9B">
        <w:rPr>
          <w:position w:val="-4"/>
        </w:rPr>
        <w:object w:dxaOrig="320" w:dyaOrig="260" w14:anchorId="447FD92D">
          <v:shape id="_x0000_i5529" type="#_x0000_t75" style="width:17.25pt;height:13.5pt" o:ole="">
            <v:imagedata r:id="rId8443" o:title=""/>
          </v:shape>
          <o:OLEObject Type="Embed" ProgID="Equation.DSMT4" ShapeID="_x0000_i5529" DrawAspect="Content" ObjectID="_1686899729" r:id="rId8444"/>
        </w:object>
      </w:r>
      <w:r w:rsidRPr="00722B9B">
        <w:t xml:space="preserve"> , góc quay </w:t>
      </w:r>
      <w:r w:rsidRPr="00722B9B">
        <w:rPr>
          <w:position w:val="-14"/>
        </w:rPr>
        <w:object w:dxaOrig="1780" w:dyaOrig="400" w14:anchorId="77BB5AAD">
          <v:shape id="_x0000_i5530" type="#_x0000_t75" style="width:89.25pt;height:19.5pt" o:ole="">
            <v:imagedata r:id="rId8445" o:title=""/>
          </v:shape>
          <o:OLEObject Type="Embed" ProgID="Equation.DSMT4" ShapeID="_x0000_i5530" DrawAspect="Content" ObjectID="_1686899730" r:id="rId8446"/>
        </w:object>
      </w:r>
      <w:r w:rsidRPr="00722B9B">
        <w:t xml:space="preserve"> .</w:t>
      </w:r>
    </w:p>
    <w:p w14:paraId="2D712D22" w14:textId="77777777" w:rsidR="00522C6A" w:rsidRPr="00722B9B" w:rsidRDefault="00522C6A" w:rsidP="00C93898">
      <w:pPr>
        <w:pStyle w:val="ListParagraph"/>
        <w:numPr>
          <w:ilvl w:val="0"/>
          <w:numId w:val="40"/>
        </w:numPr>
        <w:spacing w:after="0" w:line="240" w:lineRule="auto"/>
        <w:ind w:left="567" w:firstLine="284"/>
        <w:jc w:val="both"/>
      </w:pPr>
      <w:r w:rsidRPr="00722B9B">
        <w:t xml:space="preserve">Sau cùng thực hiện phép vị tự tâm </w:t>
      </w:r>
      <w:r w:rsidRPr="00722B9B">
        <w:rPr>
          <w:position w:val="-4"/>
        </w:rPr>
        <w:object w:dxaOrig="320" w:dyaOrig="260" w14:anchorId="69929C0D">
          <v:shape id="_x0000_i5531" type="#_x0000_t75" style="width:17.25pt;height:13.5pt" o:ole="">
            <v:imagedata r:id="rId8447" o:title=""/>
          </v:shape>
          <o:OLEObject Type="Embed" ProgID="Equation.DSMT4" ShapeID="_x0000_i5531" DrawAspect="Content" ObjectID="_1686899731" r:id="rId8448"/>
        </w:object>
      </w:r>
      <w:r w:rsidRPr="00722B9B">
        <w:t xml:space="preserve"> tỉ số </w:t>
      </w:r>
      <w:r w:rsidRPr="00722B9B">
        <w:rPr>
          <w:position w:val="-30"/>
        </w:rPr>
        <w:object w:dxaOrig="980" w:dyaOrig="680" w14:anchorId="38798CA5">
          <v:shape id="_x0000_i5532" type="#_x0000_t75" style="width:49.5pt;height:34.5pt" o:ole="">
            <v:imagedata r:id="rId8449" o:title=""/>
          </v:shape>
          <o:OLEObject Type="Embed" ProgID="Equation.DSMT4" ShapeID="_x0000_i5532" DrawAspect="Content" ObjectID="_1686899732" r:id="rId8450"/>
        </w:object>
      </w:r>
      <w:r w:rsidRPr="00722B9B">
        <w:t xml:space="preserve"> . Khi đó hình vuông </w:t>
      </w:r>
      <w:r w:rsidRPr="00722B9B">
        <w:rPr>
          <w:position w:val="-6"/>
        </w:rPr>
        <w:object w:dxaOrig="1160" w:dyaOrig="279" w14:anchorId="2A155B54">
          <v:shape id="_x0000_i5533" type="#_x0000_t75" style="width:58.5pt;height:13.5pt" o:ole="">
            <v:imagedata r:id="rId8451" o:title=""/>
          </v:shape>
          <o:OLEObject Type="Embed" ProgID="Equation.DSMT4" ShapeID="_x0000_i5533" DrawAspect="Content" ObjectID="_1686899733" r:id="rId8452"/>
        </w:object>
      </w:r>
      <w:r w:rsidRPr="00722B9B">
        <w:t xml:space="preserve"> có được bằng cách</w:t>
      </w:r>
      <w:r w:rsidRPr="00722B9B">
        <w:rPr>
          <w:lang w:val="vi-VN"/>
        </w:rPr>
        <w:t xml:space="preserve"> </w:t>
      </w:r>
      <w:r w:rsidRPr="00722B9B">
        <w:t>thực</w:t>
      </w:r>
      <w:r w:rsidRPr="00722B9B">
        <w:rPr>
          <w:lang w:val="vi-VN"/>
        </w:rPr>
        <w:t xml:space="preserve"> </w:t>
      </w:r>
      <w:r w:rsidRPr="00722B9B">
        <w:t xml:space="preserve">hiện liên tiếp ba phép đồng dạng </w:t>
      </w:r>
      <w:r w:rsidRPr="00722B9B">
        <w:rPr>
          <w:position w:val="-14"/>
        </w:rPr>
        <w:object w:dxaOrig="1200" w:dyaOrig="400" w14:anchorId="105D60A3">
          <v:shape id="_x0000_i5534" type="#_x0000_t75" style="width:60pt;height:19.5pt" o:ole="">
            <v:imagedata r:id="rId8453" o:title=""/>
          </v:shape>
          <o:OLEObject Type="Embed" ProgID="Equation.DSMT4" ShapeID="_x0000_i5534" DrawAspect="Content" ObjectID="_1686899734" r:id="rId8454"/>
        </w:object>
      </w:r>
      <w:r w:rsidRPr="00722B9B">
        <w:t>Vậy hai hình vuông đồng dạng với nhau.</w:t>
      </w:r>
    </w:p>
    <w:p w14:paraId="69DD3383" w14:textId="77777777" w:rsidR="00522C6A" w:rsidRPr="00722B9B" w:rsidRDefault="00522C6A" w:rsidP="00522C6A">
      <w:pPr>
        <w:pStyle w:val="ListParagraph"/>
        <w:spacing w:after="0" w:line="240" w:lineRule="auto"/>
        <w:ind w:left="851"/>
        <w:jc w:val="both"/>
      </w:pPr>
    </w:p>
    <w:p w14:paraId="660E1156" w14:textId="77777777" w:rsidR="00522C6A" w:rsidRPr="00722B9B" w:rsidRDefault="00522C6A" w:rsidP="00522C6A">
      <w:pPr>
        <w:spacing w:line="240" w:lineRule="auto"/>
        <w:ind w:left="426"/>
        <w:rPr>
          <w:b/>
          <w:bCs/>
          <w:color w:val="FF0000"/>
        </w:rPr>
      </w:pPr>
      <w:r w:rsidRPr="00722B9B">
        <w:rPr>
          <w:b/>
          <w:bCs/>
          <w:color w:val="0000CC"/>
          <w:shd w:val="clear" w:color="auto" w:fill="F9FFE5"/>
        </w:rPr>
        <w:sym w:font="Wingdings" w:char="F031"/>
      </w:r>
      <w:r w:rsidRPr="00722B9B">
        <w:rPr>
          <w:b/>
          <w:bCs/>
          <w:color w:val="FF0000"/>
          <w:shd w:val="clear" w:color="auto" w:fill="F9FFE5"/>
        </w:rPr>
        <w:t>_Bài tập rèn luyện</w:t>
      </w:r>
      <w:r w:rsidRPr="00722B9B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22C6A" w:rsidRPr="00722B9B" w14:paraId="0BBB4D7D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BC0DE6" w14:textId="77777777" w:rsidR="00522C6A" w:rsidRPr="00722B9B" w:rsidRDefault="00522C6A" w:rsidP="003F0FBB">
            <w:pPr>
              <w:mirrorIndents/>
              <w:rPr>
                <w:rFonts w:ascii="Chu Van An" w:eastAsia="Arial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  <w:lang w:val="vi-VN"/>
              </w:rPr>
              <w:t xml:space="preserve">Câu 1: </w: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Phép vị tự tâm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69510CC0">
                <v:shape id="_x0000_i5535" type="#_x0000_t75" style="width:10.5pt;height:13.5pt" o:ole="">
                  <v:imagedata r:id="rId8455" o:title=""/>
                </v:shape>
                <o:OLEObject Type="Embed" ProgID="Equation.DSMT4" ShapeID="_x0000_i5535" DrawAspect="Content" ObjectID="_1686899735" r:id="rId8456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70" w14:anchorId="65632326">
                <v:shape id="_x0000_i5536" type="#_x0000_t75" style="width:36.75pt;height:13.5pt" o:ole="">
                  <v:imagedata r:id="rId8457" o:title=""/>
                </v:shape>
                <o:OLEObject Type="Embed" ProgID="Equation.DSMT4" ShapeID="_x0000_i5536" DrawAspect="Content" ObjectID="_1686899736" r:id="rId8458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 là phép đồng dạng tỉ số</w:t>
            </w:r>
          </w:p>
          <w:p w14:paraId="7D6DFB7B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10" w:dyaOrig="270" w14:anchorId="27485D3F">
                <v:shape id="_x0000_i5537" type="#_x0000_t75" style="width:10.5pt;height:13.5pt" o:ole="">
                  <v:imagedata r:id="rId8459" o:title=""/>
                </v:shape>
                <o:OLEObject Type="Embed" ProgID="Equation.DSMT4" ShapeID="_x0000_i5537" DrawAspect="Content" ObjectID="_1686899737" r:id="rId846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30" w:dyaOrig="270" w14:anchorId="1E2DF7B4">
                <v:shape id="_x0000_i5538" type="#_x0000_t75" style="width:16.5pt;height:13.5pt" o:ole="">
                  <v:imagedata r:id="rId8461" o:title=""/>
                </v:shape>
                <o:OLEObject Type="Embed" ProgID="Equation.DSMT4" ShapeID="_x0000_i5538" DrawAspect="Content" ObjectID="_1686899738" r:id="rId846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7F559018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70" w:dyaOrig="615" w14:anchorId="6484889C">
                <v:shape id="_x0000_i5539" type="#_x0000_t75" style="width:13.5pt;height:30.75pt" o:ole="">
                  <v:imagedata r:id="rId8463" o:title=""/>
                </v:shape>
                <o:OLEObject Type="Embed" ProgID="Equation.DSMT4" ShapeID="_x0000_i5539" DrawAspect="Content" ObjectID="_1686899739" r:id="rId846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position w:val="-6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position w:val="-6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360" w:dyaOrig="600" w14:anchorId="4B79A8CE">
                <v:shape id="_x0000_i5540" type="#_x0000_t75" style="width:18pt;height:30pt" o:ole="">
                  <v:imagedata r:id="rId8465" o:title=""/>
                </v:shape>
                <o:OLEObject Type="Embed" ProgID="Equation.DSMT4" ShapeID="_x0000_i5540" DrawAspect="Content" ObjectID="_1686899740" r:id="rId8466"/>
              </w:object>
            </w:r>
            <w:r w:rsidRPr="00722B9B">
              <w:rPr>
                <w:rFonts w:ascii="Chu Van An" w:hAnsi="Chu Van An" w:cs="Chu Van An"/>
                <w:color w:val="000000"/>
                <w:position w:val="-6"/>
                <w:szCs w:val="24"/>
              </w:rPr>
              <w:t>.</w:t>
            </w:r>
          </w:p>
          <w:p w14:paraId="1085F703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61DF2A" w14:textId="77777777" w:rsidR="00522C6A" w:rsidRPr="00722B9B" w:rsidRDefault="00522C6A" w:rsidP="003F0FB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522C6A" w:rsidRPr="00722B9B" w14:paraId="71A68933" w14:textId="77777777" w:rsidTr="003F0FBB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98785F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2: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55" w:dyaOrig="255" w14:anchorId="154DC267">
                <v:shape id="_x0000_i5541" type="#_x0000_t75" style="width:12.75pt;height:12.75pt" o:ole="">
                  <v:imagedata r:id="rId8467" o:title=""/>
                </v:shape>
                <o:OLEObject Type="Embed" ProgID="Equation.DSMT4" ShapeID="_x0000_i5541" DrawAspect="Content" ObjectID="_1686899741" r:id="rId846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tỉ số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195" w:dyaOrig="285" w14:anchorId="63279B8B">
                <v:shape id="_x0000_i5542" type="#_x0000_t75" style="width:9.75pt;height:14.25pt" o:ole="">
                  <v:imagedata r:id="rId8469" o:title=""/>
                </v:shape>
                <o:OLEObject Type="Embed" ProgID="Equation.DSMT4" ShapeID="_x0000_i5542" DrawAspect="Content" ObjectID="_1686899742" r:id="rId847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được nhờ thực hiện liên tiếp phép </w:t>
            </w:r>
            <w:r w:rsidRPr="00722B9B">
              <w:rPr>
                <w:rFonts w:ascii="Chu Van An" w:eastAsia="Arial" w:hAnsi="Chu Van An" w:cs="Chu Van An"/>
                <w:position w:val="-26"/>
                <w:szCs w:val="24"/>
              </w:rPr>
              <w:object w:dxaOrig="825" w:dyaOrig="495" w14:anchorId="01871132">
                <v:shape id="_x0000_i5543" type="#_x0000_t75" style="width:41.25pt;height:24.75pt" o:ole="">
                  <v:imagedata r:id="rId8471" o:title=""/>
                </v:shape>
                <o:OLEObject Type="Embed" ProgID="Equation.DSMT4" ShapeID="_x0000_i5543" DrawAspect="Content" ObjectID="_1686899743" r:id="rId847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phép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765" w:dyaOrig="630" w14:anchorId="35AB5BA5">
                <v:shape id="_x0000_i5544" type="#_x0000_t75" style="width:38.25pt;height:31.5pt" o:ole="">
                  <v:imagedata r:id="rId8473" o:title=""/>
                </v:shape>
                <o:OLEObject Type="Embed" ProgID="Equation.DSMT4" ShapeID="_x0000_i5544" DrawAspect="Content" ObjectID="_1686899744" r:id="rId8474"/>
              </w:object>
            </w:r>
            <w:r w:rsidRPr="00722B9B">
              <w:rPr>
                <w:rFonts w:ascii="Chu Van An" w:hAnsi="Chu Van An" w:cs="Chu Van An"/>
                <w:szCs w:val="24"/>
              </w:rPr>
              <w:t>. Chọn khẳng định đúng trong các khẳng định sau</w:t>
            </w:r>
          </w:p>
          <w:p w14:paraId="134EA4B0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675" w:dyaOrig="285" w14:anchorId="09E7906E">
                <v:shape id="_x0000_i5545" type="#_x0000_t75" style="width:33.75pt;height:14.25pt" o:ole="">
                  <v:imagedata r:id="rId8475" o:title=""/>
                </v:shape>
                <o:OLEObject Type="Embed" ProgID="Equation.DSMT4" ShapeID="_x0000_i5545" DrawAspect="Content" ObjectID="_1686899745" r:id="rId847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585" w:dyaOrig="615" w14:anchorId="139C6F7B">
                <v:shape id="_x0000_i5546" type="#_x0000_t75" style="width:29.25pt;height:30.75pt" o:ole="">
                  <v:imagedata r:id="rId8477" o:title=""/>
                </v:shape>
                <o:OLEObject Type="Embed" ProgID="Equation.DSMT4" ShapeID="_x0000_i5546" DrawAspect="Content" ObjectID="_1686899746" r:id="rId847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65" w:dyaOrig="615" w14:anchorId="736D78E7">
                <v:shape id="_x0000_i5547" type="#_x0000_t75" style="width:38.25pt;height:30.75pt" o:ole="">
                  <v:imagedata r:id="rId8479" o:title=""/>
                </v:shape>
                <o:OLEObject Type="Embed" ProgID="Equation.DSMT4" ShapeID="_x0000_i5547" DrawAspect="Content" ObjectID="_1686899747" r:id="rId848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555" w:dyaOrig="285" w14:anchorId="49C4311A">
                <v:shape id="_x0000_i5548" type="#_x0000_t75" style="width:27.75pt;height:14.25pt" o:ole="">
                  <v:imagedata r:id="rId8481" o:title=""/>
                </v:shape>
                <o:OLEObject Type="Embed" ProgID="Equation.DSMT4" ShapeID="_x0000_i5548" DrawAspect="Content" ObjectID="_1686899748" r:id="rId848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4B10B50D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FE87A4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19EC8C09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EA5594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3: </w:t>
            </w:r>
            <w:r w:rsidRPr="00722B9B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65" w:dyaOrig="330" w14:anchorId="069C7D9A">
                <v:shape id="_x0000_i5549" type="#_x0000_t75" style="width:23.25pt;height:16.5pt" o:ole="">
                  <v:imagedata r:id="rId3302" o:title=""/>
                </v:shape>
                <o:OLEObject Type="Embed" ProgID="Equation.DSMT4" ShapeID="_x0000_i5549" DrawAspect="Content" ObjectID="_1686899749" r:id="rId848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cho các đường tròn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115" w:dyaOrig="435" w14:anchorId="3C8B378A">
                <v:shape id="_x0000_i5550" type="#_x0000_t75" style="width:105.75pt;height:21.75pt" o:ole="">
                  <v:imagedata r:id="rId8484" o:title=""/>
                </v:shape>
                <o:OLEObject Type="Embed" ProgID="Equation.DSMT4" ShapeID="_x0000_i5550" DrawAspect="Content" ObjectID="_1686899750" r:id="rId8485"/>
              </w:object>
            </w:r>
            <w:r w:rsidRPr="00722B9B">
              <w:rPr>
                <w:rFonts w:ascii="Chu Van An" w:hAnsi="Chu Van An" w:cs="Chu Van An"/>
                <w:szCs w:val="24"/>
              </w:rPr>
              <w:t>,</w:t>
            </w:r>
          </w:p>
          <w:p w14:paraId="64E1BF8B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700" w:dyaOrig="435" w14:anchorId="43DE849F">
                <v:shape id="_x0000_i5551" type="#_x0000_t75" style="width:135pt;height:21.75pt" o:ole="">
                  <v:imagedata r:id="rId8486" o:title=""/>
                </v:shape>
                <o:OLEObject Type="Embed" ProgID="Equation.DSMT4" ShapeID="_x0000_i5551" DrawAspect="Content" ObjectID="_1686899751" r:id="rId848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Giả sử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4A929949">
                <v:shape id="_x0000_i5552" type="#_x0000_t75" style="width:24.75pt;height:20.25pt" o:ole="">
                  <v:imagedata r:id="rId8488" o:title=""/>
                </v:shape>
                <o:OLEObject Type="Embed" ProgID="Equation.DSMT4" ShapeID="_x0000_i5552" DrawAspect="Content" ObjectID="_1686899752" r:id="rId848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là ảnh của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750F50F8">
                <v:shape id="_x0000_i5553" type="#_x0000_t75" style="width:21pt;height:20.25pt" o:ole="">
                  <v:imagedata r:id="rId8490" o:title=""/>
                </v:shape>
                <o:OLEObject Type="Embed" ProgID="Equation.DSMT4" ShapeID="_x0000_i5553" DrawAspect="Content" ObjectID="_1686899753" r:id="rId849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qua phép đồng dạng tỉ số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67A236EC">
                <v:shape id="_x0000_i5554" type="#_x0000_t75" style="width:9.75pt;height:13.5pt" o:ole="">
                  <v:imagedata r:id="rId8492" o:title=""/>
                </v:shape>
                <o:OLEObject Type="Embed" ProgID="Equation.DSMT4" ShapeID="_x0000_i5554" DrawAspect="Content" ObjectID="_1686899754" r:id="rId849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khi đó giá trị của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5521ED40">
                <v:shape id="_x0000_i5555" type="#_x0000_t75" style="width:9.75pt;height:13.5pt" o:ole="">
                  <v:imagedata r:id="rId8492" o:title=""/>
                </v:shape>
                <o:OLEObject Type="Embed" ProgID="Equation.DSMT4" ShapeID="_x0000_i5555" DrawAspect="Content" ObjectID="_1686899755" r:id="rId849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là</w:t>
            </w:r>
          </w:p>
          <w:p w14:paraId="437E1ADA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15" w14:anchorId="11979136">
                <v:shape id="_x0000_i5556" type="#_x0000_t75" style="width:30pt;height:30.75pt" o:ole="">
                  <v:imagedata r:id="rId8495" o:title=""/>
                </v:shape>
                <o:OLEObject Type="Embed" ProgID="Equation.DSMT4" ShapeID="_x0000_i5556" DrawAspect="Content" ObjectID="_1686899756" r:id="rId849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15" w14:anchorId="7EAA79BD">
                <v:shape id="_x0000_i5557" type="#_x0000_t75" style="width:30pt;height:30.75pt" o:ole="">
                  <v:imagedata r:id="rId8497" o:title=""/>
                </v:shape>
                <o:OLEObject Type="Embed" ProgID="Equation.DSMT4" ShapeID="_x0000_i5557" DrawAspect="Content" ObjectID="_1686899757" r:id="rId849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05" w:dyaOrig="615" w14:anchorId="6D0D3F8B">
                <v:shape id="_x0000_i5558" type="#_x0000_t75" style="width:35.25pt;height:30.75pt" o:ole="">
                  <v:imagedata r:id="rId8499" o:title=""/>
                </v:shape>
                <o:OLEObject Type="Embed" ProgID="Equation.DSMT4" ShapeID="_x0000_i5558" DrawAspect="Content" ObjectID="_1686899758" r:id="rId850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05" w:dyaOrig="615" w14:anchorId="304BA950">
                <v:shape id="_x0000_i5559" type="#_x0000_t75" style="width:35.25pt;height:30.75pt" o:ole="">
                  <v:imagedata r:id="rId8501" o:title=""/>
                </v:shape>
                <o:OLEObject Type="Embed" ProgID="Equation.DSMT4" ShapeID="_x0000_i5559" DrawAspect="Content" ObjectID="_1686899759" r:id="rId850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57D8F17D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B52F83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45F03BD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C4E7C6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4: </w: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Trong mặt phẳng với hệ tọa độ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50" w:dyaOrig="330" w14:anchorId="61AB389A">
                <v:shape id="_x0000_i5560" type="#_x0000_t75" style="width:22.5pt;height:16.5pt" o:ole="">
                  <v:imagedata r:id="rId8503" o:title=""/>
                </v:shape>
                <o:OLEObject Type="Embed" ProgID="Equation.DSMT4" ShapeID="_x0000_i5560" DrawAspect="Content" ObjectID="_1686899760" r:id="rId8504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, cho bốn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eastAsia="vi-VN"/>
              </w:rPr>
              <w:object w:dxaOrig="3630" w:dyaOrig="390" w14:anchorId="00A76449">
                <v:shape id="_x0000_i5561" type="#_x0000_t75" style="width:181.5pt;height:19.5pt" o:ole="">
                  <v:imagedata r:id="rId8505" o:title=""/>
                </v:shape>
                <o:OLEObject Type="Embed" ProgID="Equation.DSMT4" ShapeID="_x0000_i5561" DrawAspect="Content" ObjectID="_1686899761" r:id="rId8506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. Nếu có phép đồng dạng biến đoạn thẳng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90" w:dyaOrig="270" w14:anchorId="30BEED0F">
                <v:shape id="_x0000_i5562" type="#_x0000_t75" style="width:19.5pt;height:13.5pt" o:ole="">
                  <v:imagedata r:id="rId8507" o:title=""/>
                </v:shape>
                <o:OLEObject Type="Embed" ProgID="Equation.DSMT4" ShapeID="_x0000_i5562" DrawAspect="Content" ObjectID="_1686899762" r:id="rId8508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thành đoạn thẳng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390" w:dyaOrig="270" w14:anchorId="27991631">
                <v:shape id="_x0000_i5563" type="#_x0000_t75" style="width:19.5pt;height:13.5pt" o:ole="">
                  <v:imagedata r:id="rId8509" o:title=""/>
                </v:shape>
                <o:OLEObject Type="Embed" ProgID="Equation.DSMT4" ShapeID="_x0000_i5563" DrawAspect="Content" ObjectID="_1686899763" r:id="rId8510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 xml:space="preserve">thì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10" w:dyaOrig="270" w14:anchorId="36F52E8E">
                <v:shape id="_x0000_i5564" type="#_x0000_t75" style="width:10.5pt;height:13.5pt" o:ole="">
                  <v:imagedata r:id="rId8511" o:title=""/>
                </v:shape>
                <o:OLEObject Type="Embed" ProgID="Equation.DSMT4" ShapeID="_x0000_i5564" DrawAspect="Content" ObjectID="_1686899764" r:id="rId8512"/>
              </w:object>
            </w:r>
            <w:r w:rsidRPr="00722B9B">
              <w:rPr>
                <w:rFonts w:ascii="Chu Van An" w:hAnsi="Chu Van An" w:cs="Chu Van An"/>
                <w:szCs w:val="24"/>
                <w:lang w:val="vi-VN" w:eastAsia="vi-VN"/>
              </w:rPr>
              <w:t>của phép đồng dạng đó bằng</w:t>
            </w:r>
          </w:p>
          <w:p w14:paraId="76FC5ABD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</w:t>
            </w:r>
            <w:r w:rsidRPr="00722B9B">
              <w:rPr>
                <w:rFonts w:ascii="Chu Van An" w:eastAsiaTheme="minorEastAsia" w:hAnsi="Chu Van An" w:cs="Chu Van An"/>
                <w:b/>
                <w:color w:val="0000CC"/>
                <w:position w:val="-24"/>
                <w:szCs w:val="24"/>
                <w:lang w:eastAsia="vi-VN"/>
              </w:rPr>
              <w:object w:dxaOrig="240" w:dyaOrig="630" w14:anchorId="7707CA1F">
                <v:shape id="_x0000_i5565" type="#_x0000_t75" style="width:12pt;height:31.5pt" o:ole="">
                  <v:imagedata r:id="rId8513" o:title=""/>
                </v:shape>
                <o:OLEObject Type="Embed" ProgID="Equation.DSMT4" ShapeID="_x0000_i5565" DrawAspect="Content" ObjectID="_1686899765" r:id="rId8514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CC"/>
                <w:position w:val="-24"/>
                <w:szCs w:val="24"/>
                <w:lang w:eastAsia="vi-VN"/>
              </w:rPr>
              <w:object w:dxaOrig="240" w:dyaOrig="630" w14:anchorId="00E20931">
                <v:shape id="_x0000_i5566" type="#_x0000_t75" style="width:12pt;height:31.5pt" o:ole="">
                  <v:imagedata r:id="rId8515" o:title=""/>
                </v:shape>
                <o:OLEObject Type="Embed" ProgID="Equation.DSMT4" ShapeID="_x0000_i5566" DrawAspect="Content" ObjectID="_1686899766" r:id="rId8516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CC"/>
                <w:position w:val="-4"/>
                <w:szCs w:val="24"/>
                <w:lang w:eastAsia="vi-VN"/>
              </w:rPr>
              <w:object w:dxaOrig="210" w:dyaOrig="270" w14:anchorId="7A874F13">
                <v:shape id="_x0000_i5567" type="#_x0000_t75" style="width:10.5pt;height:13.5pt" o:ole="">
                  <v:imagedata r:id="rId8517" o:title=""/>
                </v:shape>
                <o:OLEObject Type="Embed" ProgID="Equation.DSMT4" ShapeID="_x0000_i5567" DrawAspect="Content" ObjectID="_1686899767" r:id="rId8518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vi-VN" w:eastAsia="vi-VN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vi-VN" w:eastAsia="vi-VN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CC"/>
                <w:position w:val="-24"/>
                <w:szCs w:val="24"/>
                <w:lang w:eastAsia="vi-VN"/>
              </w:rPr>
              <w:object w:dxaOrig="240" w:dyaOrig="630" w14:anchorId="33F18789">
                <v:shape id="_x0000_i5568" type="#_x0000_t75" style="width:12pt;height:31.5pt" o:ole="">
                  <v:imagedata r:id="rId8519" o:title=""/>
                </v:shape>
                <o:OLEObject Type="Embed" ProgID="Equation.DSMT4" ShapeID="_x0000_i5568" DrawAspect="Content" ObjectID="_1686899768" r:id="rId8520"/>
              </w:object>
            </w:r>
            <w:r w:rsidRPr="00722B9B">
              <w:rPr>
                <w:rFonts w:ascii="Chu Van An" w:hAnsi="Chu Van An" w:cs="Chu Van An"/>
                <w:szCs w:val="24"/>
                <w:lang w:val="fr-FR" w:eastAsia="vi-VN"/>
              </w:rPr>
              <w:t>.</w:t>
            </w:r>
          </w:p>
          <w:p w14:paraId="4A31ED42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67ECB1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64058E7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344C32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5: </w: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465" w:dyaOrig="315" w14:anchorId="53E96CE8">
                <v:shape id="_x0000_i5569" type="#_x0000_t75" style="width:23.25pt;height:15.75pt" o:ole="">
                  <v:imagedata r:id="rId258" o:title=""/>
                </v:shape>
                <o:OLEObject Type="Embed" ProgID="Equation.DSMT4" ShapeID="_x0000_i5569" DrawAspect="Content" ObjectID="_1686899769" r:id="rId8521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cho hai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  <w:lang w:val="nl-NL"/>
              </w:rPr>
              <w:object w:dxaOrig="2535" w:dyaOrig="435" w14:anchorId="3D03EDD4">
                <v:shape id="_x0000_i5570" type="#_x0000_t75" style="width:126.75pt;height:21.75pt" o:ole="">
                  <v:imagedata r:id="rId8522" o:title=""/>
                </v:shape>
                <o:OLEObject Type="Embed" ProgID="Equation.DSMT4" ShapeID="_x0000_i5570" DrawAspect="Content" ObjectID="_1686899770" r:id="rId8523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2880" w:dyaOrig="435" w14:anchorId="5AC7A6EB">
                <v:shape id="_x0000_i5571" type="#_x0000_t75" style="width:2in;height:21.75pt" o:ole="">
                  <v:imagedata r:id="rId8524" o:title=""/>
                </v:shape>
                <o:OLEObject Type="Embed" ProgID="Equation.DSMT4" ShapeID="_x0000_i5571" DrawAspect="Content" ObjectID="_1686899771" r:id="rId8525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Nếu phép đồng dạng biến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420" w:dyaOrig="420" w14:anchorId="385B7B75">
                <v:shape id="_x0000_i5572" type="#_x0000_t75" style="width:21pt;height:21pt" o:ole="">
                  <v:imagedata r:id="rId8526" o:title=""/>
                </v:shape>
                <o:OLEObject Type="Embed" ProgID="Equation.DSMT4" ShapeID="_x0000_i5572" DrawAspect="Content" ObjectID="_1686899772" r:id="rId8527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đường tròn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480" w:dyaOrig="420" w14:anchorId="289C1B89">
                <v:shape id="_x0000_i5573" type="#_x0000_t75" style="width:24pt;height:21pt" o:ole="">
                  <v:imagedata r:id="rId8528" o:title=""/>
                </v:shape>
                <o:OLEObject Type="Embed" ProgID="Equation.DSMT4" ShapeID="_x0000_i5573" DrawAspect="Content" ObjectID="_1686899773" r:id="rId8529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thì tỉ số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195" w:dyaOrig="285" w14:anchorId="07D91D0E">
                <v:shape id="_x0000_i5574" type="#_x0000_t75" style="width:9.75pt;height:14.25pt" o:ole="">
                  <v:imagedata r:id="rId8530" o:title=""/>
                </v:shape>
                <o:OLEObject Type="Embed" ProgID="Equation.DSMT4" ShapeID="_x0000_i5574" DrawAspect="Content" ObjectID="_1686899774" r:id="rId853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của phép đồng dạng đó bằng</w:t>
            </w:r>
          </w:p>
          <w:p w14:paraId="6D5BF0A1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Arial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2F3C6419">
                <v:shape id="_x0000_i5575" type="#_x0000_t75" style="width:14.25pt;height:14.25pt" o:ole="">
                  <v:imagedata r:id="rId8532" o:title=""/>
                </v:shape>
                <o:OLEObject Type="Embed" ProgID="Equation.DSMT4" ShapeID="_x0000_i5575" DrawAspect="Content" ObjectID="_1686899775" r:id="rId8533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180" w:dyaOrig="285" w14:anchorId="3AD8EDE5">
                <v:shape id="_x0000_i5576" type="#_x0000_t75" style="width:9pt;height:14.25pt" o:ole="">
                  <v:imagedata r:id="rId8534" o:title=""/>
                </v:shape>
                <o:OLEObject Type="Embed" ProgID="Equation.DSMT4" ShapeID="_x0000_i5576" DrawAspect="Content" ObjectID="_1686899776" r:id="rId853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70" w14:anchorId="2F2B49BA">
                <v:shape id="_x0000_i5577" type="#_x0000_t75" style="width:9.75pt;height:13.5pt" o:ole="">
                  <v:imagedata r:id="rId8536" o:title=""/>
                </v:shape>
                <o:OLEObject Type="Embed" ProgID="Equation.DSMT4" ShapeID="_x0000_i5577" DrawAspect="Content" ObjectID="_1686899777" r:id="rId8537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70" w14:anchorId="2AB82EC0">
                <v:shape id="_x0000_i5578" type="#_x0000_t75" style="width:9.75pt;height:13.5pt" o:ole="">
                  <v:imagedata r:id="rId8538" o:title=""/>
                </v:shape>
                <o:OLEObject Type="Embed" ProgID="Equation.DSMT4" ShapeID="_x0000_i5578" DrawAspect="Content" ObjectID="_1686899778" r:id="rId853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7B2B41DA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58A41A7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722B9B" w14:paraId="7ED776C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3658AC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6: </w: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Cho hình vuông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20" w:dyaOrig="270" w14:anchorId="76E64ED8">
                <v:shape id="_x0000_i5579" type="#_x0000_t75" style="width:36pt;height:13.5pt" o:ole="">
                  <v:imagedata r:id="rId8540" o:title=""/>
                </v:shape>
                <o:OLEObject Type="Embed" ProgID="Equation.DSMT4" ShapeID="_x0000_i5579" DrawAspect="Content" ObjectID="_1686899779" r:id="rId8541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70" w14:anchorId="7C6B9F2A">
                <v:shape id="_x0000_i5580" type="#_x0000_t75" style="width:12pt;height:13.5pt" o:ole="">
                  <v:imagedata r:id="rId8542" o:title=""/>
                </v:shape>
                <o:OLEObject Type="Embed" ProgID="Equation.DSMT4" ShapeID="_x0000_i5580" DrawAspect="Content" ObjectID="_1686899780" r:id="rId8543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1860" w:dyaOrig="330" w14:anchorId="47C60146">
                <v:shape id="_x0000_i5581" type="#_x0000_t75" style="width:93pt;height:16.5pt" o:ole="">
                  <v:imagedata r:id="rId8544" o:title=""/>
                </v:shape>
                <o:OLEObject Type="Embed" ProgID="Equation.DSMT4" ShapeID="_x0000_i5581" DrawAspect="Content" ObjectID="_1686899781" r:id="rId8545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lần lượt là trung điểm của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05" w:dyaOrig="270" w14:anchorId="122BAD61">
                <v:shape id="_x0000_i5582" type="#_x0000_t75" style="width:20.25pt;height:13.5pt" o:ole="">
                  <v:imagedata r:id="rId8546" o:title=""/>
                </v:shape>
                <o:OLEObject Type="Embed" ProgID="Equation.DSMT4" ShapeID="_x0000_i5582" DrawAspect="Content" ObjectID="_1686899782" r:id="rId8547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405" w:dyaOrig="270" w14:anchorId="30A718A3">
                <v:shape id="_x0000_i5583" type="#_x0000_t75" style="width:20.25pt;height:13.5pt" o:ole="">
                  <v:imagedata r:id="rId8548" o:title=""/>
                </v:shape>
                <o:OLEObject Type="Embed" ProgID="Equation.DSMT4" ShapeID="_x0000_i5583" DrawAspect="Content" ObjectID="_1686899783" r:id="rId8549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420" w:dyaOrig="270" w14:anchorId="1568FA1D">
                <v:shape id="_x0000_i5584" type="#_x0000_t75" style="width:21pt;height:13.5pt" o:ole="">
                  <v:imagedata r:id="rId8550" o:title=""/>
                </v:shape>
                <o:OLEObject Type="Embed" ProgID="Equation.DSMT4" ShapeID="_x0000_i5584" DrawAspect="Content" ObjectID="_1686899784" r:id="rId8551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05" w:dyaOrig="270" w14:anchorId="774FD64A">
                <v:shape id="_x0000_i5585" type="#_x0000_t75" style="width:20.25pt;height:13.5pt" o:ole="">
                  <v:imagedata r:id="rId8552" o:title=""/>
                </v:shape>
                <o:OLEObject Type="Embed" ProgID="Equation.DSMT4" ShapeID="_x0000_i5585" DrawAspect="Content" ObjectID="_1686899785" r:id="rId8553"/>
              </w:object>
            </w:r>
            <w:r w:rsidRPr="00722B9B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20" w:dyaOrig="270" w14:anchorId="4CDCD815">
                <v:shape id="_x0000_i5586" type="#_x0000_t75" style="width:21pt;height:13.5pt" o:ole="">
                  <v:imagedata r:id="rId8554" o:title=""/>
                </v:shape>
                <o:OLEObject Type="Embed" ProgID="Equation.DSMT4" ShapeID="_x0000_i5586" DrawAspect="Content" ObjectID="_1686899786" r:id="rId8555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80" w:dyaOrig="270" w14:anchorId="4F5A7991">
                <v:shape id="_x0000_i5587" type="#_x0000_t75" style="width:24pt;height:13.5pt" o:ole="">
                  <v:imagedata r:id="rId8556" o:title=""/>
                </v:shape>
                <o:OLEObject Type="Embed" ProgID="Equation.DSMT4" ShapeID="_x0000_i5587" DrawAspect="Content" ObjectID="_1686899787" r:id="rId8557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. Tìm phép đồng dạng biến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570" w:dyaOrig="270" w14:anchorId="5CF684A5">
                <v:shape id="_x0000_i5588" type="#_x0000_t75" style="width:28.5pt;height:13.5pt" o:ole="">
                  <v:imagedata r:id="rId8558" o:title=""/>
                </v:shape>
                <o:OLEObject Type="Embed" ProgID="Equation.DSMT4" ShapeID="_x0000_i5588" DrawAspect="Content" ObjectID="_1686899788" r:id="rId8559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 xml:space="preserve"> thành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570" w:dyaOrig="270" w14:anchorId="784B8707">
                <v:shape id="_x0000_i5589" type="#_x0000_t75" style="width:28.5pt;height:13.5pt" o:ole="">
                  <v:imagedata r:id="rId8560" o:title=""/>
                </v:shape>
                <o:OLEObject Type="Embed" ProgID="Equation.DSMT4" ShapeID="_x0000_i5589" DrawAspect="Content" ObjectID="_1686899789" r:id="rId8561"/>
              </w:object>
            </w:r>
            <w:r w:rsidRPr="00722B9B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73F48D3B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722B9B">
              <w:rPr>
                <w:noProof/>
                <w:lang w:val="vi-VN" w:eastAsia="vi-VN"/>
              </w:rPr>
              <w:drawing>
                <wp:inline distT="0" distB="0" distL="0" distR="0" wp14:anchorId="66E88AF4" wp14:editId="02279B6F">
                  <wp:extent cx="1352550" cy="1382212"/>
                  <wp:effectExtent l="0" t="0" r="0" b="8890"/>
                  <wp:docPr id="2124573157" name="Picture 2124573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460" cy="1385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DB0CF8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375" w:dyaOrig="375" w14:anchorId="048816A0">
                <v:shape id="_x0000_i5590" type="#_x0000_t75" style="width:18.75pt;height:18.75pt" o:ole="">
                  <v:imagedata r:id="rId8563" o:title=""/>
                </v:shape>
                <o:OLEObject Type="Embed" ProgID="Equation.DSMT4" ShapeID="_x0000_i5590" DrawAspect="Content" ObjectID="_1686899790" r:id="rId856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73D8ADFF">
                <v:shape id="_x0000_i5591" type="#_x0000_t75" style="width:30pt;height:20.25pt" o:ole="">
                  <v:imagedata r:id="rId8565" o:title=""/>
                </v:shape>
                <o:OLEObject Type="Embed" ProgID="Equation.DSMT4" ShapeID="_x0000_i5591" DrawAspect="Content" ObjectID="_1686899791" r:id="rId856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798D355F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65" w:dyaOrig="480" w14:anchorId="5A98007A">
                <v:shape id="_x0000_i5592" type="#_x0000_t75" style="width:38.25pt;height:24pt" o:ole="">
                  <v:imagedata r:id="rId8567" o:title=""/>
                </v:shape>
                <o:OLEObject Type="Embed" ProgID="Equation.DSMT4" ShapeID="_x0000_i5592" DrawAspect="Content" ObjectID="_1686899792" r:id="rId856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14573771">
                <v:shape id="_x0000_i5593" type="#_x0000_t75" style="width:30pt;height:20.25pt" o:ole="">
                  <v:imagedata r:id="rId8565" o:title=""/>
                </v:shape>
                <o:OLEObject Type="Embed" ProgID="Equation.DSMT4" ShapeID="_x0000_i5593" DrawAspect="Content" ObjectID="_1686899793" r:id="rId856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39456EF4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Pr="00722B9B">
              <w:rPr>
                <w:rFonts w:ascii="Chu Van An" w:eastAsia="Arial" w:hAnsi="Chu Van An" w:cs="Chu Van An"/>
                <w:position w:val="-24"/>
                <w:szCs w:val="24"/>
              </w:rPr>
              <w:object w:dxaOrig="705" w:dyaOrig="480" w14:anchorId="70F6ABD6">
                <v:shape id="_x0000_i5594" type="#_x0000_t75" style="width:35.25pt;height:24pt" o:ole="">
                  <v:imagedata r:id="rId8570" o:title=""/>
                </v:shape>
                <o:OLEObject Type="Embed" ProgID="Equation.DSMT4" ShapeID="_x0000_i5594" DrawAspect="Content" ObjectID="_1686899794" r:id="rId857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422B1D04">
                <v:shape id="_x0000_i5595" type="#_x0000_t75" style="width:30pt;height:20.25pt" o:ole="">
                  <v:imagedata r:id="rId8565" o:title=""/>
                </v:shape>
                <o:OLEObject Type="Embed" ProgID="Equation.DSMT4" ShapeID="_x0000_i5595" DrawAspect="Content" ObjectID="_1686899795" r:id="rId857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37BE60C8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</w:rPr>
              <w:t xml:space="preserve">Phép đồng dạng có được bằng cách thực hiện liên tiếp phép </w:t>
            </w:r>
            <w:r w:rsidRPr="00722B9B">
              <w:rPr>
                <w:rFonts w:ascii="Chu Van An" w:eastAsia="Arial" w:hAnsi="Chu Van An" w:cs="Chu Van An"/>
                <w:position w:val="-16"/>
                <w:szCs w:val="24"/>
              </w:rPr>
              <w:object w:dxaOrig="600" w:dyaOrig="405" w14:anchorId="0B04E811">
                <v:shape id="_x0000_i5596" type="#_x0000_t75" style="width:30pt;height:20.25pt" o:ole="">
                  <v:imagedata r:id="rId8565" o:title=""/>
                </v:shape>
                <o:OLEObject Type="Embed" ProgID="Equation.DSMT4" ShapeID="_x0000_i5596" DrawAspect="Content" ObjectID="_1686899796" r:id="rId857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4"/>
                <w:szCs w:val="24"/>
              </w:rPr>
              <w:object w:dxaOrig="375" w:dyaOrig="375" w14:anchorId="56477DD6">
                <v:shape id="_x0000_i5597" type="#_x0000_t75" style="width:18.75pt;height:18.75pt" o:ole="">
                  <v:imagedata r:id="rId8563" o:title=""/>
                </v:shape>
                <o:OLEObject Type="Embed" ProgID="Equation.DSMT4" ShapeID="_x0000_i5597" DrawAspect="Content" ObjectID="_1686899797" r:id="rId857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1D939FD7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67C403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72B0212C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F5ED98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noProof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Câu 7: </w: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Cho tam giác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555" w:dyaOrig="270" w14:anchorId="0FB35449">
                <v:shape id="_x0000_i5598" type="#_x0000_t75" style="width:27.75pt;height:13.5pt" o:ole="">
                  <v:imagedata r:id="rId8575" o:title=""/>
                </v:shape>
                <o:OLEObject Type="Embed" ProgID="Equation.DSMT4" ShapeID="_x0000_i5598" DrawAspect="Content" ObjectID="_1686899798" r:id="rId8576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có cạnh là </w:t>
            </w:r>
            <w:r w:rsidRPr="00722B9B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585" w:dyaOrig="315" w14:anchorId="6DB52A51">
                <v:shape id="_x0000_i5599" type="#_x0000_t75" style="width:29.25pt;height:15.75pt" o:ole="">
                  <v:imagedata r:id="rId8577" o:title=""/>
                </v:shape>
                <o:OLEObject Type="Embed" ProgID="Equation.DSMT4" ShapeID="_x0000_i5599" DrawAspect="Content" ObjectID="_1686899799" r:id="rId8578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. Phép đồng dạng tỉ số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555" w:dyaOrig="270" w14:anchorId="5A254F4C">
                <v:shape id="_x0000_i5600" type="#_x0000_t75" style="width:27.75pt;height:13.5pt" o:ole="">
                  <v:imagedata r:id="rId8579" o:title=""/>
                </v:shape>
                <o:OLEObject Type="Embed" ProgID="Equation.DSMT4" ShapeID="_x0000_i5600" DrawAspect="Content" ObjectID="_1686899800" r:id="rId8580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biến tam giác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555" w:dyaOrig="270" w14:anchorId="646009C6">
                <v:shape id="_x0000_i5601" type="#_x0000_t75" style="width:27.75pt;height:13.5pt" o:ole="">
                  <v:imagedata r:id="rId8581" o:title=""/>
                </v:shape>
                <o:OLEObject Type="Embed" ProgID="Equation.DSMT4" ShapeID="_x0000_i5601" DrawAspect="Content" ObjectID="_1686899801" r:id="rId8582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thành tam giác </w:t>
            </w:r>
            <w:r w:rsidRPr="00722B9B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720" w:dyaOrig="270" w14:anchorId="5363D1BC">
                <v:shape id="_x0000_i5602" type="#_x0000_t75" style="width:36pt;height:13.5pt" o:ole="">
                  <v:imagedata r:id="rId8583" o:title=""/>
                </v:shape>
                <o:OLEObject Type="Embed" ProgID="Equation.DSMT4" ShapeID="_x0000_i5602" DrawAspect="Content" ObjectID="_1686899802" r:id="rId8584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 xml:space="preserve"> có diện tích là:</w:t>
            </w:r>
          </w:p>
          <w:p w14:paraId="37A8A694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Cs w:val="24"/>
              </w:rPr>
              <w:object w:dxaOrig="615" w:dyaOrig="675" w14:anchorId="37720D36">
                <v:shape id="_x0000_i5603" type="#_x0000_t75" style="width:30.75pt;height:33.75pt" o:ole="">
                  <v:imagedata r:id="rId8585" o:title=""/>
                </v:shape>
                <o:OLEObject Type="Embed" ProgID="Equation.DSMT4" ShapeID="_x0000_i5603" DrawAspect="Content" ObjectID="_1686899803" r:id="rId8586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8"/>
                <w:szCs w:val="24"/>
              </w:rPr>
              <w:object w:dxaOrig="585" w:dyaOrig="360" w14:anchorId="2D71AA62">
                <v:shape id="_x0000_i5604" type="#_x0000_t75" style="width:29.25pt;height:18pt" o:ole="">
                  <v:imagedata r:id="rId8587" o:title=""/>
                </v:shape>
                <o:OLEObject Type="Embed" ProgID="Equation.DSMT4" ShapeID="_x0000_i5604" DrawAspect="Content" ObjectID="_1686899804" r:id="rId8588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Cs w:val="24"/>
              </w:rPr>
              <w:object w:dxaOrig="615" w:dyaOrig="675" w14:anchorId="7CA23C4D">
                <v:shape id="_x0000_i5605" type="#_x0000_t75" style="width:30.75pt;height:33.75pt" o:ole="">
                  <v:imagedata r:id="rId8589" o:title=""/>
                </v:shape>
                <o:OLEObject Type="Embed" ProgID="Equation.DSMT4" ShapeID="_x0000_i5605" DrawAspect="Content" ObjectID="_1686899805" r:id="rId8590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Cs w:val="24"/>
              </w:rPr>
              <w:object w:dxaOrig="615" w:dyaOrig="675" w14:anchorId="76F059D8">
                <v:shape id="_x0000_i5606" type="#_x0000_t75" style="width:30.75pt;height:33.75pt" o:ole="">
                  <v:imagedata r:id="rId8591" o:title=""/>
                </v:shape>
                <o:OLEObject Type="Embed" ProgID="Equation.DSMT4" ShapeID="_x0000_i5606" DrawAspect="Content" ObjectID="_1686899806" r:id="rId8592"/>
              </w:object>
            </w:r>
            <w:r w:rsidRPr="00722B9B">
              <w:rPr>
                <w:rFonts w:ascii="Chu Van An" w:hAnsi="Chu Van An" w:cs="Chu Van An"/>
                <w:noProof/>
                <w:szCs w:val="24"/>
              </w:rPr>
              <w:t>.</w:t>
            </w:r>
          </w:p>
          <w:p w14:paraId="5C0B44BF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592A14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114E5CA1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F58201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8: </w: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Phép đồng dạng tỷ số </w:t>
            </w:r>
            <w:r w:rsidRPr="00722B9B">
              <w:rPr>
                <w:rFonts w:ascii="Chu Van An" w:eastAsia="Times New Roman" w:hAnsi="Chu Van An" w:cs="Chu Van An"/>
                <w:position w:val="-24"/>
                <w:szCs w:val="24"/>
                <w:lang w:val="en-GB"/>
              </w:rPr>
              <w:object w:dxaOrig="600" w:dyaOrig="615" w14:anchorId="7DB3A7AE">
                <v:shape id="_x0000_i5607" type="#_x0000_t75" style="width:30pt;height:30.75pt" o:ole="">
                  <v:imagedata r:id="rId8593" o:title=""/>
                </v:shape>
                <o:OLEObject Type="Embed" ProgID="Equation.DSMT4" ShapeID="_x0000_i5607" DrawAspect="Content" ObjectID="_1686899807" r:id="rId8594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biến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55" w:dyaOrig="285" w14:anchorId="7034B3EC">
                <v:shape id="_x0000_i5608" type="#_x0000_t75" style="width:27.75pt;height:14.25pt" o:ole="">
                  <v:imagedata r:id="rId8595" o:title=""/>
                </v:shape>
                <o:OLEObject Type="Embed" ProgID="Equation.DSMT4" ShapeID="_x0000_i5608" DrawAspect="Content" ObjectID="_1686899808" r:id="rId8596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có diện tích bằng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585" w:dyaOrig="360" w14:anchorId="30E74C5D">
                <v:shape id="_x0000_i5609" type="#_x0000_t75" style="width:29.25pt;height:18pt" o:ole="">
                  <v:imagedata r:id="rId8597" o:title=""/>
                </v:shape>
                <o:OLEObject Type="Embed" ProgID="Equation.DSMT4" ShapeID="_x0000_i5609" DrawAspect="Content" ObjectID="_1686899809" r:id="rId8598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thành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735" w:dyaOrig="285" w14:anchorId="3469475B">
                <v:shape id="_x0000_i5610" type="#_x0000_t75" style="width:36.75pt;height:14.25pt" o:ole="">
                  <v:imagedata r:id="rId8599" o:title=""/>
                </v:shape>
                <o:OLEObject Type="Embed" ProgID="Equation.DSMT4" ShapeID="_x0000_i5610" DrawAspect="Content" ObjectID="_1686899810" r:id="rId8600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có diện tích bằng</w:t>
            </w:r>
          </w:p>
          <w:p w14:paraId="0A89454C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b/>
                <w:color w:val="0000FF"/>
                <w:position w:val="-10"/>
                <w:szCs w:val="24"/>
              </w:rPr>
              <w:object w:dxaOrig="555" w:dyaOrig="375" w14:anchorId="45E3310B">
                <v:shape id="_x0000_i5611" type="#_x0000_t75" style="width:27.75pt;height:18.75pt" o:ole="">
                  <v:imagedata r:id="rId8601" o:title=""/>
                </v:shape>
                <o:OLEObject Type="Embed" ProgID="Equation.DSMT4" ShapeID="_x0000_i5611" DrawAspect="Content" ObjectID="_1686899811" r:id="rId8602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color w:val="000000"/>
                <w:position w:val="-10"/>
                <w:szCs w:val="24"/>
              </w:rPr>
              <w:object w:dxaOrig="570" w:dyaOrig="375" w14:anchorId="37DD5BAC">
                <v:shape id="_x0000_i5612" type="#_x0000_t75" style="width:28.5pt;height:18.75pt" o:ole="">
                  <v:imagedata r:id="rId8603" o:title=""/>
                </v:shape>
                <o:OLEObject Type="Embed" ProgID="Equation.DSMT4" ShapeID="_x0000_i5612" DrawAspect="Content" ObjectID="_1686899812" r:id="rId8604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color w:val="000000"/>
                <w:position w:val="-10"/>
                <w:szCs w:val="24"/>
              </w:rPr>
              <w:object w:dxaOrig="645" w:dyaOrig="375" w14:anchorId="4212A5CF">
                <v:shape id="_x0000_i5613" type="#_x0000_t75" style="width:32.25pt;height:18.75pt" o:ole="">
                  <v:imagedata r:id="rId8605" o:title=""/>
                </v:shape>
                <o:OLEObject Type="Embed" ProgID="Equation.DSMT4" ShapeID="_x0000_i5613" DrawAspect="Content" ObjectID="_1686899813" r:id="rId8606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Theme="minorEastAsia" w:hAnsi="Chu Van An" w:cs="Chu Van An"/>
                <w:color w:val="000000"/>
                <w:position w:val="-10"/>
                <w:szCs w:val="24"/>
              </w:rPr>
              <w:object w:dxaOrig="570" w:dyaOrig="375" w14:anchorId="606FC53F">
                <v:shape id="_x0000_i5614" type="#_x0000_t75" style="width:28.5pt;height:18.75pt" o:ole="">
                  <v:imagedata r:id="rId8607" o:title=""/>
                </v:shape>
                <o:OLEObject Type="Embed" ProgID="Equation.DSMT4" ShapeID="_x0000_i5614" DrawAspect="Content" ObjectID="_1686899814" r:id="rId8608"/>
              </w:object>
            </w:r>
            <w:r w:rsidRPr="00722B9B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F341B6C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0CDB86" w14:textId="77777777" w:rsidR="00522C6A" w:rsidRPr="00722B9B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753D1934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4441C4" w14:textId="77777777" w:rsidR="00522C6A" w:rsidRPr="00722B9B" w:rsidRDefault="00522C6A" w:rsidP="003F0FBB">
            <w:pPr>
              <w:mirrorIndents/>
              <w:rPr>
                <w:rFonts w:ascii="Chu Van An" w:eastAsia="Times New Roman" w:hAnsi="Chu Van An" w:cs="Chu Van An"/>
                <w:b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9: </w:t>
            </w:r>
            <w:r w:rsidRPr="00722B9B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3AEEF3EE">
                <v:shape id="_x0000_i5615" type="#_x0000_t75" style="width:28.5pt;height:14.25pt" o:ole="">
                  <v:imagedata r:id="rId8609" o:title=""/>
                </v:shape>
                <o:OLEObject Type="Embed" ProgID="Equation.DSMT4" ShapeID="_x0000_i5615" DrawAspect="Content" ObjectID="_1686899815" r:id="rId861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có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670" w:dyaOrig="405" w14:anchorId="7C10B677">
                <v:shape id="_x0000_i5616" type="#_x0000_t75" style="width:133.5pt;height:20.25pt" o:ole="">
                  <v:imagedata r:id="rId8611" o:title=""/>
                </v:shape>
                <o:OLEObject Type="Embed" ProgID="Equation.DSMT4" ShapeID="_x0000_i5616" DrawAspect="Content" ObjectID="_1686899816" r:id="rId861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Phép đồng dạng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2834FE99">
                <v:shape id="_x0000_i5617" type="#_x0000_t75" style="width:28.5pt;height:14.25pt" o:ole="">
                  <v:imagedata r:id="rId8613" o:title=""/>
                </v:shape>
                <o:OLEObject Type="Embed" ProgID="Equation.DSMT4" ShapeID="_x0000_i5617" DrawAspect="Content" ObjectID="_1686899817" r:id="rId861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biến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41807BB">
                <v:shape id="_x0000_i5618" type="#_x0000_t75" style="width:12pt;height:12.75pt" o:ole="">
                  <v:imagedata r:id="rId8615" o:title=""/>
                </v:shape>
                <o:OLEObject Type="Embed" ProgID="Equation.DSMT4" ShapeID="_x0000_i5618" DrawAspect="Content" ObjectID="_1686899818" r:id="rId861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78ED43BB">
                <v:shape id="_x0000_i5619" type="#_x0000_t75" style="width:14.25pt;height:12.75pt" o:ole="">
                  <v:imagedata r:id="rId8617" o:title=""/>
                </v:shape>
                <o:OLEObject Type="Embed" ProgID="Equation.DSMT4" ShapeID="_x0000_i5619" DrawAspect="Content" ObjectID="_1686899819" r:id="rId861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biến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14C62FB">
                <v:shape id="_x0000_i5620" type="#_x0000_t75" style="width:12pt;height:12.75pt" o:ole="">
                  <v:imagedata r:id="rId8619" o:title=""/>
                </v:shape>
                <o:OLEObject Type="Embed" ProgID="Equation.DSMT4" ShapeID="_x0000_i5620" DrawAspect="Content" ObjectID="_1686899820" r:id="rId862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2A7E0F60">
                <v:shape id="_x0000_i5621" type="#_x0000_t75" style="width:14.25pt;height:12.75pt" o:ole="">
                  <v:imagedata r:id="rId8621" o:title=""/>
                </v:shape>
                <o:OLEObject Type="Embed" ProgID="Equation.DSMT4" ShapeID="_x0000_i5621" DrawAspect="Content" ObjectID="_1686899821" r:id="rId862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, biến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120A7B2">
                <v:shape id="_x0000_i5622" type="#_x0000_t75" style="width:12pt;height:14.25pt" o:ole="">
                  <v:imagedata r:id="rId8623" o:title=""/>
                </v:shape>
                <o:OLEObject Type="Embed" ProgID="Equation.DSMT4" ShapeID="_x0000_i5622" DrawAspect="Content" ObjectID="_1686899822" r:id="rId862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thành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1CCE3EFE">
                <v:shape id="_x0000_i5623" type="#_x0000_t75" style="width:15pt;height:14.25pt" o:ole="">
                  <v:imagedata r:id="rId8625" o:title=""/>
                </v:shape>
                <o:OLEObject Type="Embed" ProgID="Equation.DSMT4" ShapeID="_x0000_i5623" DrawAspect="Content" ObjectID="_1686899823" r:id="rId862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Khi đó diện tích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2F535C42">
                <v:shape id="_x0000_i5624" type="#_x0000_t75" style="width:36pt;height:14.25pt" o:ole="">
                  <v:imagedata r:id="rId8627" o:title=""/>
                </v:shape>
                <o:OLEObject Type="Embed" ProgID="Equation.DSMT4" ShapeID="_x0000_i5624" DrawAspect="Content" ObjectID="_1686899824" r:id="rId862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039BB54D" w14:textId="77777777" w:rsidR="00522C6A" w:rsidRPr="00722B9B" w:rsidRDefault="00522C6A" w:rsidP="003F0FB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eastAsia="Times New Rom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600" w:dyaOrig="360" w14:anchorId="2C071C7B">
                <v:shape id="_x0000_i5625" type="#_x0000_t75" style="width:30pt;height:18pt" o:ole="">
                  <v:imagedata r:id="rId8629" o:title=""/>
                </v:shape>
                <o:OLEObject Type="Embed" ProgID="Equation.DSMT4" ShapeID="_x0000_i5625" DrawAspect="Content" ObjectID="_1686899825" r:id="rId8630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8"/>
                <w:szCs w:val="24"/>
              </w:rPr>
              <w:object w:dxaOrig="585" w:dyaOrig="360" w14:anchorId="27DC5F9F">
                <v:shape id="_x0000_i5626" type="#_x0000_t75" style="width:29.25pt;height:18pt" o:ole="">
                  <v:imagedata r:id="rId8631" o:title=""/>
                </v:shape>
                <o:OLEObject Type="Embed" ProgID="Equation.DSMT4" ShapeID="_x0000_i5626" DrawAspect="Content" ObjectID="_1686899826" r:id="rId863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30" w:dyaOrig="285" w14:anchorId="4C4D0E6F">
                <v:shape id="_x0000_i5627" type="#_x0000_t75" style="width:16.5pt;height:14.25pt" o:ole="">
                  <v:imagedata r:id="rId8633" o:title=""/>
                </v:shape>
                <o:OLEObject Type="Embed" ProgID="Equation.DSMT4" ShapeID="_x0000_i5627" DrawAspect="Content" ObjectID="_1686899827" r:id="rId8634"/>
              </w:object>
            </w:r>
            <w:r w:rsidRPr="00722B9B">
              <w:rPr>
                <w:rFonts w:ascii="Chu Van An" w:hAnsi="Chu Van An" w:cs="Chu Van An"/>
                <w:color w:val="0000FF"/>
                <w:szCs w:val="24"/>
              </w:rPr>
              <w:t>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285" w:dyaOrig="285" w14:anchorId="432F9097">
                <v:shape id="_x0000_i5628" type="#_x0000_t75" style="width:14.25pt;height:14.25pt" o:ole="">
                  <v:imagedata r:id="rId8635" o:title=""/>
                </v:shape>
                <o:OLEObject Type="Embed" ProgID="Equation.DSMT4" ShapeID="_x0000_i5628" DrawAspect="Content" ObjectID="_1686899828" r:id="rId863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07870E30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37F84A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5F1FE8B0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FCD66D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noProof/>
                <w:szCs w:val="24"/>
              </w:rPr>
            </w:pPr>
            <w:r w:rsidRPr="00722B9B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Câu 10: </w:t>
            </w:r>
            <w:r w:rsidRPr="00722B9B">
              <w:rPr>
                <w:rFonts w:ascii="Chu Van An" w:hAnsi="Chu Van An" w:cs="Chu Van An"/>
                <w:szCs w:val="24"/>
              </w:rPr>
              <w:t xml:space="preserve">Ông A vẽ bản đồ Việt Nam (phần đất liền) trên một tờ giấy hình chữ nhật có kích thước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60" w:dyaOrig="330" w14:anchorId="12CAC9A6">
                <v:shape id="_x0000_i5629" type="#_x0000_t75" style="width:63pt;height:16.5pt" o:ole="">
                  <v:imagedata r:id="rId8637" o:title=""/>
                </v:shape>
                <o:OLEObject Type="Embed" ProgID="Equation.DSMT4" ShapeID="_x0000_i5629" DrawAspect="Content" ObjectID="_1686899829" r:id="rId863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Sau khi tô xong bản đồ, ông A dùng phần mềm đo tính được diện tích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365" w:dyaOrig="330" w14:anchorId="08A6A226">
                <v:shape id="_x0000_i5630" type="#_x0000_t75" style="width:68.25pt;height:16.5pt" o:ole="">
                  <v:imagedata r:id="rId8639" o:title=""/>
                </v:shape>
                <o:OLEObject Type="Embed" ProgID="Equation.DSMT4" ShapeID="_x0000_i5630" DrawAspect="Content" ObjectID="_1686899830" r:id="rId864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(xem hình vẽ). Ông A dự định vẽ bản đồ này lên một bức tường lớn. Để đảm bảo hình trên bức tường đúng như ông A đã thiết kế trên giấy, ông ấy dự định dùng phép vị tự tâm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BA75229">
                <v:shape id="_x0000_i5631" type="#_x0000_t75" style="width:12pt;height:14.25pt" o:ole="">
                  <v:imagedata r:id="rId8641" o:title=""/>
                </v:shape>
                <o:OLEObject Type="Embed" ProgID="Equation.DSMT4" ShapeID="_x0000_i5631" DrawAspect="Content" ObjectID="_1686899831" r:id="rId864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5D07DE3D">
                <v:shape id="_x0000_i5632" type="#_x0000_t75" style="width:9.75pt;height:14.25pt" o:ole="">
                  <v:imagedata r:id="rId8643" o:title=""/>
                </v:shape>
                <o:OLEObject Type="Embed" ProgID="Equation.DSMT4" ShapeID="_x0000_i5632" DrawAspect="Content" ObjectID="_1686899832" r:id="rId864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nào đó. Biêt rằng hình chữ nhật mới bao quanh bản đồ có kích thước là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20" w:dyaOrig="330" w14:anchorId="11E5A101">
                <v:shape id="_x0000_i5633" type="#_x0000_t75" style="width:81pt;height:16.5pt" o:ole="">
                  <v:imagedata r:id="rId8645" o:title=""/>
                </v:shape>
                <o:OLEObject Type="Embed" ProgID="Equation.DSMT4" ShapeID="_x0000_i5633" DrawAspect="Content" ObjectID="_1686899833" r:id="rId864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. Gọi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15E6AD9">
                <v:shape id="_x0000_i5634" type="#_x0000_t75" style="width:14.25pt;height:14.25pt" o:ole="">
                  <v:imagedata r:id="rId8647" o:title=""/>
                </v:shape>
                <o:OLEObject Type="Embed" ProgID="Equation.DSMT4" ShapeID="_x0000_i5634" DrawAspect="Content" ObjectID="_1686899834" r:id="rId864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diện tích của bản đồ Việt Nam trên bức tường. Tính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0E35C540">
                <v:shape id="_x0000_i5635" type="#_x0000_t75" style="width:14.25pt;height:14.25pt" o:ole="">
                  <v:imagedata r:id="rId8647" o:title=""/>
                </v:shape>
                <o:OLEObject Type="Embed" ProgID="Equation.DSMT4" ShapeID="_x0000_i5635" DrawAspect="Content" ObjectID="_1686899835" r:id="rId8649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55BAFB39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22B9B">
              <w:rPr>
                <w:noProof/>
              </w:rPr>
              <w:drawing>
                <wp:inline distT="0" distB="0" distL="0" distR="0" wp14:anchorId="44829298" wp14:editId="603E9D92">
                  <wp:extent cx="1333500" cy="2484521"/>
                  <wp:effectExtent l="0" t="0" r="0" b="0"/>
                  <wp:docPr id="2124573158" name="Picture 2124573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191" cy="2485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449B91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710" w:dyaOrig="345" w14:anchorId="3FDCE77D">
                <v:shape id="_x0000_i5636" type="#_x0000_t75" style="width:85.5pt;height:17.25pt" o:ole="">
                  <v:imagedata r:id="rId8651" o:title=""/>
                </v:shape>
                <o:OLEObject Type="Embed" ProgID="Equation.DSMT4" ShapeID="_x0000_i5636" DrawAspect="Content" ObjectID="_1686899836" r:id="rId8652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575" w:dyaOrig="345" w14:anchorId="18A98BF1">
                <v:shape id="_x0000_i5637" type="#_x0000_t75" style="width:78.75pt;height:17.25pt" o:ole="">
                  <v:imagedata r:id="rId8653" o:title=""/>
                </v:shape>
                <o:OLEObject Type="Embed" ProgID="Equation.DSMT4" ShapeID="_x0000_i5637" DrawAspect="Content" ObjectID="_1686899837" r:id="rId8654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4010C5B2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710" w:dyaOrig="345" w14:anchorId="3B6A54BF">
                <v:shape id="_x0000_i5638" type="#_x0000_t75" style="width:85.5pt;height:17.25pt" o:ole="">
                  <v:imagedata r:id="rId8655" o:title=""/>
                </v:shape>
                <o:OLEObject Type="Embed" ProgID="Equation.DSMT4" ShapeID="_x0000_i5638" DrawAspect="Content" ObjectID="_1686899838" r:id="rId8656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1710" w:dyaOrig="345" w14:anchorId="79420610">
                <v:shape id="_x0000_i5639" type="#_x0000_t75" style="width:85.5pt;height:17.25pt" o:ole="">
                  <v:imagedata r:id="rId8657" o:title=""/>
                </v:shape>
                <o:OLEObject Type="Embed" ProgID="Equation.DSMT4" ShapeID="_x0000_i5639" DrawAspect="Content" ObjectID="_1686899839" r:id="rId865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5E7D0419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130E7E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522C6A" w:rsidRPr="00722B9B" w14:paraId="302C830F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2E9DF3" w14:textId="77777777" w:rsidR="00522C6A" w:rsidRPr="00722B9B" w:rsidRDefault="00522C6A" w:rsidP="003F0FB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11: </w:t>
            </w:r>
            <w:r w:rsidRPr="00722B9B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74EF9C7B">
                <v:shape id="_x0000_i5640" type="#_x0000_t75" style="width:12pt;height:13.5pt" o:ole="">
                  <v:imagedata r:id="rId8659" o:title=""/>
                </v:shape>
                <o:OLEObject Type="Embed" ProgID="Equation.DSMT4" ShapeID="_x0000_i5640" DrawAspect="Content" ObjectID="_1686899840" r:id="rId866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cố định nằm trên đường tròn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20" w:dyaOrig="330" w14:anchorId="27530083">
                <v:shape id="_x0000_i5641" type="#_x0000_t75" style="width:21pt;height:16.5pt" o:ole="">
                  <v:imagedata r:id="rId8661" o:title=""/>
                </v:shape>
                <o:OLEObject Type="Embed" ProgID="Equation.DSMT4" ShapeID="_x0000_i5641" DrawAspect="Content" ObjectID="_1686899841" r:id="rId8662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70" w14:anchorId="364775BC">
                <v:shape id="_x0000_i5642" type="#_x0000_t75" style="width:12pt;height:13.5pt" o:ole="">
                  <v:imagedata r:id="rId8663" o:title=""/>
                </v:shape>
                <o:OLEObject Type="Embed" ProgID="Equation.DSMT4" ShapeID="_x0000_i5642" DrawAspect="Content" ObjectID="_1686899842" r:id="rId8664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thay đổi trên đường tròn đó. D</w: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>ự</w:t>
            </w:r>
            <w:r w:rsidRPr="00722B9B">
              <w:rPr>
                <w:rFonts w:ascii="Chu Van An" w:hAnsi="Chu Van An" w:cs="Chu Van An"/>
                <w:szCs w:val="24"/>
              </w:rPr>
              <w:t xml:space="preserve">ng hình vuông </w:t>
            </w:r>
            <w:r w:rsidRPr="00722B9B">
              <w:rPr>
                <w:rFonts w:ascii="Chu Van An" w:eastAsia="Arial" w:hAnsi="Chu Van An" w:cs="Chu Van An"/>
                <w:position w:val="-6"/>
                <w:szCs w:val="24"/>
              </w:rPr>
              <w:object w:dxaOrig="720" w:dyaOrig="270" w14:anchorId="6E7C8676">
                <v:shape id="_x0000_i5643" type="#_x0000_t75" style="width:36pt;height:13.5pt" o:ole="">
                  <v:imagedata r:id="rId8665" o:title=""/>
                </v:shape>
                <o:OLEObject Type="Embed" ProgID="Equation.DSMT4" ShapeID="_x0000_i5643" DrawAspect="Content" ObjectID="_1686899843" r:id="rId866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(các đỉnh theo chiều kim đồng hồ). Khi đó quỹ tích điểm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70" w14:anchorId="3A3F3C8D">
                <v:shape id="_x0000_i5644" type="#_x0000_t75" style="width:12pt;height:13.5pt" o:ole="">
                  <v:imagedata r:id="rId8667" o:title=""/>
                </v:shape>
                <o:OLEObject Type="Embed" ProgID="Equation.DSMT4" ShapeID="_x0000_i5644" DrawAspect="Content" ObjectID="_1686899844" r:id="rId8668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722B9B">
              <w:rPr>
                <w:rFonts w:ascii="Chu Van An" w:eastAsia="Arial" w:hAnsi="Chu Van An" w:cs="Chu Van An"/>
                <w:position w:val="-10"/>
                <w:szCs w:val="24"/>
              </w:rPr>
              <w:object w:dxaOrig="420" w:dyaOrig="330" w14:anchorId="2702C56A">
                <v:shape id="_x0000_i5645" type="#_x0000_t75" style="width:21pt;height:16.5pt" o:ole="">
                  <v:imagedata r:id="rId8661" o:title=""/>
                </v:shape>
                <o:OLEObject Type="Embed" ProgID="Equation.DSMT4" ShapeID="_x0000_i5645" DrawAspect="Content" ObjectID="_1686899845" r:id="rId8669"/>
              </w:object>
            </w:r>
            <w:r w:rsidRPr="00722B9B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722B9B">
              <w:rPr>
                <w:rFonts w:ascii="Chu Van An" w:hAnsi="Chu Van An" w:cs="Chu Van An"/>
                <w:szCs w:val="24"/>
              </w:rPr>
              <w:t xml:space="preserve">qua phép đồng dạng </w:t>
            </w:r>
            <w:r w:rsidRPr="00722B9B">
              <w:rPr>
                <w:rFonts w:ascii="Chu Van An" w:eastAsia="Arial" w:hAnsi="Chu Van An" w:cs="Chu Van An"/>
                <w:position w:val="-4"/>
                <w:szCs w:val="24"/>
              </w:rPr>
              <w:object w:dxaOrig="270" w:dyaOrig="270" w14:anchorId="305C4555">
                <v:shape id="_x0000_i5646" type="#_x0000_t75" style="width:13.5pt;height:13.5pt" o:ole="">
                  <v:imagedata r:id="rId8670" o:title=""/>
                </v:shape>
                <o:OLEObject Type="Embed" ProgID="Equation.DSMT4" ShapeID="_x0000_i5646" DrawAspect="Content" ObjectID="_1686899846" r:id="rId8671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là hợp thành của</w:t>
            </w:r>
          </w:p>
          <w:p w14:paraId="256E5057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735" w:dyaOrig="630" w14:anchorId="5EDC8ED7">
                <v:shape id="_x0000_i5647" type="#_x0000_t75" style="width:36.75pt;height:31.5pt" o:ole="">
                  <v:imagedata r:id="rId8672" o:title=""/>
                </v:shape>
                <o:OLEObject Type="Embed" ProgID="Equation.DSMT4" ShapeID="_x0000_i5647" DrawAspect="Content" ObjectID="_1686899847" r:id="rId867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20" w:dyaOrig="420" w14:anchorId="4E60BA74">
                <v:shape id="_x0000_i5648" type="#_x0000_t75" style="width:36pt;height:21pt" o:ole="">
                  <v:imagedata r:id="rId8674" o:title=""/>
                </v:shape>
                <o:OLEObject Type="Embed" ProgID="Equation.DSMT4" ShapeID="_x0000_i5648" DrawAspect="Content" ObjectID="_1686899848" r:id="rId867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735" w:dyaOrig="630" w14:anchorId="6FDDC0A4">
                <v:shape id="_x0000_i5649" type="#_x0000_t75" style="width:36.75pt;height:31.5pt" o:ole="">
                  <v:imagedata r:id="rId8672" o:title=""/>
                </v:shape>
                <o:OLEObject Type="Embed" ProgID="Equation.DSMT4" ShapeID="_x0000_i5649" DrawAspect="Content" ObjectID="_1686899849" r:id="rId8676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95" w:dyaOrig="420" w14:anchorId="29343EE1">
                <v:shape id="_x0000_i5650" type="#_x0000_t75" style="width:39.75pt;height:21pt" o:ole="">
                  <v:imagedata r:id="rId8677" o:title=""/>
                </v:shape>
                <o:OLEObject Type="Embed" ProgID="Equation.DSMT4" ShapeID="_x0000_i5650" DrawAspect="Content" ObjectID="_1686899850" r:id="rId8678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140CE403" w14:textId="77777777" w:rsidR="00522C6A" w:rsidRPr="00722B9B" w:rsidRDefault="00522C6A" w:rsidP="003F0FB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645" w:dyaOrig="630" w14:anchorId="545CF569">
                <v:shape id="_x0000_i5651" type="#_x0000_t75" style="width:32.25pt;height:31.5pt" o:ole="">
                  <v:imagedata r:id="rId8679" o:title=""/>
                </v:shape>
                <o:OLEObject Type="Embed" ProgID="Equation.DSMT4" ShapeID="_x0000_i5651" DrawAspect="Content" ObjectID="_1686899851" r:id="rId8680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20" w:dyaOrig="420" w14:anchorId="0D3F956A">
                <v:shape id="_x0000_i5652" type="#_x0000_t75" style="width:36pt;height:21pt" o:ole="">
                  <v:imagedata r:id="rId8674" o:title=""/>
                </v:shape>
                <o:OLEObject Type="Embed" ProgID="Equation.DSMT4" ShapeID="_x0000_i5652" DrawAspect="Content" ObjectID="_1686899852" r:id="rId8681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22B9B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Arial" w:hAnsi="Chu Van An" w:cs="Chu Van An"/>
                <w:position w:val="-40"/>
                <w:szCs w:val="24"/>
              </w:rPr>
              <w:object w:dxaOrig="645" w:dyaOrig="630" w14:anchorId="5B53B5EF">
                <v:shape id="_x0000_i5653" type="#_x0000_t75" style="width:32.25pt;height:31.5pt" o:ole="">
                  <v:imagedata r:id="rId8682" o:title=""/>
                </v:shape>
                <o:OLEObject Type="Embed" ProgID="Equation.DSMT4" ShapeID="_x0000_i5653" DrawAspect="Content" ObjectID="_1686899853" r:id="rId8683"/>
              </w:object>
            </w:r>
            <w:r w:rsidRPr="00722B9B">
              <w:rPr>
                <w:rFonts w:ascii="Chu Van An" w:hAnsi="Chu Van An" w:cs="Chu Van An"/>
                <w:szCs w:val="24"/>
              </w:rPr>
              <w:t xml:space="preserve"> và </w:t>
            </w:r>
            <w:r w:rsidRPr="00722B9B">
              <w:rPr>
                <w:rFonts w:ascii="Chu Van An" w:eastAsia="Arial" w:hAnsi="Chu Van An" w:cs="Chu Van An"/>
                <w:position w:val="-18"/>
                <w:szCs w:val="24"/>
              </w:rPr>
              <w:object w:dxaOrig="795" w:dyaOrig="420" w14:anchorId="35777508">
                <v:shape id="_x0000_i5654" type="#_x0000_t75" style="width:39.75pt;height:21pt" o:ole="">
                  <v:imagedata r:id="rId8684" o:title=""/>
                </v:shape>
                <o:OLEObject Type="Embed" ProgID="Equation.DSMT4" ShapeID="_x0000_i5654" DrawAspect="Content" ObjectID="_1686899854" r:id="rId8685"/>
              </w:object>
            </w:r>
            <w:r w:rsidRPr="00722B9B">
              <w:rPr>
                <w:rFonts w:ascii="Chu Van An" w:hAnsi="Chu Van An" w:cs="Chu Van An"/>
                <w:szCs w:val="24"/>
              </w:rPr>
              <w:t>.</w:t>
            </w:r>
          </w:p>
          <w:p w14:paraId="4D9408BA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1FA5E8" w14:textId="77777777" w:rsidR="00522C6A" w:rsidRPr="00722B9B" w:rsidRDefault="00522C6A" w:rsidP="003F0FB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522C6A" w:rsidRPr="00722B9B" w14:paraId="3B8A1926" w14:textId="77777777" w:rsidTr="003F0FB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AC9EC2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</w:pPr>
            <w:bookmarkStart w:id="413" w:name="_Hlk26915753"/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Câu 12: </w: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Cho điểm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780" w:dyaOrig="405" w14:anchorId="42D17A44">
                <v:shape id="_x0000_i5655" type="#_x0000_t75" style="width:39pt;height:20.25pt" o:ole="">
                  <v:imagedata r:id="rId8686" o:title=""/>
                </v:shape>
                <o:OLEObject Type="Embed" ProgID="Equation.DSMT4" ShapeID="_x0000_i5655" DrawAspect="Content" ObjectID="_1686899855" r:id="rId8687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(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885" w:dyaOrig="285" w14:anchorId="794C4BAE">
                <v:shape id="_x0000_i5656" type="#_x0000_t75" style="width:44.25pt;height:14.25pt" o:ole="">
                  <v:imagedata r:id="rId8688" o:title=""/>
                </v:shape>
                <o:OLEObject Type="Embed" ProgID="Equation.DSMT4" ShapeID="_x0000_i5656" DrawAspect="Content" ObjectID="_1686899856" r:id="rId8689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) thuộc đường tròn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2595" w:dyaOrig="435" w14:anchorId="7F004F43">
                <v:shape id="_x0000_i5657" type="#_x0000_t75" style="width:129.75pt;height:21.75pt" o:ole="">
                  <v:imagedata r:id="rId8690" o:title=""/>
                </v:shape>
                <o:OLEObject Type="Embed" ProgID="Equation.DSMT4" ShapeID="_x0000_i5657" DrawAspect="Content" ObjectID="_1686899857" r:id="rId8691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dựng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240" w:dyaOrig="270" w14:anchorId="49EDC3B0">
                <v:shape id="_x0000_i5658" type="#_x0000_t75" style="width:12pt;height:13.5pt" o:ole="">
                  <v:imagedata r:id="rId8692" o:title=""/>
                </v:shape>
                <o:OLEObject Type="Embed" ProgID="Equation.DSMT4" ShapeID="_x0000_i5658" DrawAspect="Content" ObjectID="_1686899858" r:id="rId8693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bên ngoài đường tròn sao cho tam giác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40" w:dyaOrig="285" w14:anchorId="417904A3">
                <v:shape id="_x0000_i5659" type="#_x0000_t75" style="width:27pt;height:14.25pt" o:ole="">
                  <v:imagedata r:id="rId8694" o:title=""/>
                </v:shape>
                <o:OLEObject Type="Embed" ProgID="Equation.DSMT4" ShapeID="_x0000_i5659" DrawAspect="Content" ObjectID="_1686899859" r:id="rId8695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vuông cân tại </w:t>
            </w:r>
            <w:r w:rsidRPr="00722B9B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85" w:dyaOrig="285" w14:anchorId="5AB3C8EA">
                <v:shape id="_x0000_i5660" type="#_x0000_t75" style="width:14.25pt;height:14.25pt" o:ole="">
                  <v:imagedata r:id="rId8696" o:title=""/>
                </v:shape>
                <o:OLEObject Type="Embed" ProgID="Equation.DSMT4" ShapeID="_x0000_i5660" DrawAspect="Content" ObjectID="_1686899860" r:id="rId8697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Khi đó điểm </w:t>
            </w:r>
            <w:r w:rsidRPr="00722B9B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240" w:dyaOrig="270" w14:anchorId="3E2FA1D5">
                <v:shape id="_x0000_i5661" type="#_x0000_t75" style="width:12pt;height:13.5pt" o:ole="">
                  <v:imagedata r:id="rId8698" o:title=""/>
                </v:shape>
                <o:OLEObject Type="Embed" ProgID="Equation.DSMT4" ShapeID="_x0000_i5661" DrawAspect="Content" ObjectID="_1686899861" r:id="rId8699"/>
              </w:object>
            </w:r>
            <w:r w:rsidRPr="00722B9B">
              <w:rPr>
                <w:rFonts w:ascii="Chu Van An" w:hAnsi="Chu Van An" w:cs="Chu Van An"/>
                <w:szCs w:val="24"/>
                <w:lang w:val="en-GB"/>
              </w:rPr>
              <w:t xml:space="preserve"> thuộc đường tròn nào trong các đường tròn có phương trình dưới đây?</w:t>
            </w:r>
          </w:p>
          <w:p w14:paraId="175336D2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1155" w:dyaOrig="360" w14:anchorId="446046A4">
                <v:shape id="_x0000_i5662" type="#_x0000_t75" style="width:57.75pt;height:18pt" o:ole="">
                  <v:imagedata r:id="rId8700" o:title=""/>
                </v:shape>
                <o:OLEObject Type="Embed" ProgID="Equation.DSMT4" ShapeID="_x0000_i5662" DrawAspect="Content" ObjectID="_1686899862" r:id="rId8701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Ⓑ.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1590" w:dyaOrig="435" w14:anchorId="3C82C863">
                <v:shape id="_x0000_i5663" type="#_x0000_t75" style="width:79.5pt;height:21.75pt" o:ole="">
                  <v:imagedata r:id="rId8702" o:title=""/>
                </v:shape>
                <o:OLEObject Type="Embed" ProgID="Equation.DSMT4" ShapeID="_x0000_i5663" DrawAspect="Content" ObjectID="_1686899863" r:id="rId8703"/>
              </w:object>
            </w:r>
          </w:p>
          <w:p w14:paraId="6E6ACE8F" w14:textId="77777777" w:rsidR="00522C6A" w:rsidRPr="00722B9B" w:rsidRDefault="00522C6A" w:rsidP="003F0FB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1635" w:dyaOrig="435" w14:anchorId="004E4A65">
                <v:shape id="_x0000_i5664" type="#_x0000_t75" style="width:81.75pt;height:21.75pt" o:ole="">
                  <v:imagedata r:id="rId8704" o:title=""/>
                </v:shape>
                <o:OLEObject Type="Embed" ProgID="Equation.DSMT4" ShapeID="_x0000_i5664" DrawAspect="Content" ObjectID="_1686899864" r:id="rId8705"/>
              </w:objec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Pr="00B05EA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Ⓓ.</w:t>
            </w:r>
            <w:r w:rsidRPr="00722B9B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722B9B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1125" w:dyaOrig="360" w14:anchorId="5688C2A8">
                <v:shape id="_x0000_i5665" type="#_x0000_t75" style="width:56.25pt;height:18pt" o:ole="">
                  <v:imagedata r:id="rId8706" o:title=""/>
                </v:shape>
                <o:OLEObject Type="Embed" ProgID="Equation.DSMT4" ShapeID="_x0000_i5665" DrawAspect="Content" ObjectID="_1686899865" r:id="rId8707"/>
              </w:object>
            </w:r>
            <w:bookmarkEnd w:id="413"/>
          </w:p>
          <w:p w14:paraId="12832D9A" w14:textId="77777777" w:rsidR="00522C6A" w:rsidRPr="00722B9B" w:rsidRDefault="00522C6A" w:rsidP="003F0FB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7924EB" w14:textId="77777777" w:rsidR="00522C6A" w:rsidRPr="00722B9B" w:rsidRDefault="00522C6A" w:rsidP="003F0FB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22B9B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BF38F1C" w14:textId="77777777" w:rsidR="00522C6A" w:rsidRPr="00722B9B" w:rsidRDefault="00522C6A" w:rsidP="00522C6A">
      <w:pPr>
        <w:tabs>
          <w:tab w:val="left" w:pos="1152"/>
        </w:tabs>
      </w:pPr>
    </w:p>
    <w:p w14:paraId="6DB2278A" w14:textId="77777777" w:rsidR="00522C6A" w:rsidRPr="002A7114" w:rsidRDefault="00522C6A" w:rsidP="00FC4E6D">
      <w:pPr>
        <w:spacing w:line="240" w:lineRule="auto"/>
        <w:ind w:left="426"/>
        <w:rPr>
          <w:b/>
          <w:bCs/>
          <w:color w:val="FF0000"/>
        </w:rPr>
      </w:pPr>
    </w:p>
    <w:sectPr w:rsidR="00522C6A" w:rsidRPr="002A7114" w:rsidSect="00CD05B3">
      <w:headerReference w:type="default" r:id="rId8708"/>
      <w:footerReference w:type="default" r:id="rId8709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8CB24C" w14:textId="77777777" w:rsidR="0001359F" w:rsidRDefault="0001359F" w:rsidP="0032639E">
      <w:pPr>
        <w:spacing w:after="0" w:line="240" w:lineRule="auto"/>
      </w:pPr>
      <w:r>
        <w:separator/>
      </w:r>
    </w:p>
  </w:endnote>
  <w:endnote w:type="continuationSeparator" w:id="0">
    <w:p w14:paraId="31084715" w14:textId="77777777" w:rsidR="0001359F" w:rsidRDefault="0001359F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B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7E2E9BCE" w:rsidR="00E62F77" w:rsidRDefault="00522C6A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D80B863">
              <wp:simplePos x="0" y="0"/>
              <wp:positionH relativeFrom="column">
                <wp:posOffset>3933190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3" name="Star: 5 Points 1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617FAB95" id="Star: 5 Points 161" o:spid="_x0000_s1026" style="position:absolute;margin-left:309.7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Hz0IIN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DCB7F78">
              <wp:simplePos x="0" y="0"/>
              <wp:positionH relativeFrom="column">
                <wp:posOffset>3778885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222" name="Star: 5 Points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CA42BB" id="Star: 5 Points 159" o:spid="_x0000_s1026" style="position:absolute;margin-left:297.5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ENYJ37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="00E62F77"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223" name="Star: 5 Points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016D35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="00E62F77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9456" name="Diamond 194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87291E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 w:rsidR="00E62F77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9457" name="Right Triangle 194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CA6CF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E62F77"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9459" name="Oval 1945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64AC9E2F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="00E62F77"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9460" name="Rectangle: Rounded Corners 1946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C943FA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="00E62F77"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19461" name="Rectangle: Rounded Corners 1946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7299FD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="00E62F77"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19462" name="Rectangle: Rounded Corners 194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01C2341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="00E62F77">
          <w:t xml:space="preserve">      </w:t>
        </w:r>
        <w:r w:rsidR="00E62F77"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="00E62F77"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="00E62F77"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="00E62F77"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E62F77"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="00E62F77"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 w:rsidR="00E62F77"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="00E62F77"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 w:rsidR="00E62F77">
          <w:rPr>
            <w:b/>
            <w:bCs/>
            <w:noProof/>
            <w:color w:val="0000CC"/>
            <w:sz w:val="28"/>
            <w:szCs w:val="28"/>
          </w:rPr>
          <w:t xml:space="preserve"> - </w:t>
        </w:r>
        <w:r w:rsidR="00E62F77" w:rsidRPr="00522C6A">
          <w:rPr>
            <w:b/>
            <w:bCs/>
            <w:i/>
            <w:iCs/>
            <w:noProof/>
            <w:color w:val="0000CC"/>
          </w:rPr>
          <w:t xml:space="preserve">Zalo 0774860155- chia sẻ file </w:t>
        </w:r>
        <w:r>
          <w:rPr>
            <w:b/>
            <w:bCs/>
            <w:i/>
            <w:iCs/>
            <w:noProof/>
            <w:color w:val="0000CC"/>
          </w:rPr>
          <w:t>W</w:t>
        </w:r>
        <w:r w:rsidR="00E62F77" w:rsidRPr="00522C6A">
          <w:rPr>
            <w:b/>
            <w:bCs/>
            <w:i/>
            <w:iCs/>
            <w:noProof/>
            <w:color w:val="0000CC"/>
          </w:rPr>
          <w:t>ord</w:t>
        </w:r>
      </w:sdtContent>
    </w:sdt>
    <w:r w:rsidR="00E62F77"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C33BB5" w14:textId="77777777" w:rsidR="0001359F" w:rsidRDefault="0001359F" w:rsidP="0032639E">
      <w:pPr>
        <w:spacing w:after="0" w:line="240" w:lineRule="auto"/>
      </w:pPr>
      <w:r>
        <w:separator/>
      </w:r>
    </w:p>
  </w:footnote>
  <w:footnote w:type="continuationSeparator" w:id="0">
    <w:p w14:paraId="1C57EDD3" w14:textId="77777777" w:rsidR="0001359F" w:rsidRDefault="0001359F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33FB1A65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EB136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6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33FB1A65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EB136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2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3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4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5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6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0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37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7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9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50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51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52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5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6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6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3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34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6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57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59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160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61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6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6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+9p/AwAAMRhAAAOAAAAZHJzL2Uyb0RvYy54bWzsXVlzm0oWfp+q+Q+U3h3T7Kji3Mq1rTtT&#10;lblJJZ7JM0ZIYgqBBvCS++vnO70JMGhxHCdx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">
              <v:group id="Group 22" o:spid="_x0000_s16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<v:group id="Group 2" o:spid="_x0000_s16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group id="Group 27" o:spid="_x0000_s16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group id="Group 29" o:spid="_x0000_s16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shape id="Diagonal Stripe 40" o:spid="_x0000_s16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6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6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6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" fillcolor="#00c" strokecolor="#dfebf4 [664]" strokeweight="1.25pt"/>
                      <v:shape id="Star: 5 Points 44" o:spid="_x0000_s16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6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6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6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<v:roundrect id="Rectangle: Rounded Corners 38" o:spid="_x0000_s16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6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6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" fillcolor="#eefed2" stroked="f" strokeweight="1.25pt"/>
                  </v:group>
                  <v:shape id="_x0000_s16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6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group id="Group 6" o:spid="_x0000_s16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">
                    <v:group id="Group 8" o:spid="_x0000_s16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shape id="Diagonal Stripe 19" o:spid="_x0000_s16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6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6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" fillcolor="yellow" strokecolor="#dfebf4 [664]" strokeweight="1.25pt"/>
                      <v:roundrect id="Rectangle: Rounded Corners 22" o:spid="_x0000_s16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" fillcolor="#00c" strokecolor="#dfebf4 [664]" strokeweight="1.25pt"/>
                      <v:shape id="Star: 5 Points 24" o:spid="_x0000_s16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6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6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6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    <v:roundrect id="Rectangle: Rounded Corners 17" o:spid="_x0000_s16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" fillcolor="#00c" stroked="f" strokeweight="1.25pt"/>
                      <v:roundrect id="Rectangle: Rounded Corners 18" o:spid="_x0000_s16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" fillcolor="#feffd5" stroked="f" strokeweight="1.25pt"/>
                    </v:group>
                    <v:roundrect id="Rectangle: Rounded Corners 16" o:spid="_x0000_s16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" fillcolor="#ffc000" stroked="f" strokeweight="1.25pt"/>
                    <v:roundrect id="Rectangle: Rounded Corners 14" o:spid="_x0000_s16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" fillcolor="#eefed2" stroked="f" strokeweight="1.25pt"/>
                  </v:group>
                  <v:rect id="Rectangle 7" o:spid="_x0000_s16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7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" fillcolor="#ffc000" strokecolor="#00c" strokeweight="1.25pt"/>
                <v:roundrect id="Rectangle: Rounded Corners 5" o:spid="_x0000_s17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7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7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21" name="Oval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EB36164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2E576F"/>
    <w:multiLevelType w:val="hybridMultilevel"/>
    <w:tmpl w:val="136C7380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1872DC"/>
    <w:multiLevelType w:val="hybridMultilevel"/>
    <w:tmpl w:val="778A53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29138B"/>
    <w:multiLevelType w:val="hybridMultilevel"/>
    <w:tmpl w:val="C6CC0196"/>
    <w:lvl w:ilvl="0" w:tplc="C29C71FA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  <w:color w:val="0000CC"/>
        <w:u w:color="0000CC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" w15:restartNumberingAfterBreak="0">
    <w:nsid w:val="0DB63C9C"/>
    <w:multiLevelType w:val="hybridMultilevel"/>
    <w:tmpl w:val="F5545194"/>
    <w:lvl w:ilvl="0" w:tplc="879A93DC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4" w15:restartNumberingAfterBreak="0">
    <w:nsid w:val="11AC3813"/>
    <w:multiLevelType w:val="hybridMultilevel"/>
    <w:tmpl w:val="EBA4752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202FFC"/>
    <w:multiLevelType w:val="hybridMultilevel"/>
    <w:tmpl w:val="1B6424FC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9B85E4A"/>
    <w:multiLevelType w:val="hybridMultilevel"/>
    <w:tmpl w:val="2D5C9C6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C779B0"/>
    <w:multiLevelType w:val="hybridMultilevel"/>
    <w:tmpl w:val="BF860DCE"/>
    <w:lvl w:ilvl="0" w:tplc="7854CA3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E674E4"/>
    <w:multiLevelType w:val="hybridMultilevel"/>
    <w:tmpl w:val="5394E9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07037B"/>
    <w:multiLevelType w:val="hybridMultilevel"/>
    <w:tmpl w:val="4A8A22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726B79"/>
    <w:multiLevelType w:val="hybridMultilevel"/>
    <w:tmpl w:val="7626202E"/>
    <w:lvl w:ilvl="0" w:tplc="A19444D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F978D0"/>
    <w:multiLevelType w:val="hybridMultilevel"/>
    <w:tmpl w:val="1E32B8BC"/>
    <w:lvl w:ilvl="0" w:tplc="879A93DC">
      <w:start w:val="1"/>
      <w:numFmt w:val="bullet"/>
      <w:lvlText w:val=""/>
      <w:lvlJc w:val="left"/>
      <w:pPr>
        <w:ind w:left="110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1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B00C39"/>
    <w:multiLevelType w:val="hybridMultilevel"/>
    <w:tmpl w:val="456C921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C332D3"/>
    <w:multiLevelType w:val="hybridMultilevel"/>
    <w:tmpl w:val="FB14C35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FA4718"/>
    <w:multiLevelType w:val="hybridMultilevel"/>
    <w:tmpl w:val="6256D430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6" w15:restartNumberingAfterBreak="0">
    <w:nsid w:val="39CE5092"/>
    <w:multiLevelType w:val="hybridMultilevel"/>
    <w:tmpl w:val="539E28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40331B"/>
    <w:multiLevelType w:val="hybridMultilevel"/>
    <w:tmpl w:val="A594A0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A651AC"/>
    <w:multiLevelType w:val="hybridMultilevel"/>
    <w:tmpl w:val="FB28C194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 w15:restartNumberingAfterBreak="0">
    <w:nsid w:val="3F7B024D"/>
    <w:multiLevelType w:val="hybridMultilevel"/>
    <w:tmpl w:val="1B4ECE8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38B62BA"/>
    <w:multiLevelType w:val="hybridMultilevel"/>
    <w:tmpl w:val="7DC2F53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092FDD"/>
    <w:multiLevelType w:val="hybridMultilevel"/>
    <w:tmpl w:val="BDBC8C6E"/>
    <w:lvl w:ilvl="0" w:tplc="C29C71F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  <w:u w:color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000598"/>
    <w:multiLevelType w:val="hybridMultilevel"/>
    <w:tmpl w:val="4CE0B22A"/>
    <w:lvl w:ilvl="0" w:tplc="55587A1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DB254C"/>
    <w:multiLevelType w:val="hybridMultilevel"/>
    <w:tmpl w:val="273C7DCE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24" w15:restartNumberingAfterBreak="0">
    <w:nsid w:val="51706CBC"/>
    <w:multiLevelType w:val="hybridMultilevel"/>
    <w:tmpl w:val="7E40C11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066CD2"/>
    <w:multiLevelType w:val="hybridMultilevel"/>
    <w:tmpl w:val="12CEDBA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077E4"/>
    <w:multiLevelType w:val="hybridMultilevel"/>
    <w:tmpl w:val="23942DC6"/>
    <w:lvl w:ilvl="0" w:tplc="70FCEC08">
      <w:start w:val="1"/>
      <w:numFmt w:val="bullet"/>
      <w:lvlText w:val=""/>
      <w:lvlJc w:val="left"/>
      <w:pPr>
        <w:ind w:left="425" w:hanging="360"/>
      </w:pPr>
      <w:rPr>
        <w:rFonts w:ascii="Symbol" w:eastAsia="Times New Roman" w:hAnsi="Symbol" w:cs="Times New Rom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5" w:hanging="360"/>
      </w:pPr>
      <w:rPr>
        <w:rFonts w:ascii="Wingdings" w:hAnsi="Wingdings" w:hint="default"/>
      </w:rPr>
    </w:lvl>
  </w:abstractNum>
  <w:abstractNum w:abstractNumId="27" w15:restartNumberingAfterBreak="0">
    <w:nsid w:val="53A5373E"/>
    <w:multiLevelType w:val="hybridMultilevel"/>
    <w:tmpl w:val="13BC5B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4D533AD"/>
    <w:multiLevelType w:val="hybridMultilevel"/>
    <w:tmpl w:val="445257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987CED"/>
    <w:multiLevelType w:val="hybridMultilevel"/>
    <w:tmpl w:val="009CB8DC"/>
    <w:lvl w:ilvl="0" w:tplc="1250E1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BA1D2F"/>
    <w:multiLevelType w:val="hybridMultilevel"/>
    <w:tmpl w:val="F3F0E306"/>
    <w:lvl w:ilvl="0" w:tplc="102E1F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3D01EF"/>
    <w:multiLevelType w:val="hybridMultilevel"/>
    <w:tmpl w:val="2C96F186"/>
    <w:lvl w:ilvl="0" w:tplc="8356DDA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E27745"/>
    <w:multiLevelType w:val="hybridMultilevel"/>
    <w:tmpl w:val="A52610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C71EA9"/>
    <w:multiLevelType w:val="hybridMultilevel"/>
    <w:tmpl w:val="D05C09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946562"/>
    <w:multiLevelType w:val="hybridMultilevel"/>
    <w:tmpl w:val="5B0C65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82071B"/>
    <w:multiLevelType w:val="hybridMultilevel"/>
    <w:tmpl w:val="B374DFC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79100B"/>
    <w:multiLevelType w:val="hybridMultilevel"/>
    <w:tmpl w:val="7250C8F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A53175"/>
    <w:multiLevelType w:val="hybridMultilevel"/>
    <w:tmpl w:val="3DECE21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3E54FC"/>
    <w:multiLevelType w:val="hybridMultilevel"/>
    <w:tmpl w:val="2AF8C1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6F4191"/>
    <w:multiLevelType w:val="hybridMultilevel"/>
    <w:tmpl w:val="BEE6F9EC"/>
    <w:lvl w:ilvl="0" w:tplc="897AB2D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3BB0FAE"/>
    <w:multiLevelType w:val="hybridMultilevel"/>
    <w:tmpl w:val="9FF2A62A"/>
    <w:lvl w:ilvl="0" w:tplc="953E01AE">
      <w:start w:val="1"/>
      <w:numFmt w:val="decimal"/>
      <w:lvlText w:val="Câu %1:"/>
      <w:lvlJc w:val="left"/>
      <w:pPr>
        <w:ind w:left="171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2"/>
  </w:num>
  <w:num w:numId="2">
    <w:abstractNumId w:val="30"/>
  </w:num>
  <w:num w:numId="3">
    <w:abstractNumId w:val="25"/>
  </w:num>
  <w:num w:numId="4">
    <w:abstractNumId w:val="9"/>
  </w:num>
  <w:num w:numId="5">
    <w:abstractNumId w:val="19"/>
  </w:num>
  <w:num w:numId="6">
    <w:abstractNumId w:val="27"/>
  </w:num>
  <w:num w:numId="7">
    <w:abstractNumId w:val="0"/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</w:num>
  <w:num w:numId="13">
    <w:abstractNumId w:val="33"/>
  </w:num>
  <w:num w:numId="14">
    <w:abstractNumId w:val="21"/>
  </w:num>
  <w:num w:numId="15">
    <w:abstractNumId w:val="17"/>
  </w:num>
  <w:num w:numId="16">
    <w:abstractNumId w:val="8"/>
  </w:num>
  <w:num w:numId="17">
    <w:abstractNumId w:val="40"/>
  </w:num>
  <w:num w:numId="18">
    <w:abstractNumId w:val="23"/>
  </w:num>
  <w:num w:numId="19">
    <w:abstractNumId w:val="2"/>
  </w:num>
  <w:num w:numId="2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8"/>
  </w:num>
  <w:num w:numId="22">
    <w:abstractNumId w:val="13"/>
  </w:num>
  <w:num w:numId="23">
    <w:abstractNumId w:val="16"/>
  </w:num>
  <w:num w:numId="24">
    <w:abstractNumId w:val="24"/>
  </w:num>
  <w:num w:numId="25">
    <w:abstractNumId w:val="3"/>
  </w:num>
  <w:num w:numId="26">
    <w:abstractNumId w:val="5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8"/>
  </w:num>
  <w:num w:numId="29">
    <w:abstractNumId w:val="39"/>
  </w:num>
  <w:num w:numId="30">
    <w:abstractNumId w:val="1"/>
  </w:num>
  <w:num w:numId="31">
    <w:abstractNumId w:val="35"/>
  </w:num>
  <w:num w:numId="32">
    <w:abstractNumId w:val="34"/>
  </w:num>
  <w:num w:numId="33">
    <w:abstractNumId w:val="11"/>
  </w:num>
  <w:num w:numId="34">
    <w:abstractNumId w:val="18"/>
  </w:num>
  <w:num w:numId="3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"/>
  </w:num>
  <w:num w:numId="37">
    <w:abstractNumId w:val="37"/>
  </w:num>
  <w:num w:numId="38">
    <w:abstractNumId w:val="20"/>
  </w:num>
  <w:num w:numId="39">
    <w:abstractNumId w:val="36"/>
  </w:num>
  <w:num w:numId="40">
    <w:abstractNumId w:val="26"/>
  </w:num>
  <w:num w:numId="41">
    <w:abstractNumId w:val="15"/>
  </w:num>
  <w:num w:numId="42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331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359F"/>
    <w:rsid w:val="00036442"/>
    <w:rsid w:val="0004687B"/>
    <w:rsid w:val="00050372"/>
    <w:rsid w:val="0005310E"/>
    <w:rsid w:val="00057062"/>
    <w:rsid w:val="00064782"/>
    <w:rsid w:val="00070B1B"/>
    <w:rsid w:val="00073AE8"/>
    <w:rsid w:val="000755B3"/>
    <w:rsid w:val="0008134E"/>
    <w:rsid w:val="00084F36"/>
    <w:rsid w:val="00085E7E"/>
    <w:rsid w:val="0008778F"/>
    <w:rsid w:val="00091194"/>
    <w:rsid w:val="0009414F"/>
    <w:rsid w:val="000A6C98"/>
    <w:rsid w:val="000B116E"/>
    <w:rsid w:val="000C2A43"/>
    <w:rsid w:val="000C4040"/>
    <w:rsid w:val="000D2819"/>
    <w:rsid w:val="000D41F8"/>
    <w:rsid w:val="000E1A2A"/>
    <w:rsid w:val="000E1D60"/>
    <w:rsid w:val="000E275C"/>
    <w:rsid w:val="000F1B7F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09A1"/>
    <w:rsid w:val="00174285"/>
    <w:rsid w:val="001748AA"/>
    <w:rsid w:val="00182E86"/>
    <w:rsid w:val="00190F37"/>
    <w:rsid w:val="00191A8C"/>
    <w:rsid w:val="001949E3"/>
    <w:rsid w:val="00195FF0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13352"/>
    <w:rsid w:val="0022322B"/>
    <w:rsid w:val="0022788A"/>
    <w:rsid w:val="00232977"/>
    <w:rsid w:val="00232A8D"/>
    <w:rsid w:val="0025282B"/>
    <w:rsid w:val="0028087F"/>
    <w:rsid w:val="002A7114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41570B"/>
    <w:rsid w:val="004219D4"/>
    <w:rsid w:val="0042620E"/>
    <w:rsid w:val="00432F49"/>
    <w:rsid w:val="00433B15"/>
    <w:rsid w:val="00440247"/>
    <w:rsid w:val="0044425E"/>
    <w:rsid w:val="00447A00"/>
    <w:rsid w:val="00460B37"/>
    <w:rsid w:val="0046180A"/>
    <w:rsid w:val="004A24A4"/>
    <w:rsid w:val="004B329D"/>
    <w:rsid w:val="004B3B60"/>
    <w:rsid w:val="004C232E"/>
    <w:rsid w:val="004C3B41"/>
    <w:rsid w:val="004C56B6"/>
    <w:rsid w:val="004D1AE8"/>
    <w:rsid w:val="004E63D1"/>
    <w:rsid w:val="004F4E04"/>
    <w:rsid w:val="004F6AF4"/>
    <w:rsid w:val="00501A08"/>
    <w:rsid w:val="00522C6A"/>
    <w:rsid w:val="00535B2E"/>
    <w:rsid w:val="00541ECF"/>
    <w:rsid w:val="005436FA"/>
    <w:rsid w:val="00543F89"/>
    <w:rsid w:val="00547EDE"/>
    <w:rsid w:val="00560476"/>
    <w:rsid w:val="00561B1E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BB8"/>
    <w:rsid w:val="005D5C65"/>
    <w:rsid w:val="005E6A8D"/>
    <w:rsid w:val="005F6A01"/>
    <w:rsid w:val="00601FAE"/>
    <w:rsid w:val="00631BA7"/>
    <w:rsid w:val="00654DBE"/>
    <w:rsid w:val="00661AB0"/>
    <w:rsid w:val="006638C8"/>
    <w:rsid w:val="006804BC"/>
    <w:rsid w:val="00683573"/>
    <w:rsid w:val="00691FDD"/>
    <w:rsid w:val="0069637D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2D1D"/>
    <w:rsid w:val="007A423D"/>
    <w:rsid w:val="007C4797"/>
    <w:rsid w:val="007D24F5"/>
    <w:rsid w:val="007E00ED"/>
    <w:rsid w:val="007E6452"/>
    <w:rsid w:val="007F3458"/>
    <w:rsid w:val="007F3815"/>
    <w:rsid w:val="007F5E58"/>
    <w:rsid w:val="00800423"/>
    <w:rsid w:val="00817035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C0F70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27C1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B0466"/>
    <w:rsid w:val="00BB1BC2"/>
    <w:rsid w:val="00BC1311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621DE"/>
    <w:rsid w:val="00C70748"/>
    <w:rsid w:val="00C710E9"/>
    <w:rsid w:val="00C753A9"/>
    <w:rsid w:val="00C9251B"/>
    <w:rsid w:val="00C93898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62AE"/>
    <w:rsid w:val="00D64C53"/>
    <w:rsid w:val="00D7318C"/>
    <w:rsid w:val="00D77153"/>
    <w:rsid w:val="00DA5956"/>
    <w:rsid w:val="00DB1937"/>
    <w:rsid w:val="00DC10A6"/>
    <w:rsid w:val="00DC5BE1"/>
    <w:rsid w:val="00DC7D71"/>
    <w:rsid w:val="00DD54B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1366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42AEF"/>
    <w:rsid w:val="00F51E3F"/>
    <w:rsid w:val="00F628EE"/>
    <w:rsid w:val="00F64434"/>
    <w:rsid w:val="00F65F1A"/>
    <w:rsid w:val="00F7038F"/>
    <w:rsid w:val="00F74F32"/>
    <w:rsid w:val="00F8291B"/>
    <w:rsid w:val="00F838B7"/>
    <w:rsid w:val="00F94F60"/>
    <w:rsid w:val="00F95BF0"/>
    <w:rsid w:val="00FA0737"/>
    <w:rsid w:val="00FA0CB6"/>
    <w:rsid w:val="00FC4E6D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13"/>
    <o:shapelayout v:ext="edit">
      <o:idmap v:ext="edit" data="1,3"/>
      <o:rules v:ext="edit">
        <o:r id="V:Rule1" type="arc" idref="#_x0000_s3291"/>
        <o:r id="V:Rule2" type="connector" idref="#_x0000_s3288"/>
        <o:r id="V:Rule3" type="connector" idref="#_x0000_s3286"/>
        <o:r id="V:Rule4" type="connector" idref="#_x0000_s3302"/>
        <o:r id="V:Rule5" type="connector" idref="#_x0000_s3301"/>
        <o:r id="V:Rule6" type="connector" idref="#_x0000_s3287"/>
        <o:r id="V:Rule7" type="connector" idref="#_x0000_s3289"/>
      </o:rules>
    </o:shapelayout>
  </w:shapeDefaults>
  <w:decimalSymbol w:val="."/>
  <w:listSeparator w:val=","/>
  <w14:docId w14:val="7C363E70"/>
  <w15:docId w15:val="{707457A8-6671-41A4-AB25-59063F247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msonormal0">
    <w:name w:val="msonormal"/>
    <w:basedOn w:val="Normal"/>
    <w:rsid w:val="001709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Vnbnnidung">
    <w:name w:val="Văn bản nội dung_"/>
    <w:link w:val="Vnbnnidung0"/>
    <w:locked/>
    <w:rsid w:val="001709A1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1709A1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  <w:style w:type="character" w:customStyle="1" w:styleId="fontstyle01">
    <w:name w:val="fontstyle01"/>
    <w:rsid w:val="00F838B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091194"/>
    <w:pPr>
      <w:spacing w:after="0" w:line="240" w:lineRule="auto"/>
    </w:pPr>
    <w:rPr>
      <w:rFonts w:ascii="Times New Roman" w:eastAsia="Times New Roman" w:hAnsi="Times New Roman" w:cs="Times New Roman"/>
    </w:rPr>
  </w:style>
  <w:style w:type="paragraph" w:styleId="NormalWeb">
    <w:name w:val="Normal (Web)"/>
    <w:basedOn w:val="Normal"/>
    <w:uiPriority w:val="99"/>
    <w:semiHidden/>
    <w:unhideWhenUsed/>
    <w:rsid w:val="006963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vi-VN" w:eastAsia="vi-VN"/>
    </w:rPr>
  </w:style>
  <w:style w:type="paragraph" w:customStyle="1" w:styleId="Normal2">
    <w:name w:val="Normal2"/>
    <w:basedOn w:val="Normal"/>
    <w:link w:val="Normal2Char"/>
    <w:qFormat/>
    <w:rsid w:val="00522C6A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22C6A"/>
    <w:rPr>
      <w:rFonts w:ascii="Times New Roman" w:eastAsia="Calibri" w:hAnsi="Times New Roman" w:cs="Times New Roman"/>
      <w:szCs w:val="22"/>
    </w:rPr>
  </w:style>
  <w:style w:type="paragraph" w:customStyle="1" w:styleId="ListParagraph1">
    <w:name w:val="List Paragraph1"/>
    <w:basedOn w:val="Normal"/>
    <w:uiPriority w:val="34"/>
    <w:qFormat/>
    <w:rsid w:val="00522C6A"/>
    <w:pPr>
      <w:spacing w:line="25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2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182" Type="http://schemas.openxmlformats.org/officeDocument/2006/relationships/oleObject" Target="embeddings/oleObject1619.bin"/><Relationship Id="rId4233" Type="http://schemas.openxmlformats.org/officeDocument/2006/relationships/oleObject" Target="embeddings/oleObject2144.bin"/><Relationship Id="rId7456" Type="http://schemas.openxmlformats.org/officeDocument/2006/relationships/oleObject" Target="embeddings/oleObject3851.bin"/><Relationship Id="rId8507" Type="http://schemas.openxmlformats.org/officeDocument/2006/relationships/image" Target="media/image3901.wmf"/><Relationship Id="rId6058" Type="http://schemas.openxmlformats.org/officeDocument/2006/relationships/oleObject" Target="embeddings/oleObject3113.bin"/><Relationship Id="rId7109" Type="http://schemas.openxmlformats.org/officeDocument/2006/relationships/image" Target="media/image3435.wmf"/><Relationship Id="rId987" Type="http://schemas.openxmlformats.org/officeDocument/2006/relationships/image" Target="media/image471.wmf"/><Relationship Id="rId2668" Type="http://schemas.openxmlformats.org/officeDocument/2006/relationships/oleObject" Target="embeddings/oleObject1357.bin"/><Relationship Id="rId3719" Type="http://schemas.openxmlformats.org/officeDocument/2006/relationships/image" Target="media/image1823.wmf"/><Relationship Id="rId4090" Type="http://schemas.openxmlformats.org/officeDocument/2006/relationships/oleObject" Target="embeddings/oleObject2073.bin"/><Relationship Id="rId5141" Type="http://schemas.openxmlformats.org/officeDocument/2006/relationships/image" Target="media/image2475.wmf"/><Relationship Id="rId1751" Type="http://schemas.openxmlformats.org/officeDocument/2006/relationships/oleObject" Target="embeddings/oleObject897.bin"/><Relationship Id="rId2802" Type="http://schemas.openxmlformats.org/officeDocument/2006/relationships/image" Target="media/image1363.wmf"/><Relationship Id="rId8364" Type="http://schemas.openxmlformats.org/officeDocument/2006/relationships/image" Target="media/image3837.wmf"/><Relationship Id="rId1404" Type="http://schemas.openxmlformats.org/officeDocument/2006/relationships/oleObject" Target="embeddings/oleObject722.bin"/><Relationship Id="rId8017" Type="http://schemas.openxmlformats.org/officeDocument/2006/relationships/oleObject" Target="embeddings/oleObject4332.bin"/><Relationship Id="rId3576" Type="http://schemas.openxmlformats.org/officeDocument/2006/relationships/oleObject" Target="embeddings/oleObject1814.bin"/><Relationship Id="rId4627" Type="http://schemas.openxmlformats.org/officeDocument/2006/relationships/image" Target="media/image2239.wmf"/><Relationship Id="rId4974" Type="http://schemas.openxmlformats.org/officeDocument/2006/relationships/image" Target="media/image2394.wmf"/><Relationship Id="rId497" Type="http://schemas.openxmlformats.org/officeDocument/2006/relationships/oleObject" Target="embeddings/oleObject253.bin"/><Relationship Id="rId2178" Type="http://schemas.openxmlformats.org/officeDocument/2006/relationships/oleObject" Target="embeddings/oleObject1113.bin"/><Relationship Id="rId3229" Type="http://schemas.openxmlformats.org/officeDocument/2006/relationships/image" Target="media/image1581.wmf"/><Relationship Id="rId7100" Type="http://schemas.openxmlformats.org/officeDocument/2006/relationships/image" Target="media/image3431.wmf"/><Relationship Id="rId6799" Type="http://schemas.openxmlformats.org/officeDocument/2006/relationships/oleObject" Target="embeddings/oleObject3489.bin"/><Relationship Id="rId3710" Type="http://schemas.openxmlformats.org/officeDocument/2006/relationships/oleObject" Target="embeddings/oleObject1881.bin"/><Relationship Id="rId631" Type="http://schemas.openxmlformats.org/officeDocument/2006/relationships/image" Target="media/image300.wmf"/><Relationship Id="rId1261" Type="http://schemas.openxmlformats.org/officeDocument/2006/relationships/image" Target="media/image607.emf"/><Relationship Id="rId2312" Type="http://schemas.openxmlformats.org/officeDocument/2006/relationships/image" Target="media/image1120.wmf"/><Relationship Id="rId5882" Type="http://schemas.openxmlformats.org/officeDocument/2006/relationships/oleObject" Target="embeddings/oleObject3021.bin"/><Relationship Id="rId6933" Type="http://schemas.openxmlformats.org/officeDocument/2006/relationships/oleObject" Target="embeddings/oleObject3563.bin"/><Relationship Id="rId4484" Type="http://schemas.openxmlformats.org/officeDocument/2006/relationships/oleObject" Target="embeddings/oleObject2273.bin"/><Relationship Id="rId5535" Type="http://schemas.openxmlformats.org/officeDocument/2006/relationships/image" Target="media/image2671.wmf"/><Relationship Id="rId3086" Type="http://schemas.openxmlformats.org/officeDocument/2006/relationships/oleObject" Target="embeddings/oleObject1571.bin"/><Relationship Id="rId4137" Type="http://schemas.openxmlformats.org/officeDocument/2006/relationships/oleObject" Target="embeddings/oleObject2096.bin"/><Relationship Id="rId141" Type="http://schemas.openxmlformats.org/officeDocument/2006/relationships/image" Target="media/image60.wmf"/><Relationship Id="rId3220" Type="http://schemas.openxmlformats.org/officeDocument/2006/relationships/oleObject" Target="embeddings/oleObject1633.bin"/><Relationship Id="rId6790" Type="http://schemas.openxmlformats.org/officeDocument/2006/relationships/image" Target="media/image3283.wmf"/><Relationship Id="rId7841" Type="http://schemas.openxmlformats.org/officeDocument/2006/relationships/oleObject" Target="embeddings/oleObject4236.bin"/><Relationship Id="rId7" Type="http://schemas.openxmlformats.org/officeDocument/2006/relationships/endnotes" Target="endnotes.xml"/><Relationship Id="rId5392" Type="http://schemas.openxmlformats.org/officeDocument/2006/relationships/oleObject" Target="embeddings/oleObject2768.bin"/><Relationship Id="rId6443" Type="http://schemas.openxmlformats.org/officeDocument/2006/relationships/oleObject" Target="embeddings/oleObject3306.bin"/><Relationship Id="rId5045" Type="http://schemas.openxmlformats.org/officeDocument/2006/relationships/oleObject" Target="embeddings/oleObject2596.bin"/><Relationship Id="rId1655" Type="http://schemas.openxmlformats.org/officeDocument/2006/relationships/oleObject" Target="embeddings/oleObject849.bin"/><Relationship Id="rId2706" Type="http://schemas.openxmlformats.org/officeDocument/2006/relationships/image" Target="media/image1320.wmf"/><Relationship Id="rId8268" Type="http://schemas.openxmlformats.org/officeDocument/2006/relationships/image" Target="media/image3790.wmf"/><Relationship Id="rId1308" Type="http://schemas.openxmlformats.org/officeDocument/2006/relationships/oleObject" Target="embeddings/oleObject668.bin"/><Relationship Id="rId4878" Type="http://schemas.openxmlformats.org/officeDocument/2006/relationships/image" Target="media/image2353.wmf"/><Relationship Id="rId5929" Type="http://schemas.openxmlformats.org/officeDocument/2006/relationships/image" Target="media/image2864.wmf"/><Relationship Id="rId14" Type="http://schemas.openxmlformats.org/officeDocument/2006/relationships/oleObject" Target="embeddings/oleObject2.bin"/><Relationship Id="rId7004" Type="http://schemas.openxmlformats.org/officeDocument/2006/relationships/oleObject" Target="embeddings/oleObject3599.bin"/><Relationship Id="rId7351" Type="http://schemas.openxmlformats.org/officeDocument/2006/relationships/oleObject" Target="embeddings/oleObject3778.bin"/><Relationship Id="rId8402" Type="http://schemas.openxmlformats.org/officeDocument/2006/relationships/image" Target="media/image3854.wmf"/><Relationship Id="rId3961" Type="http://schemas.openxmlformats.org/officeDocument/2006/relationships/oleObject" Target="embeddings/oleObject2009.bin"/><Relationship Id="rId882" Type="http://schemas.openxmlformats.org/officeDocument/2006/relationships/oleObject" Target="embeddings/oleObject451.bin"/><Relationship Id="rId2563" Type="http://schemas.openxmlformats.org/officeDocument/2006/relationships/image" Target="media/image1248.wmf"/><Relationship Id="rId3614" Type="http://schemas.openxmlformats.org/officeDocument/2006/relationships/oleObject" Target="embeddings/oleObject1833.bin"/><Relationship Id="rId535" Type="http://schemas.openxmlformats.org/officeDocument/2006/relationships/image" Target="media/image252.wmf"/><Relationship Id="rId1165" Type="http://schemas.openxmlformats.org/officeDocument/2006/relationships/image" Target="media/image560.wmf"/><Relationship Id="rId2216" Type="http://schemas.openxmlformats.org/officeDocument/2006/relationships/oleObject" Target="embeddings/oleObject1132.bin"/><Relationship Id="rId5786" Type="http://schemas.openxmlformats.org/officeDocument/2006/relationships/image" Target="media/image2794.wmf"/><Relationship Id="rId6837" Type="http://schemas.openxmlformats.org/officeDocument/2006/relationships/oleObject" Target="embeddings/oleObject3508.bin"/><Relationship Id="rId4388" Type="http://schemas.openxmlformats.org/officeDocument/2006/relationships/oleObject" Target="embeddings/oleObject2221.bin"/><Relationship Id="rId5439" Type="http://schemas.openxmlformats.org/officeDocument/2006/relationships/image" Target="media/image2626.wmf"/><Relationship Id="rId5920" Type="http://schemas.openxmlformats.org/officeDocument/2006/relationships/image" Target="media/image2860.wmf"/><Relationship Id="rId3471" Type="http://schemas.openxmlformats.org/officeDocument/2006/relationships/oleObject" Target="embeddings/oleObject1761.bin"/><Relationship Id="rId4522" Type="http://schemas.openxmlformats.org/officeDocument/2006/relationships/oleObject" Target="embeddings/oleObject2310.bin"/><Relationship Id="rId392" Type="http://schemas.openxmlformats.org/officeDocument/2006/relationships/oleObject" Target="embeddings/oleObject198.bin"/><Relationship Id="rId2073" Type="http://schemas.openxmlformats.org/officeDocument/2006/relationships/image" Target="media/image1002.wmf"/><Relationship Id="rId3124" Type="http://schemas.openxmlformats.org/officeDocument/2006/relationships/oleObject" Target="embeddings/oleObject1590.bin"/><Relationship Id="rId6694" Type="http://schemas.openxmlformats.org/officeDocument/2006/relationships/image" Target="media/image3235.wmf"/><Relationship Id="rId7745" Type="http://schemas.openxmlformats.org/officeDocument/2006/relationships/oleObject" Target="embeddings/oleObject4140.bin"/><Relationship Id="rId5296" Type="http://schemas.openxmlformats.org/officeDocument/2006/relationships/oleObject" Target="embeddings/oleObject2719.bin"/><Relationship Id="rId6347" Type="http://schemas.openxmlformats.org/officeDocument/2006/relationships/image" Target="media/image3072.wmf"/><Relationship Id="rId2957" Type="http://schemas.openxmlformats.org/officeDocument/2006/relationships/image" Target="media/image1440.wmf"/><Relationship Id="rId929" Type="http://schemas.openxmlformats.org/officeDocument/2006/relationships/oleObject" Target="embeddings/oleObject475.bin"/><Relationship Id="rId1559" Type="http://schemas.openxmlformats.org/officeDocument/2006/relationships/oleObject" Target="embeddings/oleObject801.bin"/><Relationship Id="rId4032" Type="http://schemas.openxmlformats.org/officeDocument/2006/relationships/oleObject" Target="embeddings/oleObject2044.bin"/><Relationship Id="rId5430" Type="http://schemas.openxmlformats.org/officeDocument/2006/relationships/image" Target="media/image2623.wmf"/><Relationship Id="rId8653" Type="http://schemas.openxmlformats.org/officeDocument/2006/relationships/image" Target="media/image3972.wmf"/><Relationship Id="rId7255" Type="http://schemas.openxmlformats.org/officeDocument/2006/relationships/oleObject" Target="embeddings/oleObject3730.bin"/><Relationship Id="rId8306" Type="http://schemas.openxmlformats.org/officeDocument/2006/relationships/oleObject" Target="embeddings/oleObject4474.bin"/><Relationship Id="rId3865" Type="http://schemas.openxmlformats.org/officeDocument/2006/relationships/oleObject" Target="embeddings/oleObject1959.bin"/><Relationship Id="rId4916" Type="http://schemas.openxmlformats.org/officeDocument/2006/relationships/image" Target="media/image2372.wmf"/><Relationship Id="rId786" Type="http://schemas.openxmlformats.org/officeDocument/2006/relationships/oleObject" Target="embeddings/oleObject402.bin"/><Relationship Id="rId2467" Type="http://schemas.openxmlformats.org/officeDocument/2006/relationships/image" Target="media/image1199.wmf"/><Relationship Id="rId3518" Type="http://schemas.openxmlformats.org/officeDocument/2006/relationships/oleObject" Target="embeddings/oleObject1785.bin"/><Relationship Id="rId439" Type="http://schemas.openxmlformats.org/officeDocument/2006/relationships/oleObject" Target="embeddings/oleObject221.bin"/><Relationship Id="rId1069" Type="http://schemas.openxmlformats.org/officeDocument/2006/relationships/oleObject" Target="embeddings/oleObject547.bin"/><Relationship Id="rId8163" Type="http://schemas.openxmlformats.org/officeDocument/2006/relationships/image" Target="media/image3734.wmf"/><Relationship Id="rId920" Type="http://schemas.openxmlformats.org/officeDocument/2006/relationships/image" Target="media/image439.wmf"/><Relationship Id="rId1550" Type="http://schemas.openxmlformats.org/officeDocument/2006/relationships/image" Target="media/image743.wmf"/><Relationship Id="rId2601" Type="http://schemas.openxmlformats.org/officeDocument/2006/relationships/oleObject" Target="embeddings/oleObject1324.bin"/><Relationship Id="rId1203" Type="http://schemas.openxmlformats.org/officeDocument/2006/relationships/oleObject" Target="embeddings/oleObject615.bin"/><Relationship Id="rId4773" Type="http://schemas.openxmlformats.org/officeDocument/2006/relationships/image" Target="media/image2304.wmf"/><Relationship Id="rId5824" Type="http://schemas.openxmlformats.org/officeDocument/2006/relationships/oleObject" Target="embeddings/oleObject2992.bin"/><Relationship Id="rId3375" Type="http://schemas.openxmlformats.org/officeDocument/2006/relationships/image" Target="media/image1652.wmf"/><Relationship Id="rId4426" Type="http://schemas.openxmlformats.org/officeDocument/2006/relationships/oleObject" Target="embeddings/oleObject2242.bin"/><Relationship Id="rId7996" Type="http://schemas.openxmlformats.org/officeDocument/2006/relationships/image" Target="media/image3652.wmf"/><Relationship Id="rId296" Type="http://schemas.openxmlformats.org/officeDocument/2006/relationships/oleObject" Target="embeddings/oleObject148.bin"/><Relationship Id="rId3028" Type="http://schemas.openxmlformats.org/officeDocument/2006/relationships/oleObject" Target="embeddings/oleObject1542.bin"/><Relationship Id="rId6598" Type="http://schemas.openxmlformats.org/officeDocument/2006/relationships/oleObject" Target="embeddings/oleObject3385.bin"/><Relationship Id="rId7649" Type="http://schemas.openxmlformats.org/officeDocument/2006/relationships/oleObject" Target="embeddings/oleObject4044.bin"/><Relationship Id="rId430" Type="http://schemas.openxmlformats.org/officeDocument/2006/relationships/oleObject" Target="embeddings/oleObject217.bin"/><Relationship Id="rId1060" Type="http://schemas.openxmlformats.org/officeDocument/2006/relationships/image" Target="media/image507.wmf"/><Relationship Id="rId2111" Type="http://schemas.openxmlformats.org/officeDocument/2006/relationships/oleObject" Target="embeddings/oleObject1079.bin"/><Relationship Id="rId5681" Type="http://schemas.openxmlformats.org/officeDocument/2006/relationships/oleObject" Target="embeddings/oleObject2920.bin"/><Relationship Id="rId6732" Type="http://schemas.openxmlformats.org/officeDocument/2006/relationships/image" Target="media/image3254.wmf"/><Relationship Id="rId4283" Type="http://schemas.openxmlformats.org/officeDocument/2006/relationships/oleObject" Target="embeddings/oleObject2169.bin"/><Relationship Id="rId5334" Type="http://schemas.openxmlformats.org/officeDocument/2006/relationships/oleObject" Target="embeddings/oleObject2738.bin"/><Relationship Id="rId1944" Type="http://schemas.openxmlformats.org/officeDocument/2006/relationships/image" Target="media/image938.wmf"/><Relationship Id="rId8557" Type="http://schemas.openxmlformats.org/officeDocument/2006/relationships/oleObject" Target="embeddings/oleObject4609.bin"/><Relationship Id="rId7159" Type="http://schemas.openxmlformats.org/officeDocument/2006/relationships/oleObject" Target="embeddings/oleObject3680.bin"/><Relationship Id="rId3769" Type="http://schemas.openxmlformats.org/officeDocument/2006/relationships/image" Target="media/image1848.wmf"/><Relationship Id="rId5191" Type="http://schemas.openxmlformats.org/officeDocument/2006/relationships/image" Target="media/image2500.wmf"/><Relationship Id="rId6242" Type="http://schemas.openxmlformats.org/officeDocument/2006/relationships/oleObject" Target="embeddings/oleObject3200.bin"/><Relationship Id="rId7640" Type="http://schemas.openxmlformats.org/officeDocument/2006/relationships/oleObject" Target="embeddings/oleObject4035.bin"/><Relationship Id="rId2852" Type="http://schemas.openxmlformats.org/officeDocument/2006/relationships/image" Target="media/image1386.wmf"/><Relationship Id="rId3903" Type="http://schemas.openxmlformats.org/officeDocument/2006/relationships/oleObject" Target="embeddings/oleObject1979.bin"/><Relationship Id="rId824" Type="http://schemas.openxmlformats.org/officeDocument/2006/relationships/image" Target="media/image392.png"/><Relationship Id="rId1454" Type="http://schemas.openxmlformats.org/officeDocument/2006/relationships/oleObject" Target="embeddings/oleObject747.bin"/><Relationship Id="rId2505" Type="http://schemas.openxmlformats.org/officeDocument/2006/relationships/oleObject" Target="embeddings/oleObject1276.bin"/><Relationship Id="rId8067" Type="http://schemas.openxmlformats.org/officeDocument/2006/relationships/image" Target="media/image3687.wmf"/><Relationship Id="rId1107" Type="http://schemas.openxmlformats.org/officeDocument/2006/relationships/oleObject" Target="embeddings/oleObject566.bin"/><Relationship Id="rId4677" Type="http://schemas.openxmlformats.org/officeDocument/2006/relationships/oleObject" Target="embeddings/oleObject2408.bin"/><Relationship Id="rId5728" Type="http://schemas.openxmlformats.org/officeDocument/2006/relationships/image" Target="media/image2765.wmf"/><Relationship Id="rId3279" Type="http://schemas.openxmlformats.org/officeDocument/2006/relationships/image" Target="media/image1606.wmf"/><Relationship Id="rId7150" Type="http://schemas.openxmlformats.org/officeDocument/2006/relationships/image" Target="media/image3455.wmf"/><Relationship Id="rId8201" Type="http://schemas.openxmlformats.org/officeDocument/2006/relationships/oleObject" Target="embeddings/oleObject4426.bin"/><Relationship Id="rId3760" Type="http://schemas.openxmlformats.org/officeDocument/2006/relationships/oleObject" Target="embeddings/oleObject1906.bin"/><Relationship Id="rId4811" Type="http://schemas.openxmlformats.org/officeDocument/2006/relationships/oleObject" Target="embeddings/oleObject2476.bin"/><Relationship Id="rId681" Type="http://schemas.openxmlformats.org/officeDocument/2006/relationships/oleObject" Target="embeddings/oleObject346.bin"/><Relationship Id="rId2362" Type="http://schemas.openxmlformats.org/officeDocument/2006/relationships/image" Target="media/image1145.wmf"/><Relationship Id="rId3413" Type="http://schemas.openxmlformats.org/officeDocument/2006/relationships/oleObject" Target="embeddings/oleObject1732.bin"/><Relationship Id="rId6983" Type="http://schemas.openxmlformats.org/officeDocument/2006/relationships/oleObject" Target="embeddings/oleObject3588.bin"/><Relationship Id="rId334" Type="http://schemas.openxmlformats.org/officeDocument/2006/relationships/image" Target="media/image156.wmf"/><Relationship Id="rId2015" Type="http://schemas.openxmlformats.org/officeDocument/2006/relationships/image" Target="media/image973.wmf"/><Relationship Id="rId5585" Type="http://schemas.openxmlformats.org/officeDocument/2006/relationships/oleObject" Target="embeddings/oleObject2870.bin"/><Relationship Id="rId6636" Type="http://schemas.openxmlformats.org/officeDocument/2006/relationships/oleObject" Target="embeddings/oleObject3404.bin"/><Relationship Id="rId4187" Type="http://schemas.openxmlformats.org/officeDocument/2006/relationships/oleObject" Target="embeddings/oleObject2121.bin"/><Relationship Id="rId5238" Type="http://schemas.openxmlformats.org/officeDocument/2006/relationships/image" Target="media/image2530.wmf"/><Relationship Id="rId1848" Type="http://schemas.openxmlformats.org/officeDocument/2006/relationships/image" Target="media/image892.wmf"/><Relationship Id="rId3270" Type="http://schemas.openxmlformats.org/officeDocument/2006/relationships/oleObject" Target="embeddings/oleObject1658.bin"/><Relationship Id="rId4321" Type="http://schemas.openxmlformats.org/officeDocument/2006/relationships/oleObject" Target="embeddings/oleObject2187.bin"/><Relationship Id="rId191" Type="http://schemas.openxmlformats.org/officeDocument/2006/relationships/image" Target="media/image85.wmf"/><Relationship Id="rId7891" Type="http://schemas.openxmlformats.org/officeDocument/2006/relationships/oleObject" Target="embeddings/oleObject4265.bin"/><Relationship Id="rId5095" Type="http://schemas.openxmlformats.org/officeDocument/2006/relationships/oleObject" Target="embeddings/oleObject2622.bin"/><Relationship Id="rId6493" Type="http://schemas.openxmlformats.org/officeDocument/2006/relationships/oleObject" Target="embeddings/oleObject3332.bin"/><Relationship Id="rId7544" Type="http://schemas.openxmlformats.org/officeDocument/2006/relationships/oleObject" Target="embeddings/oleObject3939.bin"/><Relationship Id="rId6146" Type="http://schemas.openxmlformats.org/officeDocument/2006/relationships/oleObject" Target="embeddings/oleObject3158.bin"/><Relationship Id="rId2756" Type="http://schemas.openxmlformats.org/officeDocument/2006/relationships/image" Target="media/image1344.wmf"/><Relationship Id="rId3807" Type="http://schemas.openxmlformats.org/officeDocument/2006/relationships/oleObject" Target="embeddings/oleObject1930.bin"/><Relationship Id="rId728" Type="http://schemas.openxmlformats.org/officeDocument/2006/relationships/image" Target="media/image347.wmf"/><Relationship Id="rId1358" Type="http://schemas.openxmlformats.org/officeDocument/2006/relationships/oleObject" Target="embeddings/oleObject693.bin"/><Relationship Id="rId2409" Type="http://schemas.openxmlformats.org/officeDocument/2006/relationships/image" Target="media/image1168.wmf"/><Relationship Id="rId5979" Type="http://schemas.openxmlformats.org/officeDocument/2006/relationships/image" Target="media/image2885.wmf"/><Relationship Id="rId64" Type="http://schemas.openxmlformats.org/officeDocument/2006/relationships/image" Target="media/image23.png"/><Relationship Id="rId8452" Type="http://schemas.openxmlformats.org/officeDocument/2006/relationships/oleObject" Target="embeddings/oleObject4555.bin"/><Relationship Id="rId7054" Type="http://schemas.openxmlformats.org/officeDocument/2006/relationships/image" Target="media/image3408.wmf"/><Relationship Id="rId8105" Type="http://schemas.openxmlformats.org/officeDocument/2006/relationships/image" Target="media/image3706.wmf"/><Relationship Id="rId3664" Type="http://schemas.openxmlformats.org/officeDocument/2006/relationships/oleObject" Target="embeddings/oleObject1858.bin"/><Relationship Id="rId4715" Type="http://schemas.openxmlformats.org/officeDocument/2006/relationships/image" Target="media/image2275.wmf"/><Relationship Id="rId585" Type="http://schemas.openxmlformats.org/officeDocument/2006/relationships/image" Target="media/image277.wmf"/><Relationship Id="rId2266" Type="http://schemas.openxmlformats.org/officeDocument/2006/relationships/image" Target="media/image1098.wmf"/><Relationship Id="rId3317" Type="http://schemas.openxmlformats.org/officeDocument/2006/relationships/oleObject" Target="embeddings/oleObject1682.bin"/><Relationship Id="rId6887" Type="http://schemas.openxmlformats.org/officeDocument/2006/relationships/oleObject" Target="embeddings/oleObject3534.bin"/><Relationship Id="rId7938" Type="http://schemas.openxmlformats.org/officeDocument/2006/relationships/oleObject" Target="embeddings/oleObject4292.bin"/><Relationship Id="rId238" Type="http://schemas.openxmlformats.org/officeDocument/2006/relationships/image" Target="media/image109.wmf"/><Relationship Id="rId5489" Type="http://schemas.openxmlformats.org/officeDocument/2006/relationships/image" Target="media/image2649.wmf"/><Relationship Id="rId2400" Type="http://schemas.openxmlformats.org/officeDocument/2006/relationships/oleObject" Target="embeddings/oleObject1226.bin"/><Relationship Id="rId1002" Type="http://schemas.openxmlformats.org/officeDocument/2006/relationships/image" Target="media/image478.wmf"/><Relationship Id="rId5970" Type="http://schemas.openxmlformats.org/officeDocument/2006/relationships/image" Target="media/image2881.wmf"/><Relationship Id="rId3174" Type="http://schemas.openxmlformats.org/officeDocument/2006/relationships/oleObject" Target="embeddings/oleObject1615.bin"/><Relationship Id="rId4572" Type="http://schemas.openxmlformats.org/officeDocument/2006/relationships/oleObject" Target="embeddings/oleObject2346.bin"/><Relationship Id="rId5623" Type="http://schemas.openxmlformats.org/officeDocument/2006/relationships/oleObject" Target="embeddings/oleObject2889.bin"/><Relationship Id="rId4225" Type="http://schemas.openxmlformats.org/officeDocument/2006/relationships/oleObject" Target="embeddings/oleObject2140.bin"/><Relationship Id="rId7795" Type="http://schemas.openxmlformats.org/officeDocument/2006/relationships/oleObject" Target="embeddings/oleObject4190.bin"/><Relationship Id="rId6397" Type="http://schemas.openxmlformats.org/officeDocument/2006/relationships/oleObject" Target="embeddings/oleObject3278.bin"/><Relationship Id="rId7448" Type="http://schemas.openxmlformats.org/officeDocument/2006/relationships/oleObject" Target="embeddings/oleObject3843.bin"/><Relationship Id="rId979" Type="http://schemas.openxmlformats.org/officeDocument/2006/relationships/image" Target="media/image467.wmf"/><Relationship Id="rId5480" Type="http://schemas.openxmlformats.org/officeDocument/2006/relationships/image" Target="media/image2645.wmf"/><Relationship Id="rId6531" Type="http://schemas.openxmlformats.org/officeDocument/2006/relationships/image" Target="media/image3157.wmf"/><Relationship Id="rId4082" Type="http://schemas.openxmlformats.org/officeDocument/2006/relationships/oleObject" Target="embeddings/oleObject2069.bin"/><Relationship Id="rId5133" Type="http://schemas.openxmlformats.org/officeDocument/2006/relationships/image" Target="media/image2471.wmf"/><Relationship Id="rId1743" Type="http://schemas.openxmlformats.org/officeDocument/2006/relationships/oleObject" Target="embeddings/oleObject893.bin"/><Relationship Id="rId8009" Type="http://schemas.openxmlformats.org/officeDocument/2006/relationships/oleObject" Target="embeddings/oleObject4328.bin"/><Relationship Id="rId8356" Type="http://schemas.openxmlformats.org/officeDocument/2006/relationships/image" Target="media/image3833.wmf"/><Relationship Id="rId4966" Type="http://schemas.openxmlformats.org/officeDocument/2006/relationships/image" Target="media/image2390.wmf"/><Relationship Id="rId3568" Type="http://schemas.openxmlformats.org/officeDocument/2006/relationships/oleObject" Target="embeddings/oleObject1810.bin"/><Relationship Id="rId4619" Type="http://schemas.openxmlformats.org/officeDocument/2006/relationships/oleObject" Target="embeddings/oleObject2371.bin"/><Relationship Id="rId489" Type="http://schemas.openxmlformats.org/officeDocument/2006/relationships/image" Target="media/image230.wmf"/><Relationship Id="rId6041" Type="http://schemas.openxmlformats.org/officeDocument/2006/relationships/image" Target="media/image2915.wmf"/><Relationship Id="rId970" Type="http://schemas.openxmlformats.org/officeDocument/2006/relationships/oleObject" Target="embeddings/oleObject497.bin"/><Relationship Id="rId1253" Type="http://schemas.openxmlformats.org/officeDocument/2006/relationships/oleObject" Target="embeddings/oleObject641.bin"/><Relationship Id="rId2651" Type="http://schemas.openxmlformats.org/officeDocument/2006/relationships/image" Target="media/image1292.wmf"/><Relationship Id="rId3702" Type="http://schemas.openxmlformats.org/officeDocument/2006/relationships/oleObject" Target="embeddings/oleObject1877.bin"/><Relationship Id="rId623" Type="http://schemas.openxmlformats.org/officeDocument/2006/relationships/image" Target="media/image296.wmf"/><Relationship Id="rId2304" Type="http://schemas.openxmlformats.org/officeDocument/2006/relationships/image" Target="media/image1116.wmf"/><Relationship Id="rId5874" Type="http://schemas.openxmlformats.org/officeDocument/2006/relationships/oleObject" Target="embeddings/oleObject3017.bin"/><Relationship Id="rId6925" Type="http://schemas.openxmlformats.org/officeDocument/2006/relationships/oleObject" Target="embeddings/oleObject3559.bin"/><Relationship Id="rId4476" Type="http://schemas.openxmlformats.org/officeDocument/2006/relationships/oleObject" Target="embeddings/oleObject2269.bin"/><Relationship Id="rId5527" Type="http://schemas.openxmlformats.org/officeDocument/2006/relationships/image" Target="media/image2667.wmf"/><Relationship Id="rId3078" Type="http://schemas.openxmlformats.org/officeDocument/2006/relationships/oleObject" Target="embeddings/oleObject1567.bin"/><Relationship Id="rId4129" Type="http://schemas.openxmlformats.org/officeDocument/2006/relationships/oleObject" Target="embeddings/oleObject2092.bin"/><Relationship Id="rId7699" Type="http://schemas.openxmlformats.org/officeDocument/2006/relationships/oleObject" Target="embeddings/oleObject4094.bin"/><Relationship Id="rId8000" Type="http://schemas.openxmlformats.org/officeDocument/2006/relationships/image" Target="media/image3654.wmf"/><Relationship Id="rId4610" Type="http://schemas.openxmlformats.org/officeDocument/2006/relationships/image" Target="media/image2231.wmf"/><Relationship Id="rId480" Type="http://schemas.openxmlformats.org/officeDocument/2006/relationships/image" Target="media/image226.wmf"/><Relationship Id="rId2161" Type="http://schemas.openxmlformats.org/officeDocument/2006/relationships/image" Target="media/image1046.wmf"/><Relationship Id="rId3212" Type="http://schemas.openxmlformats.org/officeDocument/2006/relationships/image" Target="media/image1569.wmf"/><Relationship Id="rId133" Type="http://schemas.openxmlformats.org/officeDocument/2006/relationships/image" Target="media/image56.wmf"/><Relationship Id="rId5384" Type="http://schemas.openxmlformats.org/officeDocument/2006/relationships/oleObject" Target="embeddings/oleObject2763.bin"/><Relationship Id="rId6782" Type="http://schemas.openxmlformats.org/officeDocument/2006/relationships/image" Target="media/image3279.wmf"/><Relationship Id="rId7833" Type="http://schemas.openxmlformats.org/officeDocument/2006/relationships/oleObject" Target="embeddings/oleObject4228.bin"/><Relationship Id="rId5037" Type="http://schemas.openxmlformats.org/officeDocument/2006/relationships/oleObject" Target="embeddings/oleObject2592.bin"/><Relationship Id="rId6435" Type="http://schemas.openxmlformats.org/officeDocument/2006/relationships/oleObject" Target="embeddings/oleObject3298.bin"/><Relationship Id="rId1994" Type="http://schemas.openxmlformats.org/officeDocument/2006/relationships/image" Target="media/image963.wmf"/><Relationship Id="rId1647" Type="http://schemas.openxmlformats.org/officeDocument/2006/relationships/oleObject" Target="embeddings/oleObject845.bin"/><Relationship Id="rId4120" Type="http://schemas.openxmlformats.org/officeDocument/2006/relationships/image" Target="media/image2022.wmf"/><Relationship Id="rId7690" Type="http://schemas.openxmlformats.org/officeDocument/2006/relationships/oleObject" Target="embeddings/oleObject4085.bin"/><Relationship Id="rId6292" Type="http://schemas.openxmlformats.org/officeDocument/2006/relationships/oleObject" Target="embeddings/oleObject3225.bin"/><Relationship Id="rId7343" Type="http://schemas.openxmlformats.org/officeDocument/2006/relationships/oleObject" Target="embeddings/oleObject3774.bin"/><Relationship Id="rId3953" Type="http://schemas.openxmlformats.org/officeDocument/2006/relationships/oleObject" Target="embeddings/oleObject2005.bin"/><Relationship Id="rId874" Type="http://schemas.openxmlformats.org/officeDocument/2006/relationships/oleObject" Target="embeddings/oleObject447.bin"/><Relationship Id="rId2555" Type="http://schemas.openxmlformats.org/officeDocument/2006/relationships/image" Target="media/image1244.wmf"/><Relationship Id="rId3606" Type="http://schemas.openxmlformats.org/officeDocument/2006/relationships/oleObject" Target="embeddings/oleObject1829.bin"/><Relationship Id="rId527" Type="http://schemas.openxmlformats.org/officeDocument/2006/relationships/image" Target="media/image248.wmf"/><Relationship Id="rId1157" Type="http://schemas.openxmlformats.org/officeDocument/2006/relationships/oleObject" Target="embeddings/oleObject590.bin"/><Relationship Id="rId2208" Type="http://schemas.openxmlformats.org/officeDocument/2006/relationships/oleObject" Target="embeddings/oleObject1128.bin"/><Relationship Id="rId5778" Type="http://schemas.openxmlformats.org/officeDocument/2006/relationships/image" Target="media/image2790.wmf"/><Relationship Id="rId6829" Type="http://schemas.openxmlformats.org/officeDocument/2006/relationships/oleObject" Target="embeddings/oleObject3504.bin"/><Relationship Id="rId8251" Type="http://schemas.openxmlformats.org/officeDocument/2006/relationships/image" Target="media/image3777.wmf"/><Relationship Id="rId3463" Type="http://schemas.openxmlformats.org/officeDocument/2006/relationships/oleObject" Target="embeddings/oleObject1757.bin"/><Relationship Id="rId4861" Type="http://schemas.openxmlformats.org/officeDocument/2006/relationships/oleObject" Target="embeddings/oleObject2504.bin"/><Relationship Id="rId5912" Type="http://schemas.openxmlformats.org/officeDocument/2006/relationships/image" Target="media/image2856.wmf"/><Relationship Id="rId384" Type="http://schemas.openxmlformats.org/officeDocument/2006/relationships/oleObject" Target="embeddings/oleObject194.bin"/><Relationship Id="rId2065" Type="http://schemas.openxmlformats.org/officeDocument/2006/relationships/image" Target="media/image998.wmf"/><Relationship Id="rId3116" Type="http://schemas.openxmlformats.org/officeDocument/2006/relationships/oleObject" Target="embeddings/oleObject1586.bin"/><Relationship Id="rId4514" Type="http://schemas.openxmlformats.org/officeDocument/2006/relationships/oleObject" Target="embeddings/oleObject2302.bin"/><Relationship Id="rId6686" Type="http://schemas.openxmlformats.org/officeDocument/2006/relationships/oleObject" Target="embeddings/oleObject3431.bin"/><Relationship Id="rId7737" Type="http://schemas.openxmlformats.org/officeDocument/2006/relationships/oleObject" Target="embeddings/oleObject4132.bin"/><Relationship Id="rId5288" Type="http://schemas.openxmlformats.org/officeDocument/2006/relationships/oleObject" Target="embeddings/oleObject2715.bin"/><Relationship Id="rId6339" Type="http://schemas.openxmlformats.org/officeDocument/2006/relationships/image" Target="media/image3068.wmf"/><Relationship Id="rId1898" Type="http://schemas.openxmlformats.org/officeDocument/2006/relationships/image" Target="media/image916.wmf"/><Relationship Id="rId2949" Type="http://schemas.openxmlformats.org/officeDocument/2006/relationships/image" Target="media/image1436.wmf"/><Relationship Id="rId6820" Type="http://schemas.openxmlformats.org/officeDocument/2006/relationships/image" Target="media/image3298.wmf"/><Relationship Id="rId4371" Type="http://schemas.openxmlformats.org/officeDocument/2006/relationships/oleObject" Target="embeddings/oleObject2212.bin"/><Relationship Id="rId5422" Type="http://schemas.openxmlformats.org/officeDocument/2006/relationships/oleObject" Target="embeddings/oleObject2783.bin"/><Relationship Id="rId4024" Type="http://schemas.openxmlformats.org/officeDocument/2006/relationships/oleObject" Target="embeddings/oleObject2040.bin"/><Relationship Id="rId7594" Type="http://schemas.openxmlformats.org/officeDocument/2006/relationships/oleObject" Target="embeddings/oleObject3989.bin"/><Relationship Id="rId6196" Type="http://schemas.openxmlformats.org/officeDocument/2006/relationships/oleObject" Target="embeddings/oleObject3183.bin"/><Relationship Id="rId7247" Type="http://schemas.openxmlformats.org/officeDocument/2006/relationships/oleObject" Target="embeddings/oleObject3726.bin"/><Relationship Id="rId8645" Type="http://schemas.openxmlformats.org/officeDocument/2006/relationships/image" Target="media/image3968.wmf"/><Relationship Id="rId3857" Type="http://schemas.openxmlformats.org/officeDocument/2006/relationships/oleObject" Target="embeddings/oleObject1955.bin"/><Relationship Id="rId4908" Type="http://schemas.openxmlformats.org/officeDocument/2006/relationships/image" Target="media/image2368.wmf"/><Relationship Id="rId778" Type="http://schemas.openxmlformats.org/officeDocument/2006/relationships/image" Target="media/image370.wmf"/><Relationship Id="rId2459" Type="http://schemas.openxmlformats.org/officeDocument/2006/relationships/image" Target="media/image1194.png"/><Relationship Id="rId6330" Type="http://schemas.openxmlformats.org/officeDocument/2006/relationships/oleObject" Target="embeddings/oleObject3244.bin"/><Relationship Id="rId1542" Type="http://schemas.openxmlformats.org/officeDocument/2006/relationships/image" Target="media/image739.wmf"/><Relationship Id="rId2940" Type="http://schemas.openxmlformats.org/officeDocument/2006/relationships/oleObject" Target="embeddings/oleObject1498.bin"/><Relationship Id="rId8155" Type="http://schemas.openxmlformats.org/officeDocument/2006/relationships/image" Target="media/image3730.wmf"/><Relationship Id="rId912" Type="http://schemas.openxmlformats.org/officeDocument/2006/relationships/image" Target="media/image435.wmf"/><Relationship Id="rId4765" Type="http://schemas.openxmlformats.org/officeDocument/2006/relationships/image" Target="media/image2300.wmf"/><Relationship Id="rId5816" Type="http://schemas.openxmlformats.org/officeDocument/2006/relationships/oleObject" Target="embeddings/oleObject2988.bin"/><Relationship Id="rId288" Type="http://schemas.openxmlformats.org/officeDocument/2006/relationships/oleObject" Target="embeddings/oleObject144.bin"/><Relationship Id="rId3367" Type="http://schemas.openxmlformats.org/officeDocument/2006/relationships/image" Target="media/image1648.wmf"/><Relationship Id="rId4418" Type="http://schemas.openxmlformats.org/officeDocument/2006/relationships/oleObject" Target="embeddings/oleObject2238.bin"/><Relationship Id="rId7988" Type="http://schemas.openxmlformats.org/officeDocument/2006/relationships/image" Target="media/image3648.wmf"/><Relationship Id="rId2450" Type="http://schemas.openxmlformats.org/officeDocument/2006/relationships/oleObject" Target="embeddings/oleObject1252.bin"/><Relationship Id="rId3501" Type="http://schemas.openxmlformats.org/officeDocument/2006/relationships/oleObject" Target="embeddings/oleObject1776.bin"/><Relationship Id="rId422" Type="http://schemas.openxmlformats.org/officeDocument/2006/relationships/oleObject" Target="embeddings/oleObject213.bin"/><Relationship Id="rId1052" Type="http://schemas.openxmlformats.org/officeDocument/2006/relationships/image" Target="media/image503.wmf"/><Relationship Id="rId2103" Type="http://schemas.openxmlformats.org/officeDocument/2006/relationships/oleObject" Target="embeddings/oleObject1075.bin"/><Relationship Id="rId5673" Type="http://schemas.openxmlformats.org/officeDocument/2006/relationships/oleObject" Target="embeddings/oleObject2916.bin"/><Relationship Id="rId4275" Type="http://schemas.openxmlformats.org/officeDocument/2006/relationships/oleObject" Target="embeddings/oleObject2165.bin"/><Relationship Id="rId5326" Type="http://schemas.openxmlformats.org/officeDocument/2006/relationships/oleObject" Target="embeddings/oleObject2734.bin"/><Relationship Id="rId6724" Type="http://schemas.openxmlformats.org/officeDocument/2006/relationships/image" Target="media/image3250.wmf"/><Relationship Id="rId1936" Type="http://schemas.openxmlformats.org/officeDocument/2006/relationships/oleObject" Target="embeddings/oleObject991.bin"/><Relationship Id="rId4342" Type="http://schemas.openxmlformats.org/officeDocument/2006/relationships/image" Target="media/image2132.wmf"/><Relationship Id="rId7498" Type="http://schemas.openxmlformats.org/officeDocument/2006/relationships/oleObject" Target="embeddings/oleObject3893.bin"/><Relationship Id="rId8549" Type="http://schemas.openxmlformats.org/officeDocument/2006/relationships/oleObject" Target="embeddings/oleObject4605.bin"/><Relationship Id="rId7565" Type="http://schemas.openxmlformats.org/officeDocument/2006/relationships/oleObject" Target="embeddings/oleObject3960.bin"/><Relationship Id="rId8616" Type="http://schemas.openxmlformats.org/officeDocument/2006/relationships/oleObject" Target="embeddings/oleObject4640.bin"/><Relationship Id="rId3011" Type="http://schemas.openxmlformats.org/officeDocument/2006/relationships/image" Target="media/image1467.wmf"/><Relationship Id="rId6167" Type="http://schemas.openxmlformats.org/officeDocument/2006/relationships/image" Target="media/image2976.wmf"/><Relationship Id="rId6581" Type="http://schemas.openxmlformats.org/officeDocument/2006/relationships/image" Target="media/image3182.wmf"/><Relationship Id="rId7218" Type="http://schemas.openxmlformats.org/officeDocument/2006/relationships/image" Target="media/image3484.wmf"/><Relationship Id="rId7632" Type="http://schemas.openxmlformats.org/officeDocument/2006/relationships/oleObject" Target="embeddings/oleObject4027.bin"/><Relationship Id="rId2777" Type="http://schemas.openxmlformats.org/officeDocument/2006/relationships/image" Target="media/image1348.gif"/><Relationship Id="rId5183" Type="http://schemas.openxmlformats.org/officeDocument/2006/relationships/image" Target="media/image2496.wmf"/><Relationship Id="rId6234" Type="http://schemas.openxmlformats.org/officeDocument/2006/relationships/oleObject" Target="embeddings/oleObject3196.bin"/><Relationship Id="rId749" Type="http://schemas.openxmlformats.org/officeDocument/2006/relationships/oleObject" Target="embeddings/oleObject383.bin"/><Relationship Id="rId1379" Type="http://schemas.openxmlformats.org/officeDocument/2006/relationships/oleObject" Target="embeddings/oleObject708.bin"/><Relationship Id="rId3828" Type="http://schemas.openxmlformats.org/officeDocument/2006/relationships/image" Target="media/image1877.wmf"/><Relationship Id="rId5250" Type="http://schemas.openxmlformats.org/officeDocument/2006/relationships/image" Target="media/image2536.wmf"/><Relationship Id="rId6301" Type="http://schemas.openxmlformats.org/officeDocument/2006/relationships/image" Target="media/image3049.wmf"/><Relationship Id="rId1793" Type="http://schemas.openxmlformats.org/officeDocument/2006/relationships/oleObject" Target="embeddings/oleObject918.bin"/><Relationship Id="rId2844" Type="http://schemas.openxmlformats.org/officeDocument/2006/relationships/image" Target="media/image1382.wmf"/><Relationship Id="rId8059" Type="http://schemas.openxmlformats.org/officeDocument/2006/relationships/image" Target="media/image3683.wmf"/><Relationship Id="rId85" Type="http://schemas.openxmlformats.org/officeDocument/2006/relationships/image" Target="media/image32.wmf"/><Relationship Id="rId816" Type="http://schemas.openxmlformats.org/officeDocument/2006/relationships/image" Target="media/image388.wmf"/><Relationship Id="rId1446" Type="http://schemas.openxmlformats.org/officeDocument/2006/relationships/oleObject" Target="embeddings/oleObject743.bin"/><Relationship Id="rId1860" Type="http://schemas.openxmlformats.org/officeDocument/2006/relationships/oleObject" Target="embeddings/oleObject952.bin"/><Relationship Id="rId2911" Type="http://schemas.openxmlformats.org/officeDocument/2006/relationships/image" Target="media/image1417.wmf"/><Relationship Id="rId7075" Type="http://schemas.openxmlformats.org/officeDocument/2006/relationships/oleObject" Target="embeddings/oleObject3634.bin"/><Relationship Id="rId8473" Type="http://schemas.openxmlformats.org/officeDocument/2006/relationships/image" Target="media/image3885.wmf"/><Relationship Id="rId1513" Type="http://schemas.openxmlformats.org/officeDocument/2006/relationships/image" Target="media/image726.wmf"/><Relationship Id="rId4669" Type="http://schemas.openxmlformats.org/officeDocument/2006/relationships/oleObject" Target="embeddings/oleObject2404.bin"/><Relationship Id="rId8126" Type="http://schemas.openxmlformats.org/officeDocument/2006/relationships/oleObject" Target="embeddings/oleObject4387.bin"/><Relationship Id="rId8540" Type="http://schemas.openxmlformats.org/officeDocument/2006/relationships/image" Target="media/image3917.wmf"/><Relationship Id="rId3685" Type="http://schemas.openxmlformats.org/officeDocument/2006/relationships/image" Target="media/image1806.wmf"/><Relationship Id="rId4736" Type="http://schemas.openxmlformats.org/officeDocument/2006/relationships/oleObject" Target="embeddings/oleObject2438.bin"/><Relationship Id="rId6091" Type="http://schemas.openxmlformats.org/officeDocument/2006/relationships/oleObject" Target="embeddings/oleObject3130.bin"/><Relationship Id="rId7142" Type="http://schemas.openxmlformats.org/officeDocument/2006/relationships/oleObject" Target="embeddings/oleObject3668.bin"/><Relationship Id="rId2287" Type="http://schemas.openxmlformats.org/officeDocument/2006/relationships/oleObject" Target="embeddings/oleObject1168.bin"/><Relationship Id="rId3338" Type="http://schemas.openxmlformats.org/officeDocument/2006/relationships/image" Target="media/image1634.wmf"/><Relationship Id="rId3752" Type="http://schemas.openxmlformats.org/officeDocument/2006/relationships/oleObject" Target="embeddings/oleObject1902.bin"/><Relationship Id="rId7959" Type="http://schemas.openxmlformats.org/officeDocument/2006/relationships/image" Target="media/image3633.wmf"/><Relationship Id="rId259" Type="http://schemas.openxmlformats.org/officeDocument/2006/relationships/oleObject" Target="embeddings/oleObject129.bin"/><Relationship Id="rId673" Type="http://schemas.openxmlformats.org/officeDocument/2006/relationships/oleObject" Target="embeddings/oleObject342.bin"/><Relationship Id="rId2354" Type="http://schemas.openxmlformats.org/officeDocument/2006/relationships/image" Target="media/image1141.wmf"/><Relationship Id="rId3405" Type="http://schemas.openxmlformats.org/officeDocument/2006/relationships/oleObject" Target="embeddings/oleObject1728.bin"/><Relationship Id="rId4803" Type="http://schemas.openxmlformats.org/officeDocument/2006/relationships/oleObject" Target="embeddings/oleObject2472.bin"/><Relationship Id="rId326" Type="http://schemas.openxmlformats.org/officeDocument/2006/relationships/image" Target="media/image152.wmf"/><Relationship Id="rId1370" Type="http://schemas.openxmlformats.org/officeDocument/2006/relationships/oleObject" Target="embeddings/oleObject701.bin"/><Relationship Id="rId2007" Type="http://schemas.openxmlformats.org/officeDocument/2006/relationships/image" Target="media/image969.wmf"/><Relationship Id="rId6975" Type="http://schemas.openxmlformats.org/officeDocument/2006/relationships/oleObject" Target="embeddings/oleObject3584.bin"/><Relationship Id="rId740" Type="http://schemas.openxmlformats.org/officeDocument/2006/relationships/image" Target="media/image353.emf"/><Relationship Id="rId1023" Type="http://schemas.openxmlformats.org/officeDocument/2006/relationships/oleObject" Target="embeddings/oleObject524.bin"/><Relationship Id="rId2421" Type="http://schemas.openxmlformats.org/officeDocument/2006/relationships/oleObject" Target="embeddings/oleObject1237.bin"/><Relationship Id="rId4179" Type="http://schemas.openxmlformats.org/officeDocument/2006/relationships/oleObject" Target="embeddings/oleObject2117.bin"/><Relationship Id="rId5577" Type="http://schemas.openxmlformats.org/officeDocument/2006/relationships/oleObject" Target="embeddings/oleObject2866.bin"/><Relationship Id="rId5991" Type="http://schemas.openxmlformats.org/officeDocument/2006/relationships/image" Target="media/image2891.wmf"/><Relationship Id="rId6628" Type="http://schemas.openxmlformats.org/officeDocument/2006/relationships/oleObject" Target="embeddings/oleObject3400.bin"/><Relationship Id="rId8050" Type="http://schemas.openxmlformats.org/officeDocument/2006/relationships/oleObject" Target="embeddings/oleObject4349.bin"/><Relationship Id="rId4593" Type="http://schemas.openxmlformats.org/officeDocument/2006/relationships/oleObject" Target="embeddings/oleObject2357.bin"/><Relationship Id="rId5644" Type="http://schemas.openxmlformats.org/officeDocument/2006/relationships/image" Target="media/image2725.wmf"/><Relationship Id="rId3195" Type="http://schemas.openxmlformats.org/officeDocument/2006/relationships/image" Target="media/image1559.wmf"/><Relationship Id="rId4246" Type="http://schemas.openxmlformats.org/officeDocument/2006/relationships/image" Target="media/image2085.wmf"/><Relationship Id="rId4660" Type="http://schemas.openxmlformats.org/officeDocument/2006/relationships/oleObject" Target="embeddings/oleObject2399.bin"/><Relationship Id="rId5711" Type="http://schemas.openxmlformats.org/officeDocument/2006/relationships/oleObject" Target="embeddings/oleObject2935.bin"/><Relationship Id="rId3262" Type="http://schemas.openxmlformats.org/officeDocument/2006/relationships/oleObject" Target="embeddings/oleObject1654.bin"/><Relationship Id="rId4313" Type="http://schemas.openxmlformats.org/officeDocument/2006/relationships/oleObject" Target="embeddings/oleObject2183.bin"/><Relationship Id="rId7469" Type="http://schemas.openxmlformats.org/officeDocument/2006/relationships/oleObject" Target="embeddings/oleObject3864.bin"/><Relationship Id="rId7883" Type="http://schemas.openxmlformats.org/officeDocument/2006/relationships/oleObject" Target="embeddings/oleObject4261.bin"/><Relationship Id="rId183" Type="http://schemas.openxmlformats.org/officeDocument/2006/relationships/image" Target="media/image81.wmf"/><Relationship Id="rId1907" Type="http://schemas.openxmlformats.org/officeDocument/2006/relationships/oleObject" Target="embeddings/oleObject976.bin"/><Relationship Id="rId6485" Type="http://schemas.openxmlformats.org/officeDocument/2006/relationships/image" Target="media/image3135.wmf"/><Relationship Id="rId7536" Type="http://schemas.openxmlformats.org/officeDocument/2006/relationships/oleObject" Target="embeddings/oleObject3931.bin"/><Relationship Id="rId250" Type="http://schemas.openxmlformats.org/officeDocument/2006/relationships/image" Target="media/image115.wmf"/><Relationship Id="rId5087" Type="http://schemas.openxmlformats.org/officeDocument/2006/relationships/image" Target="media/image2450.wmf"/><Relationship Id="rId6138" Type="http://schemas.openxmlformats.org/officeDocument/2006/relationships/oleObject" Target="embeddings/oleObject3154.bin"/><Relationship Id="rId7950" Type="http://schemas.openxmlformats.org/officeDocument/2006/relationships/oleObject" Target="embeddings/oleObject4299.bin"/><Relationship Id="rId5154" Type="http://schemas.openxmlformats.org/officeDocument/2006/relationships/oleObject" Target="embeddings/oleObject2653.bin"/><Relationship Id="rId6552" Type="http://schemas.openxmlformats.org/officeDocument/2006/relationships/oleObject" Target="embeddings/oleObject3362.bin"/><Relationship Id="rId7603" Type="http://schemas.openxmlformats.org/officeDocument/2006/relationships/oleObject" Target="embeddings/oleObject3998.bin"/><Relationship Id="rId1697" Type="http://schemas.openxmlformats.org/officeDocument/2006/relationships/oleObject" Target="embeddings/oleObject870.bin"/><Relationship Id="rId2748" Type="http://schemas.openxmlformats.org/officeDocument/2006/relationships/oleObject" Target="embeddings/oleObject1397.bin"/><Relationship Id="rId6205" Type="http://schemas.openxmlformats.org/officeDocument/2006/relationships/image" Target="media/image2995.wmf"/><Relationship Id="rId1764" Type="http://schemas.openxmlformats.org/officeDocument/2006/relationships/image" Target="media/image850.wmf"/><Relationship Id="rId2815" Type="http://schemas.openxmlformats.org/officeDocument/2006/relationships/oleObject" Target="embeddings/oleObject1437.bin"/><Relationship Id="rId4170" Type="http://schemas.openxmlformats.org/officeDocument/2006/relationships/image" Target="media/image2047.wmf"/><Relationship Id="rId5221" Type="http://schemas.openxmlformats.org/officeDocument/2006/relationships/image" Target="media/image2521.wmf"/><Relationship Id="rId8377" Type="http://schemas.openxmlformats.org/officeDocument/2006/relationships/oleObject" Target="embeddings/oleObject4511.bin"/><Relationship Id="rId56" Type="http://schemas.openxmlformats.org/officeDocument/2006/relationships/oleObject" Target="embeddings/oleObject30.bin"/><Relationship Id="rId1417" Type="http://schemas.openxmlformats.org/officeDocument/2006/relationships/image" Target="media/image678.wmf"/><Relationship Id="rId1831" Type="http://schemas.openxmlformats.org/officeDocument/2006/relationships/oleObject" Target="embeddings/oleObject937.bin"/><Relationship Id="rId4987" Type="http://schemas.openxmlformats.org/officeDocument/2006/relationships/oleObject" Target="embeddings/oleObject2567.bin"/><Relationship Id="rId7393" Type="http://schemas.openxmlformats.org/officeDocument/2006/relationships/image" Target="media/image3570.wmf"/><Relationship Id="rId8444" Type="http://schemas.openxmlformats.org/officeDocument/2006/relationships/oleObject" Target="embeddings/oleObject4551.bin"/><Relationship Id="rId3589" Type="http://schemas.openxmlformats.org/officeDocument/2006/relationships/image" Target="media/image1758.wmf"/><Relationship Id="rId7046" Type="http://schemas.openxmlformats.org/officeDocument/2006/relationships/image" Target="media/image3404.wmf"/><Relationship Id="rId7460" Type="http://schemas.openxmlformats.org/officeDocument/2006/relationships/oleObject" Target="embeddings/oleObject3855.bin"/><Relationship Id="rId8511" Type="http://schemas.openxmlformats.org/officeDocument/2006/relationships/image" Target="media/image3903.wmf"/><Relationship Id="rId6062" Type="http://schemas.openxmlformats.org/officeDocument/2006/relationships/oleObject" Target="embeddings/oleObject3115.bin"/><Relationship Id="rId7113" Type="http://schemas.openxmlformats.org/officeDocument/2006/relationships/image" Target="media/image3437.wmf"/><Relationship Id="rId577" Type="http://schemas.openxmlformats.org/officeDocument/2006/relationships/image" Target="media/image273.wmf"/><Relationship Id="rId2258" Type="http://schemas.openxmlformats.org/officeDocument/2006/relationships/oleObject" Target="embeddings/oleObject1153.bin"/><Relationship Id="rId3656" Type="http://schemas.openxmlformats.org/officeDocument/2006/relationships/oleObject" Target="embeddings/oleObject1854.bin"/><Relationship Id="rId4707" Type="http://schemas.openxmlformats.org/officeDocument/2006/relationships/image" Target="media/image2271.wmf"/><Relationship Id="rId991" Type="http://schemas.openxmlformats.org/officeDocument/2006/relationships/image" Target="media/image473.wmf"/><Relationship Id="rId2672" Type="http://schemas.openxmlformats.org/officeDocument/2006/relationships/image" Target="media/image1303.wmf"/><Relationship Id="rId3309" Type="http://schemas.openxmlformats.org/officeDocument/2006/relationships/oleObject" Target="embeddings/oleObject1678.bin"/><Relationship Id="rId3723" Type="http://schemas.openxmlformats.org/officeDocument/2006/relationships/image" Target="media/image1825.wmf"/><Relationship Id="rId6879" Type="http://schemas.openxmlformats.org/officeDocument/2006/relationships/oleObject" Target="embeddings/oleObject3530.bin"/><Relationship Id="rId644" Type="http://schemas.openxmlformats.org/officeDocument/2006/relationships/oleObject" Target="embeddings/oleObject327.bin"/><Relationship Id="rId1274" Type="http://schemas.openxmlformats.org/officeDocument/2006/relationships/image" Target="media/image614.wmf"/><Relationship Id="rId2325" Type="http://schemas.openxmlformats.org/officeDocument/2006/relationships/oleObject" Target="embeddings/oleObject1188.bin"/><Relationship Id="rId5895" Type="http://schemas.openxmlformats.org/officeDocument/2006/relationships/image" Target="media/image2848.wmf"/><Relationship Id="rId6946" Type="http://schemas.openxmlformats.org/officeDocument/2006/relationships/image" Target="media/image3354.wmf"/><Relationship Id="rId711" Type="http://schemas.openxmlformats.org/officeDocument/2006/relationships/oleObject" Target="embeddings/oleObject362.bin"/><Relationship Id="rId1341" Type="http://schemas.openxmlformats.org/officeDocument/2006/relationships/image" Target="media/image647.wmf"/><Relationship Id="rId4497" Type="http://schemas.openxmlformats.org/officeDocument/2006/relationships/oleObject" Target="embeddings/oleObject2285.bin"/><Relationship Id="rId5548" Type="http://schemas.openxmlformats.org/officeDocument/2006/relationships/oleObject" Target="embeddings/oleObject2851.bin"/><Relationship Id="rId5962" Type="http://schemas.openxmlformats.org/officeDocument/2006/relationships/image" Target="media/image2877.wmf"/><Relationship Id="rId3099" Type="http://schemas.openxmlformats.org/officeDocument/2006/relationships/image" Target="media/image1511.wmf"/><Relationship Id="rId4564" Type="http://schemas.openxmlformats.org/officeDocument/2006/relationships/oleObject" Target="embeddings/oleObject2342.bin"/><Relationship Id="rId5615" Type="http://schemas.openxmlformats.org/officeDocument/2006/relationships/oleObject" Target="embeddings/oleObject2885.bin"/><Relationship Id="rId8021" Type="http://schemas.openxmlformats.org/officeDocument/2006/relationships/oleObject" Target="embeddings/oleObject4334.bin"/><Relationship Id="rId3166" Type="http://schemas.openxmlformats.org/officeDocument/2006/relationships/oleObject" Target="embeddings/oleObject1611.bin"/><Relationship Id="rId3580" Type="http://schemas.openxmlformats.org/officeDocument/2006/relationships/oleObject" Target="embeddings/oleObject1816.bin"/><Relationship Id="rId4217" Type="http://schemas.openxmlformats.org/officeDocument/2006/relationships/oleObject" Target="embeddings/oleObject2136.bin"/><Relationship Id="rId2182" Type="http://schemas.openxmlformats.org/officeDocument/2006/relationships/oleObject" Target="embeddings/oleObject1115.bin"/><Relationship Id="rId3233" Type="http://schemas.openxmlformats.org/officeDocument/2006/relationships/image" Target="media/image1583.wmf"/><Relationship Id="rId4631" Type="http://schemas.openxmlformats.org/officeDocument/2006/relationships/image" Target="media/image2241.wmf"/><Relationship Id="rId6389" Type="http://schemas.openxmlformats.org/officeDocument/2006/relationships/oleObject" Target="embeddings/oleObject3274.bin"/><Relationship Id="rId7787" Type="http://schemas.openxmlformats.org/officeDocument/2006/relationships/oleObject" Target="embeddings/oleObject4182.bin"/><Relationship Id="rId154" Type="http://schemas.openxmlformats.org/officeDocument/2006/relationships/oleObject" Target="embeddings/oleObject77.bin"/><Relationship Id="rId7854" Type="http://schemas.openxmlformats.org/officeDocument/2006/relationships/image" Target="media/image3584.png"/><Relationship Id="rId2999" Type="http://schemas.openxmlformats.org/officeDocument/2006/relationships/image" Target="media/image1461.wmf"/><Relationship Id="rId3300" Type="http://schemas.openxmlformats.org/officeDocument/2006/relationships/image" Target="media/image1616.wmf"/><Relationship Id="rId6456" Type="http://schemas.openxmlformats.org/officeDocument/2006/relationships/oleObject" Target="embeddings/oleObject3313.bin"/><Relationship Id="rId6870" Type="http://schemas.openxmlformats.org/officeDocument/2006/relationships/image" Target="media/image3322.wmf"/><Relationship Id="rId7507" Type="http://schemas.openxmlformats.org/officeDocument/2006/relationships/oleObject" Target="embeddings/oleObject3902.bin"/><Relationship Id="rId7921" Type="http://schemas.openxmlformats.org/officeDocument/2006/relationships/oleObject" Target="embeddings/oleObject4281.bin"/><Relationship Id="rId221" Type="http://schemas.openxmlformats.org/officeDocument/2006/relationships/oleObject" Target="embeddings/oleObject110.bin"/><Relationship Id="rId5058" Type="http://schemas.openxmlformats.org/officeDocument/2006/relationships/image" Target="media/image2436.wmf"/><Relationship Id="rId5472" Type="http://schemas.openxmlformats.org/officeDocument/2006/relationships/oleObject" Target="embeddings/oleObject2811.bin"/><Relationship Id="rId6109" Type="http://schemas.openxmlformats.org/officeDocument/2006/relationships/oleObject" Target="embeddings/oleObject3139.bin"/><Relationship Id="rId6523" Type="http://schemas.openxmlformats.org/officeDocument/2006/relationships/image" Target="media/image3153.wmf"/><Relationship Id="rId1668" Type="http://schemas.openxmlformats.org/officeDocument/2006/relationships/image" Target="media/image802.wmf"/><Relationship Id="rId2719" Type="http://schemas.openxmlformats.org/officeDocument/2006/relationships/oleObject" Target="embeddings/oleObject1382.bin"/><Relationship Id="rId4074" Type="http://schemas.openxmlformats.org/officeDocument/2006/relationships/oleObject" Target="embeddings/oleObject2065.bin"/><Relationship Id="rId5125" Type="http://schemas.openxmlformats.org/officeDocument/2006/relationships/image" Target="media/image2467.wmf"/><Relationship Id="rId8695" Type="http://schemas.openxmlformats.org/officeDocument/2006/relationships/oleObject" Target="embeddings/oleObject4681.bin"/><Relationship Id="rId3090" Type="http://schemas.openxmlformats.org/officeDocument/2006/relationships/oleObject" Target="embeddings/oleObject1573.bin"/><Relationship Id="rId4141" Type="http://schemas.openxmlformats.org/officeDocument/2006/relationships/oleObject" Target="embeddings/oleObject2098.bin"/><Relationship Id="rId7297" Type="http://schemas.openxmlformats.org/officeDocument/2006/relationships/oleObject" Target="embeddings/oleObject3751.bin"/><Relationship Id="rId8348" Type="http://schemas.openxmlformats.org/officeDocument/2006/relationships/image" Target="media/image3829.wmf"/><Relationship Id="rId1735" Type="http://schemas.openxmlformats.org/officeDocument/2006/relationships/oleObject" Target="embeddings/oleObject889.bin"/><Relationship Id="rId7364" Type="http://schemas.openxmlformats.org/officeDocument/2006/relationships/oleObject" Target="embeddings/oleObject3786.bin"/><Relationship Id="rId27" Type="http://schemas.openxmlformats.org/officeDocument/2006/relationships/oleObject" Target="embeddings/oleObject9.bin"/><Relationship Id="rId1802" Type="http://schemas.openxmlformats.org/officeDocument/2006/relationships/image" Target="media/image869.wmf"/><Relationship Id="rId4958" Type="http://schemas.openxmlformats.org/officeDocument/2006/relationships/image" Target="media/image2386.wmf"/><Relationship Id="rId7017" Type="http://schemas.openxmlformats.org/officeDocument/2006/relationships/image" Target="media/image3389.wmf"/><Relationship Id="rId8415" Type="http://schemas.openxmlformats.org/officeDocument/2006/relationships/oleObject" Target="embeddings/oleObject4536.bin"/><Relationship Id="rId3974" Type="http://schemas.openxmlformats.org/officeDocument/2006/relationships/image" Target="media/image1948.wmf"/><Relationship Id="rId6380" Type="http://schemas.openxmlformats.org/officeDocument/2006/relationships/image" Target="media/image3088.wmf"/><Relationship Id="rId7431" Type="http://schemas.openxmlformats.org/officeDocument/2006/relationships/oleObject" Target="embeddings/oleObject3826.bin"/><Relationship Id="rId895" Type="http://schemas.openxmlformats.org/officeDocument/2006/relationships/oleObject" Target="embeddings/oleObject458.bin"/><Relationship Id="rId2576" Type="http://schemas.openxmlformats.org/officeDocument/2006/relationships/oleObject" Target="embeddings/oleObject1311.bin"/><Relationship Id="rId2990" Type="http://schemas.openxmlformats.org/officeDocument/2006/relationships/oleObject" Target="embeddings/oleObject1523.bin"/><Relationship Id="rId3627" Type="http://schemas.openxmlformats.org/officeDocument/2006/relationships/image" Target="media/image1777.wmf"/><Relationship Id="rId6033" Type="http://schemas.openxmlformats.org/officeDocument/2006/relationships/image" Target="media/image2911.wmf"/><Relationship Id="rId548" Type="http://schemas.openxmlformats.org/officeDocument/2006/relationships/oleObject" Target="embeddings/oleObject279.bin"/><Relationship Id="rId962" Type="http://schemas.openxmlformats.org/officeDocument/2006/relationships/oleObject" Target="embeddings/oleObject493.bin"/><Relationship Id="rId1178" Type="http://schemas.openxmlformats.org/officeDocument/2006/relationships/oleObject" Target="embeddings/oleObject601.bin"/><Relationship Id="rId1592" Type="http://schemas.openxmlformats.org/officeDocument/2006/relationships/image" Target="media/image764.wmf"/><Relationship Id="rId2229" Type="http://schemas.openxmlformats.org/officeDocument/2006/relationships/image" Target="media/image1080.wmf"/><Relationship Id="rId2643" Type="http://schemas.openxmlformats.org/officeDocument/2006/relationships/image" Target="media/image1288.wmf"/><Relationship Id="rId5799" Type="http://schemas.openxmlformats.org/officeDocument/2006/relationships/image" Target="media/image2800.wmf"/><Relationship Id="rId6100" Type="http://schemas.openxmlformats.org/officeDocument/2006/relationships/image" Target="media/image2943.wmf"/><Relationship Id="rId615" Type="http://schemas.openxmlformats.org/officeDocument/2006/relationships/image" Target="media/image292.wmf"/><Relationship Id="rId1245" Type="http://schemas.openxmlformats.org/officeDocument/2006/relationships/oleObject" Target="embeddings/oleObject636.bin"/><Relationship Id="rId8272" Type="http://schemas.openxmlformats.org/officeDocument/2006/relationships/oleObject" Target="embeddings/oleObject4457.bin"/><Relationship Id="rId1312" Type="http://schemas.openxmlformats.org/officeDocument/2006/relationships/image" Target="media/image632.wmf"/><Relationship Id="rId2710" Type="http://schemas.openxmlformats.org/officeDocument/2006/relationships/oleObject" Target="embeddings/oleObject1378.bin"/><Relationship Id="rId4468" Type="http://schemas.openxmlformats.org/officeDocument/2006/relationships/oleObject" Target="embeddings/oleObject2265.bin"/><Relationship Id="rId5866" Type="http://schemas.openxmlformats.org/officeDocument/2006/relationships/oleObject" Target="embeddings/oleObject3013.bin"/><Relationship Id="rId6917" Type="http://schemas.openxmlformats.org/officeDocument/2006/relationships/oleObject" Target="embeddings/oleObject3553.bin"/><Relationship Id="rId4882" Type="http://schemas.openxmlformats.org/officeDocument/2006/relationships/image" Target="media/image2355.wmf"/><Relationship Id="rId5519" Type="http://schemas.openxmlformats.org/officeDocument/2006/relationships/image" Target="media/image2663.wmf"/><Relationship Id="rId5933" Type="http://schemas.openxmlformats.org/officeDocument/2006/relationships/image" Target="media/image2866.wmf"/><Relationship Id="rId2086" Type="http://schemas.openxmlformats.org/officeDocument/2006/relationships/image" Target="media/image1009.wmf"/><Relationship Id="rId3484" Type="http://schemas.openxmlformats.org/officeDocument/2006/relationships/image" Target="media/image1706.wmf"/><Relationship Id="rId4535" Type="http://schemas.openxmlformats.org/officeDocument/2006/relationships/oleObject" Target="embeddings/oleObject2323.bin"/><Relationship Id="rId3137" Type="http://schemas.openxmlformats.org/officeDocument/2006/relationships/image" Target="media/image1530.wmf"/><Relationship Id="rId3551" Type="http://schemas.openxmlformats.org/officeDocument/2006/relationships/image" Target="media/image1739.wmf"/><Relationship Id="rId4602" Type="http://schemas.openxmlformats.org/officeDocument/2006/relationships/oleObject" Target="embeddings/oleObject2362.bin"/><Relationship Id="rId7758" Type="http://schemas.openxmlformats.org/officeDocument/2006/relationships/oleObject" Target="embeddings/oleObject4153.bin"/><Relationship Id="rId472" Type="http://schemas.openxmlformats.org/officeDocument/2006/relationships/image" Target="media/image222.wmf"/><Relationship Id="rId2153" Type="http://schemas.openxmlformats.org/officeDocument/2006/relationships/image" Target="media/image1042.wmf"/><Relationship Id="rId3204" Type="http://schemas.openxmlformats.org/officeDocument/2006/relationships/oleObject" Target="embeddings/oleObject1630.bin"/><Relationship Id="rId6774" Type="http://schemas.openxmlformats.org/officeDocument/2006/relationships/image" Target="media/image3275.wmf"/><Relationship Id="rId7825" Type="http://schemas.openxmlformats.org/officeDocument/2006/relationships/oleObject" Target="embeddings/oleObject4220.bin"/><Relationship Id="rId125" Type="http://schemas.openxmlformats.org/officeDocument/2006/relationships/image" Target="media/image52.wmf"/><Relationship Id="rId2220" Type="http://schemas.openxmlformats.org/officeDocument/2006/relationships/oleObject" Target="embeddings/oleObject1134.bin"/><Relationship Id="rId5376" Type="http://schemas.openxmlformats.org/officeDocument/2006/relationships/oleObject" Target="embeddings/oleObject2759.bin"/><Relationship Id="rId5790" Type="http://schemas.openxmlformats.org/officeDocument/2006/relationships/image" Target="media/image2796.wmf"/><Relationship Id="rId6427" Type="http://schemas.openxmlformats.org/officeDocument/2006/relationships/oleObject" Target="embeddings/oleObject3293.bin"/><Relationship Id="rId4392" Type="http://schemas.openxmlformats.org/officeDocument/2006/relationships/oleObject" Target="embeddings/oleObject2223.bin"/><Relationship Id="rId5029" Type="http://schemas.openxmlformats.org/officeDocument/2006/relationships/oleObject" Target="embeddings/oleObject2588.bin"/><Relationship Id="rId5443" Type="http://schemas.openxmlformats.org/officeDocument/2006/relationships/oleObject" Target="embeddings/oleObject2796.bin"/><Relationship Id="rId6841" Type="http://schemas.openxmlformats.org/officeDocument/2006/relationships/oleObject" Target="embeddings/oleObject3510.bin"/><Relationship Id="rId8599" Type="http://schemas.openxmlformats.org/officeDocument/2006/relationships/image" Target="media/image3945.wmf"/><Relationship Id="rId1986" Type="http://schemas.openxmlformats.org/officeDocument/2006/relationships/image" Target="media/image959.wmf"/><Relationship Id="rId4045" Type="http://schemas.openxmlformats.org/officeDocument/2006/relationships/image" Target="media/image1984.wmf"/><Relationship Id="rId1639" Type="http://schemas.openxmlformats.org/officeDocument/2006/relationships/oleObject" Target="embeddings/oleObject841.bin"/><Relationship Id="rId3061" Type="http://schemas.openxmlformats.org/officeDocument/2006/relationships/image" Target="media/image1492.wmf"/><Relationship Id="rId5510" Type="http://schemas.openxmlformats.org/officeDocument/2006/relationships/image" Target="media/image2659.wmf"/><Relationship Id="rId8666" Type="http://schemas.openxmlformats.org/officeDocument/2006/relationships/oleObject" Target="embeddings/oleObject4665.bin"/><Relationship Id="rId1706" Type="http://schemas.openxmlformats.org/officeDocument/2006/relationships/image" Target="media/image821.wmf"/><Relationship Id="rId4112" Type="http://schemas.openxmlformats.org/officeDocument/2006/relationships/image" Target="media/image2018.wmf"/><Relationship Id="rId7268" Type="http://schemas.openxmlformats.org/officeDocument/2006/relationships/image" Target="media/image3509.wmf"/><Relationship Id="rId7682" Type="http://schemas.openxmlformats.org/officeDocument/2006/relationships/oleObject" Target="embeddings/oleObject4077.bin"/><Relationship Id="rId8319" Type="http://schemas.openxmlformats.org/officeDocument/2006/relationships/oleObject" Target="embeddings/oleObject4481.bin"/><Relationship Id="rId3878" Type="http://schemas.openxmlformats.org/officeDocument/2006/relationships/oleObject" Target="embeddings/oleObject1966.bin"/><Relationship Id="rId4929" Type="http://schemas.openxmlformats.org/officeDocument/2006/relationships/oleObject" Target="embeddings/oleObject2538.bin"/><Relationship Id="rId6284" Type="http://schemas.openxmlformats.org/officeDocument/2006/relationships/oleObject" Target="embeddings/oleObject3221.bin"/><Relationship Id="rId7335" Type="http://schemas.openxmlformats.org/officeDocument/2006/relationships/oleObject" Target="embeddings/oleObject3770.bin"/><Relationship Id="rId799" Type="http://schemas.openxmlformats.org/officeDocument/2006/relationships/oleObject" Target="embeddings/oleObject409.bin"/><Relationship Id="rId2894" Type="http://schemas.openxmlformats.org/officeDocument/2006/relationships/image" Target="media/image1407.wmf"/><Relationship Id="rId6351" Type="http://schemas.openxmlformats.org/officeDocument/2006/relationships/oleObject" Target="embeddings/oleObject3255.bin"/><Relationship Id="rId7402" Type="http://schemas.openxmlformats.org/officeDocument/2006/relationships/oleObject" Target="embeddings/oleObject3806.bin"/><Relationship Id="rId866" Type="http://schemas.openxmlformats.org/officeDocument/2006/relationships/image" Target="media/image414.wmf"/><Relationship Id="rId1496" Type="http://schemas.openxmlformats.org/officeDocument/2006/relationships/oleObject" Target="embeddings/oleObject768.bin"/><Relationship Id="rId2547" Type="http://schemas.openxmlformats.org/officeDocument/2006/relationships/image" Target="media/image1240.wmf"/><Relationship Id="rId3945" Type="http://schemas.openxmlformats.org/officeDocument/2006/relationships/image" Target="media/image1934.wmf"/><Relationship Id="rId6004" Type="http://schemas.openxmlformats.org/officeDocument/2006/relationships/oleObject" Target="embeddings/oleObject3084.bin"/><Relationship Id="rId519" Type="http://schemas.openxmlformats.org/officeDocument/2006/relationships/oleObject" Target="embeddings/oleObject265.bin"/><Relationship Id="rId1149" Type="http://schemas.openxmlformats.org/officeDocument/2006/relationships/oleObject" Target="embeddings/oleObject586.bin"/><Relationship Id="rId2961" Type="http://schemas.openxmlformats.org/officeDocument/2006/relationships/image" Target="media/image1442.wmf"/><Relationship Id="rId5020" Type="http://schemas.openxmlformats.org/officeDocument/2006/relationships/image" Target="media/image2417.wmf"/><Relationship Id="rId8176" Type="http://schemas.openxmlformats.org/officeDocument/2006/relationships/oleObject" Target="embeddings/oleObject4413.bin"/><Relationship Id="rId933" Type="http://schemas.openxmlformats.org/officeDocument/2006/relationships/image" Target="media/image445.wmf"/><Relationship Id="rId1563" Type="http://schemas.openxmlformats.org/officeDocument/2006/relationships/oleObject" Target="embeddings/oleObject803.bin"/><Relationship Id="rId2614" Type="http://schemas.openxmlformats.org/officeDocument/2006/relationships/image" Target="media/image1273.wmf"/><Relationship Id="rId7192" Type="http://schemas.openxmlformats.org/officeDocument/2006/relationships/image" Target="media/image3472.wmf"/><Relationship Id="rId8590" Type="http://schemas.openxmlformats.org/officeDocument/2006/relationships/oleObject" Target="embeddings/oleObject4627.bin"/><Relationship Id="rId1216" Type="http://schemas.openxmlformats.org/officeDocument/2006/relationships/image" Target="media/image584.wmf"/><Relationship Id="rId1630" Type="http://schemas.openxmlformats.org/officeDocument/2006/relationships/image" Target="media/image783.wmf"/><Relationship Id="rId4786" Type="http://schemas.openxmlformats.org/officeDocument/2006/relationships/image" Target="media/image2310.wmf"/><Relationship Id="rId5837" Type="http://schemas.openxmlformats.org/officeDocument/2006/relationships/image" Target="media/image2819.wmf"/><Relationship Id="rId8243" Type="http://schemas.openxmlformats.org/officeDocument/2006/relationships/image" Target="media/image3773.wmf"/><Relationship Id="rId3388" Type="http://schemas.openxmlformats.org/officeDocument/2006/relationships/oleObject" Target="embeddings/oleObject1719.bin"/><Relationship Id="rId4439" Type="http://schemas.openxmlformats.org/officeDocument/2006/relationships/oleObject" Target="embeddings/oleObject2248.bin"/><Relationship Id="rId4853" Type="http://schemas.openxmlformats.org/officeDocument/2006/relationships/image" Target="media/image2341.wmf"/><Relationship Id="rId5904" Type="http://schemas.openxmlformats.org/officeDocument/2006/relationships/image" Target="media/image2852.wmf"/><Relationship Id="rId8310" Type="http://schemas.openxmlformats.org/officeDocument/2006/relationships/image" Target="media/image3811.wmf"/><Relationship Id="rId3455" Type="http://schemas.openxmlformats.org/officeDocument/2006/relationships/oleObject" Target="embeddings/oleObject1753.bin"/><Relationship Id="rId4506" Type="http://schemas.openxmlformats.org/officeDocument/2006/relationships/oleObject" Target="embeddings/oleObject2294.bin"/><Relationship Id="rId376" Type="http://schemas.openxmlformats.org/officeDocument/2006/relationships/oleObject" Target="embeddings/oleObject190.bin"/><Relationship Id="rId790" Type="http://schemas.openxmlformats.org/officeDocument/2006/relationships/oleObject" Target="embeddings/oleObject404.bin"/><Relationship Id="rId2057" Type="http://schemas.openxmlformats.org/officeDocument/2006/relationships/image" Target="media/image994.wmf"/><Relationship Id="rId2471" Type="http://schemas.openxmlformats.org/officeDocument/2006/relationships/image" Target="media/image1201.wmf"/><Relationship Id="rId3108" Type="http://schemas.openxmlformats.org/officeDocument/2006/relationships/oleObject" Target="embeddings/oleObject1582.bin"/><Relationship Id="rId3522" Type="http://schemas.openxmlformats.org/officeDocument/2006/relationships/oleObject" Target="embeddings/oleObject1787.bin"/><Relationship Id="rId4920" Type="http://schemas.openxmlformats.org/officeDocument/2006/relationships/image" Target="media/image2374.wmf"/><Relationship Id="rId6678" Type="http://schemas.openxmlformats.org/officeDocument/2006/relationships/oleObject" Target="embeddings/oleObject3425.bin"/><Relationship Id="rId7729" Type="http://schemas.openxmlformats.org/officeDocument/2006/relationships/oleObject" Target="embeddings/oleObject4124.bin"/><Relationship Id="rId443" Type="http://schemas.openxmlformats.org/officeDocument/2006/relationships/oleObject" Target="embeddings/oleObject223.bin"/><Relationship Id="rId1073" Type="http://schemas.openxmlformats.org/officeDocument/2006/relationships/oleObject" Target="embeddings/oleObject549.bin"/><Relationship Id="rId2124" Type="http://schemas.openxmlformats.org/officeDocument/2006/relationships/image" Target="media/image1028.wmf"/><Relationship Id="rId1140" Type="http://schemas.openxmlformats.org/officeDocument/2006/relationships/oleObject" Target="embeddings/oleObject582.bin"/><Relationship Id="rId4296" Type="http://schemas.openxmlformats.org/officeDocument/2006/relationships/oleObject" Target="embeddings/oleObject2176.bin"/><Relationship Id="rId5694" Type="http://schemas.openxmlformats.org/officeDocument/2006/relationships/image" Target="media/image2748.wmf"/><Relationship Id="rId6745" Type="http://schemas.openxmlformats.org/officeDocument/2006/relationships/oleObject" Target="embeddings/oleObject3462.bin"/><Relationship Id="rId510" Type="http://schemas.openxmlformats.org/officeDocument/2006/relationships/image" Target="media/image239.wmf"/><Relationship Id="rId5347" Type="http://schemas.openxmlformats.org/officeDocument/2006/relationships/image" Target="media/image2583.wmf"/><Relationship Id="rId5761" Type="http://schemas.openxmlformats.org/officeDocument/2006/relationships/oleObject" Target="embeddings/oleObject2960.bin"/><Relationship Id="rId6812" Type="http://schemas.openxmlformats.org/officeDocument/2006/relationships/image" Target="media/image3294.wmf"/><Relationship Id="rId1957" Type="http://schemas.openxmlformats.org/officeDocument/2006/relationships/oleObject" Target="embeddings/oleObject1002.bin"/><Relationship Id="rId4363" Type="http://schemas.openxmlformats.org/officeDocument/2006/relationships/oleObject" Target="embeddings/oleObject2208.bin"/><Relationship Id="rId5414" Type="http://schemas.openxmlformats.org/officeDocument/2006/relationships/oleObject" Target="embeddings/oleObject2779.bin"/><Relationship Id="rId4016" Type="http://schemas.openxmlformats.org/officeDocument/2006/relationships/image" Target="media/image1969.wmf"/><Relationship Id="rId4430" Type="http://schemas.openxmlformats.org/officeDocument/2006/relationships/image" Target="media/image2174.wmf"/><Relationship Id="rId7586" Type="http://schemas.openxmlformats.org/officeDocument/2006/relationships/oleObject" Target="embeddings/oleObject3981.bin"/><Relationship Id="rId8637" Type="http://schemas.openxmlformats.org/officeDocument/2006/relationships/image" Target="media/image3964.wmf"/><Relationship Id="rId3032" Type="http://schemas.openxmlformats.org/officeDocument/2006/relationships/oleObject" Target="embeddings/oleObject1544.bin"/><Relationship Id="rId6188" Type="http://schemas.openxmlformats.org/officeDocument/2006/relationships/oleObject" Target="embeddings/oleObject3179.bin"/><Relationship Id="rId7239" Type="http://schemas.openxmlformats.org/officeDocument/2006/relationships/oleObject" Target="embeddings/oleObject3722.bin"/><Relationship Id="rId7653" Type="http://schemas.openxmlformats.org/officeDocument/2006/relationships/oleObject" Target="embeddings/oleObject4048.bin"/><Relationship Id="rId6255" Type="http://schemas.openxmlformats.org/officeDocument/2006/relationships/image" Target="media/image3026.wmf"/><Relationship Id="rId7306" Type="http://schemas.openxmlformats.org/officeDocument/2006/relationships/image" Target="media/image3528.wmf"/><Relationship Id="rId8704" Type="http://schemas.openxmlformats.org/officeDocument/2006/relationships/image" Target="media/image3996.wmf"/><Relationship Id="rId2798" Type="http://schemas.openxmlformats.org/officeDocument/2006/relationships/image" Target="media/image1359.wmf"/><Relationship Id="rId3849" Type="http://schemas.openxmlformats.org/officeDocument/2006/relationships/oleObject" Target="embeddings/oleObject1951.bin"/><Relationship Id="rId5271" Type="http://schemas.openxmlformats.org/officeDocument/2006/relationships/image" Target="media/image2545.wmf"/><Relationship Id="rId7720" Type="http://schemas.openxmlformats.org/officeDocument/2006/relationships/oleObject" Target="embeddings/oleObject4115.bin"/><Relationship Id="rId2865" Type="http://schemas.openxmlformats.org/officeDocument/2006/relationships/oleObject" Target="embeddings/oleObject1462.bin"/><Relationship Id="rId3916" Type="http://schemas.openxmlformats.org/officeDocument/2006/relationships/oleObject" Target="embeddings/oleObject1985.bin"/><Relationship Id="rId6322" Type="http://schemas.openxmlformats.org/officeDocument/2006/relationships/oleObject" Target="embeddings/oleObject3240.bin"/><Relationship Id="rId837" Type="http://schemas.openxmlformats.org/officeDocument/2006/relationships/image" Target="media/image399.wmf"/><Relationship Id="rId1467" Type="http://schemas.openxmlformats.org/officeDocument/2006/relationships/image" Target="media/image703.wmf"/><Relationship Id="rId1881" Type="http://schemas.openxmlformats.org/officeDocument/2006/relationships/oleObject" Target="embeddings/oleObject963.bin"/><Relationship Id="rId2518" Type="http://schemas.openxmlformats.org/officeDocument/2006/relationships/oleObject" Target="embeddings/oleObject1282.bin"/><Relationship Id="rId2932" Type="http://schemas.openxmlformats.org/officeDocument/2006/relationships/oleObject" Target="embeddings/oleObject1494.bin"/><Relationship Id="rId8494" Type="http://schemas.openxmlformats.org/officeDocument/2006/relationships/oleObject" Target="embeddings/oleObject4577.bin"/><Relationship Id="rId904" Type="http://schemas.openxmlformats.org/officeDocument/2006/relationships/image" Target="media/image431.wmf"/><Relationship Id="rId1534" Type="http://schemas.openxmlformats.org/officeDocument/2006/relationships/image" Target="media/image735.wmf"/><Relationship Id="rId7096" Type="http://schemas.openxmlformats.org/officeDocument/2006/relationships/image" Target="media/image3429.wmf"/><Relationship Id="rId8147" Type="http://schemas.openxmlformats.org/officeDocument/2006/relationships/image" Target="media/image3726.wmf"/><Relationship Id="rId8561" Type="http://schemas.openxmlformats.org/officeDocument/2006/relationships/oleObject" Target="embeddings/oleObject4611.bin"/><Relationship Id="rId1601" Type="http://schemas.openxmlformats.org/officeDocument/2006/relationships/oleObject" Target="embeddings/oleObject822.bin"/><Relationship Id="rId4757" Type="http://schemas.openxmlformats.org/officeDocument/2006/relationships/image" Target="media/image2296.wmf"/><Relationship Id="rId7163" Type="http://schemas.openxmlformats.org/officeDocument/2006/relationships/oleObject" Target="embeddings/oleObject3683.bin"/><Relationship Id="rId8214" Type="http://schemas.openxmlformats.org/officeDocument/2006/relationships/oleObject" Target="embeddings/oleObject4433.bin"/><Relationship Id="rId3359" Type="http://schemas.openxmlformats.org/officeDocument/2006/relationships/oleObject" Target="embeddings/oleObject1704.bin"/><Relationship Id="rId5808" Type="http://schemas.openxmlformats.org/officeDocument/2006/relationships/oleObject" Target="embeddings/oleObject2984.bin"/><Relationship Id="rId7230" Type="http://schemas.openxmlformats.org/officeDocument/2006/relationships/image" Target="media/image3490.wmf"/><Relationship Id="rId694" Type="http://schemas.openxmlformats.org/officeDocument/2006/relationships/image" Target="media/image331.wmf"/><Relationship Id="rId2375" Type="http://schemas.openxmlformats.org/officeDocument/2006/relationships/oleObject" Target="embeddings/oleObject1213.bin"/><Relationship Id="rId3773" Type="http://schemas.openxmlformats.org/officeDocument/2006/relationships/image" Target="media/image1850.wmf"/><Relationship Id="rId4824" Type="http://schemas.openxmlformats.org/officeDocument/2006/relationships/oleObject" Target="embeddings/oleObject2483.bin"/><Relationship Id="rId347" Type="http://schemas.openxmlformats.org/officeDocument/2006/relationships/image" Target="media/image161.wmf"/><Relationship Id="rId2028" Type="http://schemas.openxmlformats.org/officeDocument/2006/relationships/oleObject" Target="embeddings/oleObject1038.bin"/><Relationship Id="rId3426" Type="http://schemas.openxmlformats.org/officeDocument/2006/relationships/image" Target="media/image1677.wmf"/><Relationship Id="rId3840" Type="http://schemas.openxmlformats.org/officeDocument/2006/relationships/image" Target="media/image1883.wmf"/><Relationship Id="rId6996" Type="http://schemas.openxmlformats.org/officeDocument/2006/relationships/image" Target="media/image3379.wmf"/><Relationship Id="rId761" Type="http://schemas.openxmlformats.org/officeDocument/2006/relationships/image" Target="media/image362.wmf"/><Relationship Id="rId1391" Type="http://schemas.openxmlformats.org/officeDocument/2006/relationships/image" Target="media/image665.wmf"/><Relationship Id="rId2442" Type="http://schemas.openxmlformats.org/officeDocument/2006/relationships/image" Target="media/image1184.wmf"/><Relationship Id="rId5598" Type="http://schemas.openxmlformats.org/officeDocument/2006/relationships/image" Target="media/image2702.wmf"/><Relationship Id="rId6649" Type="http://schemas.openxmlformats.org/officeDocument/2006/relationships/image" Target="media/image3216.wmf"/><Relationship Id="rId414" Type="http://schemas.openxmlformats.org/officeDocument/2006/relationships/oleObject" Target="embeddings/oleObject209.bin"/><Relationship Id="rId1044" Type="http://schemas.openxmlformats.org/officeDocument/2006/relationships/image" Target="media/image499.wmf"/><Relationship Id="rId5665" Type="http://schemas.openxmlformats.org/officeDocument/2006/relationships/oleObject" Target="embeddings/oleObject2911.bin"/><Relationship Id="rId6716" Type="http://schemas.openxmlformats.org/officeDocument/2006/relationships/image" Target="media/image3246.wmf"/><Relationship Id="rId8071" Type="http://schemas.openxmlformats.org/officeDocument/2006/relationships/image" Target="media/image3689.wmf"/><Relationship Id="rId1111" Type="http://schemas.openxmlformats.org/officeDocument/2006/relationships/image" Target="media/image533.wmf"/><Relationship Id="rId4267" Type="http://schemas.openxmlformats.org/officeDocument/2006/relationships/oleObject" Target="embeddings/oleObject2161.bin"/><Relationship Id="rId4681" Type="http://schemas.openxmlformats.org/officeDocument/2006/relationships/oleObject" Target="embeddings/oleObject2410.bin"/><Relationship Id="rId5318" Type="http://schemas.openxmlformats.org/officeDocument/2006/relationships/oleObject" Target="embeddings/oleObject2730.bin"/><Relationship Id="rId5732" Type="http://schemas.openxmlformats.org/officeDocument/2006/relationships/image" Target="media/image2768.wmf"/><Relationship Id="rId3283" Type="http://schemas.openxmlformats.org/officeDocument/2006/relationships/oleObject" Target="embeddings/oleObject1665.bin"/><Relationship Id="rId4334" Type="http://schemas.openxmlformats.org/officeDocument/2006/relationships/image" Target="media/image2128.wmf"/><Relationship Id="rId1928" Type="http://schemas.openxmlformats.org/officeDocument/2006/relationships/image" Target="media/image931.wmf"/><Relationship Id="rId3350" Type="http://schemas.openxmlformats.org/officeDocument/2006/relationships/image" Target="media/image1640.wmf"/><Relationship Id="rId271" Type="http://schemas.openxmlformats.org/officeDocument/2006/relationships/oleObject" Target="embeddings/oleObject135.bin"/><Relationship Id="rId3003" Type="http://schemas.openxmlformats.org/officeDocument/2006/relationships/image" Target="media/image1463.wmf"/><Relationship Id="rId4401" Type="http://schemas.openxmlformats.org/officeDocument/2006/relationships/image" Target="media/image2161.wmf"/><Relationship Id="rId6159" Type="http://schemas.openxmlformats.org/officeDocument/2006/relationships/image" Target="media/image2972.wmf"/><Relationship Id="rId7557" Type="http://schemas.openxmlformats.org/officeDocument/2006/relationships/oleObject" Target="embeddings/oleObject3952.bin"/><Relationship Id="rId7971" Type="http://schemas.openxmlformats.org/officeDocument/2006/relationships/image" Target="media/image3639.wmf"/><Relationship Id="rId8608" Type="http://schemas.openxmlformats.org/officeDocument/2006/relationships/oleObject" Target="embeddings/oleObject4636.bin"/><Relationship Id="rId6573" Type="http://schemas.openxmlformats.org/officeDocument/2006/relationships/image" Target="media/image3178.wmf"/><Relationship Id="rId7624" Type="http://schemas.openxmlformats.org/officeDocument/2006/relationships/oleObject" Target="embeddings/oleObject4019.bin"/><Relationship Id="rId2769" Type="http://schemas.openxmlformats.org/officeDocument/2006/relationships/oleObject" Target="embeddings/oleObject1411.bin"/><Relationship Id="rId5175" Type="http://schemas.openxmlformats.org/officeDocument/2006/relationships/image" Target="media/image2492.wmf"/><Relationship Id="rId6226" Type="http://schemas.openxmlformats.org/officeDocument/2006/relationships/image" Target="media/image3011.wmf"/><Relationship Id="rId6640" Type="http://schemas.openxmlformats.org/officeDocument/2006/relationships/oleObject" Target="embeddings/oleObject3406.bin"/><Relationship Id="rId1785" Type="http://schemas.openxmlformats.org/officeDocument/2006/relationships/oleObject" Target="embeddings/oleObject914.bin"/><Relationship Id="rId2836" Type="http://schemas.openxmlformats.org/officeDocument/2006/relationships/image" Target="media/image1378.wmf"/><Relationship Id="rId4191" Type="http://schemas.openxmlformats.org/officeDocument/2006/relationships/oleObject" Target="embeddings/oleObject2123.bin"/><Relationship Id="rId5242" Type="http://schemas.openxmlformats.org/officeDocument/2006/relationships/image" Target="media/image2532.wmf"/><Relationship Id="rId8398" Type="http://schemas.openxmlformats.org/officeDocument/2006/relationships/oleObject" Target="embeddings/oleObject4523.bin"/><Relationship Id="rId77" Type="http://schemas.openxmlformats.org/officeDocument/2006/relationships/image" Target="media/image28.wmf"/><Relationship Id="rId808" Type="http://schemas.openxmlformats.org/officeDocument/2006/relationships/image" Target="media/image384.wmf"/><Relationship Id="rId1438" Type="http://schemas.openxmlformats.org/officeDocument/2006/relationships/oleObject" Target="embeddings/oleObject739.bin"/><Relationship Id="rId8465" Type="http://schemas.openxmlformats.org/officeDocument/2006/relationships/image" Target="media/image3881.wmf"/><Relationship Id="rId1852" Type="http://schemas.openxmlformats.org/officeDocument/2006/relationships/image" Target="media/image894.wmf"/><Relationship Id="rId2903" Type="http://schemas.openxmlformats.org/officeDocument/2006/relationships/image" Target="media/image1412.wmf"/><Relationship Id="rId7067" Type="http://schemas.openxmlformats.org/officeDocument/2006/relationships/oleObject" Target="embeddings/oleObject3630.bin"/><Relationship Id="rId7481" Type="http://schemas.openxmlformats.org/officeDocument/2006/relationships/oleObject" Target="embeddings/oleObject3876.bin"/><Relationship Id="rId8118" Type="http://schemas.openxmlformats.org/officeDocument/2006/relationships/oleObject" Target="embeddings/oleObject4383.bin"/><Relationship Id="rId1505" Type="http://schemas.openxmlformats.org/officeDocument/2006/relationships/image" Target="media/image722.wmf"/><Relationship Id="rId6083" Type="http://schemas.openxmlformats.org/officeDocument/2006/relationships/oleObject" Target="embeddings/oleObject3126.bin"/><Relationship Id="rId7134" Type="http://schemas.openxmlformats.org/officeDocument/2006/relationships/oleObject" Target="embeddings/oleObject3664.bin"/><Relationship Id="rId8532" Type="http://schemas.openxmlformats.org/officeDocument/2006/relationships/image" Target="media/image3913.wmf"/><Relationship Id="rId3677" Type="http://schemas.openxmlformats.org/officeDocument/2006/relationships/image" Target="media/image1802.wmf"/><Relationship Id="rId4728" Type="http://schemas.openxmlformats.org/officeDocument/2006/relationships/oleObject" Target="embeddings/oleObject2434.bin"/><Relationship Id="rId598" Type="http://schemas.openxmlformats.org/officeDocument/2006/relationships/oleObject" Target="embeddings/oleObject304.bin"/><Relationship Id="rId2279" Type="http://schemas.openxmlformats.org/officeDocument/2006/relationships/oleObject" Target="embeddings/oleObject1164.bin"/><Relationship Id="rId2693" Type="http://schemas.openxmlformats.org/officeDocument/2006/relationships/oleObject" Target="embeddings/oleObject1369.bin"/><Relationship Id="rId3744" Type="http://schemas.openxmlformats.org/officeDocument/2006/relationships/oleObject" Target="embeddings/oleObject1898.bin"/><Relationship Id="rId6150" Type="http://schemas.openxmlformats.org/officeDocument/2006/relationships/oleObject" Target="embeddings/oleObject3160.bin"/><Relationship Id="rId7201" Type="http://schemas.openxmlformats.org/officeDocument/2006/relationships/oleObject" Target="embeddings/oleObject3702.bin"/><Relationship Id="rId665" Type="http://schemas.openxmlformats.org/officeDocument/2006/relationships/oleObject" Target="embeddings/oleObject338.bin"/><Relationship Id="rId1295" Type="http://schemas.openxmlformats.org/officeDocument/2006/relationships/oleObject" Target="embeddings/oleObject661.bin"/><Relationship Id="rId2346" Type="http://schemas.openxmlformats.org/officeDocument/2006/relationships/image" Target="media/image1137.wmf"/><Relationship Id="rId2760" Type="http://schemas.openxmlformats.org/officeDocument/2006/relationships/image" Target="media/image1346.wmf"/><Relationship Id="rId3811" Type="http://schemas.openxmlformats.org/officeDocument/2006/relationships/oleObject" Target="embeddings/oleObject1932.bin"/><Relationship Id="rId6967" Type="http://schemas.openxmlformats.org/officeDocument/2006/relationships/oleObject" Target="embeddings/oleObject3580.bin"/><Relationship Id="rId318" Type="http://schemas.openxmlformats.org/officeDocument/2006/relationships/image" Target="media/image148.wmf"/><Relationship Id="rId732" Type="http://schemas.openxmlformats.org/officeDocument/2006/relationships/image" Target="media/image349.wmf"/><Relationship Id="rId1362" Type="http://schemas.openxmlformats.org/officeDocument/2006/relationships/oleObject" Target="embeddings/oleObject696.bin"/><Relationship Id="rId2413" Type="http://schemas.openxmlformats.org/officeDocument/2006/relationships/image" Target="media/image1170.wmf"/><Relationship Id="rId5569" Type="http://schemas.openxmlformats.org/officeDocument/2006/relationships/image" Target="media/image2688.wmf"/><Relationship Id="rId1015" Type="http://schemas.openxmlformats.org/officeDocument/2006/relationships/oleObject" Target="embeddings/oleObject520.bin"/><Relationship Id="rId4585" Type="http://schemas.openxmlformats.org/officeDocument/2006/relationships/image" Target="media/image2220.wmf"/><Relationship Id="rId5983" Type="http://schemas.openxmlformats.org/officeDocument/2006/relationships/image" Target="media/image2887.wmf"/><Relationship Id="rId8042" Type="http://schemas.openxmlformats.org/officeDocument/2006/relationships/oleObject" Target="embeddings/oleObject4345.bin"/><Relationship Id="rId3187" Type="http://schemas.openxmlformats.org/officeDocument/2006/relationships/image" Target="media/image1555.wmf"/><Relationship Id="rId4238" Type="http://schemas.openxmlformats.org/officeDocument/2006/relationships/image" Target="media/image2081.wmf"/><Relationship Id="rId5636" Type="http://schemas.openxmlformats.org/officeDocument/2006/relationships/image" Target="media/image2721.wmf"/><Relationship Id="rId4652" Type="http://schemas.openxmlformats.org/officeDocument/2006/relationships/image" Target="media/image2245.wmf"/><Relationship Id="rId5703" Type="http://schemas.openxmlformats.org/officeDocument/2006/relationships/oleObject" Target="embeddings/oleObject2931.bin"/><Relationship Id="rId175" Type="http://schemas.openxmlformats.org/officeDocument/2006/relationships/image" Target="media/image77.wmf"/><Relationship Id="rId3254" Type="http://schemas.openxmlformats.org/officeDocument/2006/relationships/oleObject" Target="embeddings/oleObject1650.bin"/><Relationship Id="rId4305" Type="http://schemas.openxmlformats.org/officeDocument/2006/relationships/image" Target="media/image2113.emf"/><Relationship Id="rId7875" Type="http://schemas.openxmlformats.org/officeDocument/2006/relationships/oleObject" Target="embeddings/oleObject4257.bin"/><Relationship Id="rId2270" Type="http://schemas.openxmlformats.org/officeDocument/2006/relationships/image" Target="media/image1100.wmf"/><Relationship Id="rId3321" Type="http://schemas.openxmlformats.org/officeDocument/2006/relationships/image" Target="media/image1626.wmf"/><Relationship Id="rId6477" Type="http://schemas.openxmlformats.org/officeDocument/2006/relationships/image" Target="media/image3131.wmf"/><Relationship Id="rId6891" Type="http://schemas.openxmlformats.org/officeDocument/2006/relationships/oleObject" Target="embeddings/oleObject3536.bin"/><Relationship Id="rId7528" Type="http://schemas.openxmlformats.org/officeDocument/2006/relationships/oleObject" Target="embeddings/oleObject3923.bin"/><Relationship Id="rId7942" Type="http://schemas.openxmlformats.org/officeDocument/2006/relationships/oleObject" Target="embeddings/oleObject4294.bin"/><Relationship Id="rId242" Type="http://schemas.openxmlformats.org/officeDocument/2006/relationships/image" Target="media/image111.wmf"/><Relationship Id="rId5079" Type="http://schemas.openxmlformats.org/officeDocument/2006/relationships/oleObject" Target="embeddings/oleObject2613.bin"/><Relationship Id="rId5493" Type="http://schemas.openxmlformats.org/officeDocument/2006/relationships/image" Target="media/image2651.wmf"/><Relationship Id="rId6544" Type="http://schemas.openxmlformats.org/officeDocument/2006/relationships/oleObject" Target="embeddings/oleObject3358.bin"/><Relationship Id="rId1689" Type="http://schemas.openxmlformats.org/officeDocument/2006/relationships/oleObject" Target="embeddings/oleObject866.bin"/><Relationship Id="rId4095" Type="http://schemas.openxmlformats.org/officeDocument/2006/relationships/oleObject" Target="embeddings/oleObject2075.bin"/><Relationship Id="rId5146" Type="http://schemas.openxmlformats.org/officeDocument/2006/relationships/oleObject" Target="embeddings/oleObject2649.bin"/><Relationship Id="rId5560" Type="http://schemas.openxmlformats.org/officeDocument/2006/relationships/oleObject" Target="embeddings/oleObject2857.bin"/><Relationship Id="rId4162" Type="http://schemas.openxmlformats.org/officeDocument/2006/relationships/image" Target="media/image2043.wmf"/><Relationship Id="rId5213" Type="http://schemas.openxmlformats.org/officeDocument/2006/relationships/oleObject" Target="embeddings/oleObject2678.bin"/><Relationship Id="rId6611" Type="http://schemas.openxmlformats.org/officeDocument/2006/relationships/image" Target="media/image3197.wmf"/><Relationship Id="rId8369" Type="http://schemas.openxmlformats.org/officeDocument/2006/relationships/oleObject" Target="embeddings/oleObject4507.bin"/><Relationship Id="rId1756" Type="http://schemas.openxmlformats.org/officeDocument/2006/relationships/image" Target="media/image846.wmf"/><Relationship Id="rId2807" Type="http://schemas.openxmlformats.org/officeDocument/2006/relationships/oleObject" Target="embeddings/oleObject1433.bin"/><Relationship Id="rId48" Type="http://schemas.openxmlformats.org/officeDocument/2006/relationships/image" Target="media/image16.wmf"/><Relationship Id="rId1409" Type="http://schemas.openxmlformats.org/officeDocument/2006/relationships/image" Target="media/image674.wmf"/><Relationship Id="rId1823" Type="http://schemas.openxmlformats.org/officeDocument/2006/relationships/oleObject" Target="embeddings/oleObject933.bin"/><Relationship Id="rId4979" Type="http://schemas.openxmlformats.org/officeDocument/2006/relationships/oleObject" Target="embeddings/oleObject2563.bin"/><Relationship Id="rId7385" Type="http://schemas.openxmlformats.org/officeDocument/2006/relationships/image" Target="media/image3566.wmf"/><Relationship Id="rId8436" Type="http://schemas.openxmlformats.org/officeDocument/2006/relationships/image" Target="media/image3866.wmf"/><Relationship Id="rId3995" Type="http://schemas.openxmlformats.org/officeDocument/2006/relationships/oleObject" Target="embeddings/oleObject2026.bin"/><Relationship Id="rId7038" Type="http://schemas.openxmlformats.org/officeDocument/2006/relationships/image" Target="media/image3400.wmf"/><Relationship Id="rId7452" Type="http://schemas.openxmlformats.org/officeDocument/2006/relationships/oleObject" Target="embeddings/oleObject3847.bin"/><Relationship Id="rId8503" Type="http://schemas.openxmlformats.org/officeDocument/2006/relationships/image" Target="media/image3899.wmf"/><Relationship Id="rId2597" Type="http://schemas.openxmlformats.org/officeDocument/2006/relationships/oleObject" Target="embeddings/oleObject1322.bin"/><Relationship Id="rId3648" Type="http://schemas.openxmlformats.org/officeDocument/2006/relationships/oleObject" Target="embeddings/oleObject1850.bin"/><Relationship Id="rId6054" Type="http://schemas.openxmlformats.org/officeDocument/2006/relationships/image" Target="media/image2921.wmf"/><Relationship Id="rId7105" Type="http://schemas.openxmlformats.org/officeDocument/2006/relationships/image" Target="media/image3433.wmf"/><Relationship Id="rId569" Type="http://schemas.openxmlformats.org/officeDocument/2006/relationships/image" Target="media/image269.wmf"/><Relationship Id="rId983" Type="http://schemas.openxmlformats.org/officeDocument/2006/relationships/image" Target="media/image469.wmf"/><Relationship Id="rId1199" Type="http://schemas.openxmlformats.org/officeDocument/2006/relationships/image" Target="media/image575.wmf"/><Relationship Id="rId2664" Type="http://schemas.openxmlformats.org/officeDocument/2006/relationships/oleObject" Target="embeddings/oleObject1355.bin"/><Relationship Id="rId5070" Type="http://schemas.openxmlformats.org/officeDocument/2006/relationships/image" Target="media/image2442.wmf"/><Relationship Id="rId6121" Type="http://schemas.openxmlformats.org/officeDocument/2006/relationships/oleObject" Target="embeddings/oleObject3145.bin"/><Relationship Id="rId636" Type="http://schemas.openxmlformats.org/officeDocument/2006/relationships/oleObject" Target="embeddings/oleObject323.bin"/><Relationship Id="rId1266" Type="http://schemas.openxmlformats.org/officeDocument/2006/relationships/oleObject" Target="embeddings/oleObject645.bin"/><Relationship Id="rId2317" Type="http://schemas.openxmlformats.org/officeDocument/2006/relationships/oleObject" Target="embeddings/oleObject1184.bin"/><Relationship Id="rId3715" Type="http://schemas.openxmlformats.org/officeDocument/2006/relationships/image" Target="media/image1821.wmf"/><Relationship Id="rId8293" Type="http://schemas.openxmlformats.org/officeDocument/2006/relationships/image" Target="media/image3803.wmf"/><Relationship Id="rId1680" Type="http://schemas.openxmlformats.org/officeDocument/2006/relationships/image" Target="media/image808.wmf"/><Relationship Id="rId2731" Type="http://schemas.openxmlformats.org/officeDocument/2006/relationships/oleObject" Target="embeddings/oleObject1388.bin"/><Relationship Id="rId5887" Type="http://schemas.openxmlformats.org/officeDocument/2006/relationships/image" Target="media/image2844.wmf"/><Relationship Id="rId6938" Type="http://schemas.openxmlformats.org/officeDocument/2006/relationships/image" Target="media/image3350.wmf"/><Relationship Id="rId703" Type="http://schemas.openxmlformats.org/officeDocument/2006/relationships/image" Target="media/image335.wmf"/><Relationship Id="rId1333" Type="http://schemas.openxmlformats.org/officeDocument/2006/relationships/image" Target="media/image643.wmf"/><Relationship Id="rId4489" Type="http://schemas.openxmlformats.org/officeDocument/2006/relationships/image" Target="media/image2199.wmf"/><Relationship Id="rId5954" Type="http://schemas.openxmlformats.org/officeDocument/2006/relationships/oleObject" Target="embeddings/oleObject3058.bin"/><Relationship Id="rId8360" Type="http://schemas.openxmlformats.org/officeDocument/2006/relationships/image" Target="media/image3835.wmf"/><Relationship Id="rId1400" Type="http://schemas.openxmlformats.org/officeDocument/2006/relationships/oleObject" Target="embeddings/oleObject720.bin"/><Relationship Id="rId4556" Type="http://schemas.openxmlformats.org/officeDocument/2006/relationships/oleObject" Target="embeddings/oleObject2338.bin"/><Relationship Id="rId4970" Type="http://schemas.openxmlformats.org/officeDocument/2006/relationships/image" Target="media/image2392.wmf"/><Relationship Id="rId5607" Type="http://schemas.openxmlformats.org/officeDocument/2006/relationships/oleObject" Target="embeddings/oleObject2881.bin"/><Relationship Id="rId8013" Type="http://schemas.openxmlformats.org/officeDocument/2006/relationships/oleObject" Target="embeddings/oleObject4330.bin"/><Relationship Id="rId3158" Type="http://schemas.openxmlformats.org/officeDocument/2006/relationships/oleObject" Target="embeddings/oleObject1607.bin"/><Relationship Id="rId3572" Type="http://schemas.openxmlformats.org/officeDocument/2006/relationships/oleObject" Target="embeddings/oleObject1812.bin"/><Relationship Id="rId4209" Type="http://schemas.openxmlformats.org/officeDocument/2006/relationships/oleObject" Target="embeddings/oleObject2132.bin"/><Relationship Id="rId4623" Type="http://schemas.openxmlformats.org/officeDocument/2006/relationships/oleObject" Target="embeddings/oleObject2373.bin"/><Relationship Id="rId7779" Type="http://schemas.openxmlformats.org/officeDocument/2006/relationships/oleObject" Target="embeddings/oleObject4174.bin"/><Relationship Id="rId493" Type="http://schemas.openxmlformats.org/officeDocument/2006/relationships/oleObject" Target="embeddings/oleObject251.bin"/><Relationship Id="rId2174" Type="http://schemas.openxmlformats.org/officeDocument/2006/relationships/oleObject" Target="embeddings/oleObject1111.bin"/><Relationship Id="rId3225" Type="http://schemas.openxmlformats.org/officeDocument/2006/relationships/image" Target="media/image1579.wmf"/><Relationship Id="rId6795" Type="http://schemas.openxmlformats.org/officeDocument/2006/relationships/oleObject" Target="embeddings/oleObject3487.bin"/><Relationship Id="rId146" Type="http://schemas.openxmlformats.org/officeDocument/2006/relationships/oleObject" Target="embeddings/oleObject73.bin"/><Relationship Id="rId560" Type="http://schemas.openxmlformats.org/officeDocument/2006/relationships/oleObject" Target="embeddings/oleObject285.bin"/><Relationship Id="rId1190" Type="http://schemas.openxmlformats.org/officeDocument/2006/relationships/oleObject" Target="embeddings/oleObject609.bin"/><Relationship Id="rId2241" Type="http://schemas.openxmlformats.org/officeDocument/2006/relationships/image" Target="media/image1086.wmf"/><Relationship Id="rId5397" Type="http://schemas.openxmlformats.org/officeDocument/2006/relationships/image" Target="media/image2607.wmf"/><Relationship Id="rId6448" Type="http://schemas.openxmlformats.org/officeDocument/2006/relationships/oleObject" Target="embeddings/oleObject3309.bin"/><Relationship Id="rId7846" Type="http://schemas.openxmlformats.org/officeDocument/2006/relationships/oleObject" Target="embeddings/oleObject4241.bin"/><Relationship Id="rId213" Type="http://schemas.openxmlformats.org/officeDocument/2006/relationships/image" Target="media/image96.png"/><Relationship Id="rId6862" Type="http://schemas.openxmlformats.org/officeDocument/2006/relationships/oleObject" Target="embeddings/oleObject3521.bin"/><Relationship Id="rId7913" Type="http://schemas.openxmlformats.org/officeDocument/2006/relationships/oleObject" Target="embeddings/oleObject4276.bin"/><Relationship Id="rId4066" Type="http://schemas.openxmlformats.org/officeDocument/2006/relationships/oleObject" Target="embeddings/oleObject2061.bin"/><Relationship Id="rId5464" Type="http://schemas.openxmlformats.org/officeDocument/2006/relationships/oleObject" Target="embeddings/oleObject2807.bin"/><Relationship Id="rId6515" Type="http://schemas.openxmlformats.org/officeDocument/2006/relationships/image" Target="media/image3149.wmf"/><Relationship Id="rId4480" Type="http://schemas.openxmlformats.org/officeDocument/2006/relationships/oleObject" Target="embeddings/oleObject2271.bin"/><Relationship Id="rId5117" Type="http://schemas.openxmlformats.org/officeDocument/2006/relationships/image" Target="media/image2464.wmf"/><Relationship Id="rId5531" Type="http://schemas.openxmlformats.org/officeDocument/2006/relationships/image" Target="media/image2669.wmf"/><Relationship Id="rId8687" Type="http://schemas.openxmlformats.org/officeDocument/2006/relationships/oleObject" Target="embeddings/oleObject4677.bin"/><Relationship Id="rId1727" Type="http://schemas.openxmlformats.org/officeDocument/2006/relationships/oleObject" Target="embeddings/oleObject885.bin"/><Relationship Id="rId3082" Type="http://schemas.openxmlformats.org/officeDocument/2006/relationships/oleObject" Target="embeddings/oleObject1569.bin"/><Relationship Id="rId4133" Type="http://schemas.openxmlformats.org/officeDocument/2006/relationships/oleObject" Target="embeddings/oleObject2094.bin"/><Relationship Id="rId7289" Type="http://schemas.openxmlformats.org/officeDocument/2006/relationships/oleObject" Target="embeddings/oleObject3747.bin"/><Relationship Id="rId19" Type="http://schemas.openxmlformats.org/officeDocument/2006/relationships/image" Target="media/image6.wmf"/><Relationship Id="rId3899" Type="http://schemas.openxmlformats.org/officeDocument/2006/relationships/oleObject" Target="embeddings/oleObject1977.bin"/><Relationship Id="rId4200" Type="http://schemas.openxmlformats.org/officeDocument/2006/relationships/image" Target="media/image2062.wmf"/><Relationship Id="rId7356" Type="http://schemas.openxmlformats.org/officeDocument/2006/relationships/image" Target="media/image3552.wmf"/><Relationship Id="rId7770" Type="http://schemas.openxmlformats.org/officeDocument/2006/relationships/oleObject" Target="embeddings/oleObject4165.bin"/><Relationship Id="rId8407" Type="http://schemas.openxmlformats.org/officeDocument/2006/relationships/oleObject" Target="embeddings/oleObject4529.bin"/><Relationship Id="rId6372" Type="http://schemas.openxmlformats.org/officeDocument/2006/relationships/image" Target="media/image3084.wmf"/><Relationship Id="rId7009" Type="http://schemas.openxmlformats.org/officeDocument/2006/relationships/image" Target="media/image3385.wmf"/><Relationship Id="rId7423" Type="http://schemas.openxmlformats.org/officeDocument/2006/relationships/oleObject" Target="embeddings/oleObject3819.bin"/><Relationship Id="rId3966" Type="http://schemas.openxmlformats.org/officeDocument/2006/relationships/image" Target="media/image1944.wmf"/><Relationship Id="rId6025" Type="http://schemas.openxmlformats.org/officeDocument/2006/relationships/oleObject" Target="embeddings/oleObject3095.bin"/><Relationship Id="rId3" Type="http://schemas.openxmlformats.org/officeDocument/2006/relationships/styles" Target="styles.xml"/><Relationship Id="rId887" Type="http://schemas.openxmlformats.org/officeDocument/2006/relationships/oleObject" Target="embeddings/oleObject454.bin"/><Relationship Id="rId2568" Type="http://schemas.openxmlformats.org/officeDocument/2006/relationships/oleObject" Target="embeddings/oleObject1307.bin"/><Relationship Id="rId2982" Type="http://schemas.openxmlformats.org/officeDocument/2006/relationships/oleObject" Target="embeddings/oleObject1519.bin"/><Relationship Id="rId3619" Type="http://schemas.openxmlformats.org/officeDocument/2006/relationships/image" Target="media/image1773.wmf"/><Relationship Id="rId5041" Type="http://schemas.openxmlformats.org/officeDocument/2006/relationships/oleObject" Target="embeddings/oleObject2594.bin"/><Relationship Id="rId8197" Type="http://schemas.openxmlformats.org/officeDocument/2006/relationships/image" Target="media/image3751.wmf"/><Relationship Id="rId954" Type="http://schemas.openxmlformats.org/officeDocument/2006/relationships/oleObject" Target="embeddings/oleObject489.bin"/><Relationship Id="rId1584" Type="http://schemas.openxmlformats.org/officeDocument/2006/relationships/image" Target="media/image760.wmf"/><Relationship Id="rId2635" Type="http://schemas.openxmlformats.org/officeDocument/2006/relationships/image" Target="media/image1284.wmf"/><Relationship Id="rId607" Type="http://schemas.openxmlformats.org/officeDocument/2006/relationships/image" Target="media/image288.wmf"/><Relationship Id="rId1237" Type="http://schemas.openxmlformats.org/officeDocument/2006/relationships/oleObject" Target="embeddings/oleObject632.bin"/><Relationship Id="rId1651" Type="http://schemas.openxmlformats.org/officeDocument/2006/relationships/oleObject" Target="embeddings/oleObject847.bin"/><Relationship Id="rId2702" Type="http://schemas.openxmlformats.org/officeDocument/2006/relationships/image" Target="media/image1318.wmf"/><Relationship Id="rId5858" Type="http://schemas.openxmlformats.org/officeDocument/2006/relationships/oleObject" Target="embeddings/oleObject3009.bin"/><Relationship Id="rId6909" Type="http://schemas.openxmlformats.org/officeDocument/2006/relationships/oleObject" Target="embeddings/oleObject3547.bin"/><Relationship Id="rId8264" Type="http://schemas.openxmlformats.org/officeDocument/2006/relationships/image" Target="media/image3786.wmf"/><Relationship Id="rId1304" Type="http://schemas.openxmlformats.org/officeDocument/2006/relationships/oleObject" Target="embeddings/oleObject666.bin"/><Relationship Id="rId4874" Type="http://schemas.openxmlformats.org/officeDocument/2006/relationships/image" Target="media/image2351.wmf"/><Relationship Id="rId7280" Type="http://schemas.openxmlformats.org/officeDocument/2006/relationships/image" Target="media/image3515.wmf"/><Relationship Id="rId8331" Type="http://schemas.openxmlformats.org/officeDocument/2006/relationships/oleObject" Target="embeddings/oleObject4488.bin"/><Relationship Id="rId3476" Type="http://schemas.openxmlformats.org/officeDocument/2006/relationships/image" Target="media/image1702.wmf"/><Relationship Id="rId4527" Type="http://schemas.openxmlformats.org/officeDocument/2006/relationships/oleObject" Target="embeddings/oleObject2315.bin"/><Relationship Id="rId5925" Type="http://schemas.openxmlformats.org/officeDocument/2006/relationships/oleObject" Target="embeddings/oleObject3043.bin"/><Relationship Id="rId10" Type="http://schemas.openxmlformats.org/officeDocument/2006/relationships/image" Target="media/image2.gif"/><Relationship Id="rId397" Type="http://schemas.openxmlformats.org/officeDocument/2006/relationships/image" Target="media/image186.wmf"/><Relationship Id="rId2078" Type="http://schemas.openxmlformats.org/officeDocument/2006/relationships/image" Target="media/image1005.wmf"/><Relationship Id="rId2492" Type="http://schemas.openxmlformats.org/officeDocument/2006/relationships/image" Target="media/image1212.wmf"/><Relationship Id="rId3129" Type="http://schemas.openxmlformats.org/officeDocument/2006/relationships/image" Target="media/image1526.wmf"/><Relationship Id="rId3890" Type="http://schemas.openxmlformats.org/officeDocument/2006/relationships/image" Target="media/image1907.wmf"/><Relationship Id="rId4941" Type="http://schemas.openxmlformats.org/officeDocument/2006/relationships/oleObject" Target="embeddings/oleObject2544.bin"/><Relationship Id="rId7000" Type="http://schemas.openxmlformats.org/officeDocument/2006/relationships/image" Target="media/image3381.wmf"/><Relationship Id="rId464" Type="http://schemas.openxmlformats.org/officeDocument/2006/relationships/image" Target="media/image219.wmf"/><Relationship Id="rId1094" Type="http://schemas.openxmlformats.org/officeDocument/2006/relationships/image" Target="media/image524.wmf"/><Relationship Id="rId2145" Type="http://schemas.openxmlformats.org/officeDocument/2006/relationships/oleObject" Target="embeddings/oleObject1096.bin"/><Relationship Id="rId3543" Type="http://schemas.openxmlformats.org/officeDocument/2006/relationships/image" Target="media/image1735.wmf"/><Relationship Id="rId6699" Type="http://schemas.openxmlformats.org/officeDocument/2006/relationships/oleObject" Target="embeddings/oleObject3439.bin"/><Relationship Id="rId117" Type="http://schemas.openxmlformats.org/officeDocument/2006/relationships/image" Target="media/image48.wmf"/><Relationship Id="rId3610" Type="http://schemas.openxmlformats.org/officeDocument/2006/relationships/oleObject" Target="embeddings/oleObject1831.bin"/><Relationship Id="rId6766" Type="http://schemas.openxmlformats.org/officeDocument/2006/relationships/image" Target="media/image3271.wmf"/><Relationship Id="rId7817" Type="http://schemas.openxmlformats.org/officeDocument/2006/relationships/oleObject" Target="embeddings/oleObject4212.bin"/><Relationship Id="rId531" Type="http://schemas.openxmlformats.org/officeDocument/2006/relationships/image" Target="media/image250.wmf"/><Relationship Id="rId1161" Type="http://schemas.openxmlformats.org/officeDocument/2006/relationships/image" Target="media/image558.wmf"/><Relationship Id="rId2212" Type="http://schemas.openxmlformats.org/officeDocument/2006/relationships/oleObject" Target="embeddings/oleObject1130.bin"/><Relationship Id="rId5368" Type="http://schemas.openxmlformats.org/officeDocument/2006/relationships/oleObject" Target="embeddings/oleObject2755.bin"/><Relationship Id="rId5782" Type="http://schemas.openxmlformats.org/officeDocument/2006/relationships/image" Target="media/image2792.wmf"/><Relationship Id="rId6419" Type="http://schemas.openxmlformats.org/officeDocument/2006/relationships/oleObject" Target="embeddings/oleObject3289.bin"/><Relationship Id="rId6833" Type="http://schemas.openxmlformats.org/officeDocument/2006/relationships/oleObject" Target="embeddings/oleObject3506.bin"/><Relationship Id="rId1978" Type="http://schemas.openxmlformats.org/officeDocument/2006/relationships/image" Target="media/image955.wmf"/><Relationship Id="rId4384" Type="http://schemas.openxmlformats.org/officeDocument/2006/relationships/image" Target="media/image2153.wmf"/><Relationship Id="rId5435" Type="http://schemas.openxmlformats.org/officeDocument/2006/relationships/oleObject" Target="embeddings/oleObject2791.bin"/><Relationship Id="rId4037" Type="http://schemas.openxmlformats.org/officeDocument/2006/relationships/image" Target="media/image1980.wmf"/><Relationship Id="rId4451" Type="http://schemas.openxmlformats.org/officeDocument/2006/relationships/image" Target="media/image2183.wmf"/><Relationship Id="rId5502" Type="http://schemas.openxmlformats.org/officeDocument/2006/relationships/image" Target="media/image2655.wmf"/><Relationship Id="rId6900" Type="http://schemas.openxmlformats.org/officeDocument/2006/relationships/oleObject" Target="embeddings/oleObject3541.bin"/><Relationship Id="rId8658" Type="http://schemas.openxmlformats.org/officeDocument/2006/relationships/oleObject" Target="embeddings/oleObject4661.bin"/><Relationship Id="rId3053" Type="http://schemas.openxmlformats.org/officeDocument/2006/relationships/image" Target="media/image1488.wmf"/><Relationship Id="rId4104" Type="http://schemas.openxmlformats.org/officeDocument/2006/relationships/image" Target="media/image2014.wmf"/><Relationship Id="rId3120" Type="http://schemas.openxmlformats.org/officeDocument/2006/relationships/oleObject" Target="embeddings/oleObject1588.bin"/><Relationship Id="rId6276" Type="http://schemas.openxmlformats.org/officeDocument/2006/relationships/oleObject" Target="embeddings/oleObject3217.bin"/><Relationship Id="rId7674" Type="http://schemas.openxmlformats.org/officeDocument/2006/relationships/oleObject" Target="embeddings/oleObject4069.bin"/><Relationship Id="rId6690" Type="http://schemas.openxmlformats.org/officeDocument/2006/relationships/image" Target="media/image3233.wmf"/><Relationship Id="rId7327" Type="http://schemas.openxmlformats.org/officeDocument/2006/relationships/oleObject" Target="embeddings/oleObject3766.bin"/><Relationship Id="rId7741" Type="http://schemas.openxmlformats.org/officeDocument/2006/relationships/oleObject" Target="embeddings/oleObject4136.bin"/><Relationship Id="rId2886" Type="http://schemas.openxmlformats.org/officeDocument/2006/relationships/image" Target="media/image1403.wmf"/><Relationship Id="rId3937" Type="http://schemas.openxmlformats.org/officeDocument/2006/relationships/image" Target="media/image1930.wmf"/><Relationship Id="rId5292" Type="http://schemas.openxmlformats.org/officeDocument/2006/relationships/oleObject" Target="embeddings/oleObject2717.bin"/><Relationship Id="rId6343" Type="http://schemas.openxmlformats.org/officeDocument/2006/relationships/image" Target="media/image3070.wmf"/><Relationship Id="rId858" Type="http://schemas.openxmlformats.org/officeDocument/2006/relationships/image" Target="media/image410.wmf"/><Relationship Id="rId1488" Type="http://schemas.openxmlformats.org/officeDocument/2006/relationships/oleObject" Target="embeddings/oleObject764.bin"/><Relationship Id="rId2539" Type="http://schemas.openxmlformats.org/officeDocument/2006/relationships/image" Target="media/image1236.wmf"/><Relationship Id="rId2953" Type="http://schemas.openxmlformats.org/officeDocument/2006/relationships/image" Target="media/image1438.wmf"/><Relationship Id="rId6410" Type="http://schemas.openxmlformats.org/officeDocument/2006/relationships/image" Target="media/image3103.wmf"/><Relationship Id="rId925" Type="http://schemas.openxmlformats.org/officeDocument/2006/relationships/oleObject" Target="embeddings/oleObject473.bin"/><Relationship Id="rId1555" Type="http://schemas.openxmlformats.org/officeDocument/2006/relationships/oleObject" Target="embeddings/oleObject799.bin"/><Relationship Id="rId2606" Type="http://schemas.openxmlformats.org/officeDocument/2006/relationships/image" Target="media/image1269.wmf"/><Relationship Id="rId5012" Type="http://schemas.openxmlformats.org/officeDocument/2006/relationships/image" Target="media/image2413.wmf"/><Relationship Id="rId8168" Type="http://schemas.openxmlformats.org/officeDocument/2006/relationships/oleObject" Target="embeddings/oleObject4409.bin"/><Relationship Id="rId8582" Type="http://schemas.openxmlformats.org/officeDocument/2006/relationships/oleObject" Target="embeddings/oleObject4623.bin"/><Relationship Id="rId1208" Type="http://schemas.openxmlformats.org/officeDocument/2006/relationships/image" Target="media/image580.wmf"/><Relationship Id="rId7184" Type="http://schemas.openxmlformats.org/officeDocument/2006/relationships/image" Target="media/image3468.wmf"/><Relationship Id="rId8235" Type="http://schemas.openxmlformats.org/officeDocument/2006/relationships/image" Target="media/image3769.wmf"/><Relationship Id="rId1622" Type="http://schemas.openxmlformats.org/officeDocument/2006/relationships/image" Target="media/image779.wmf"/><Relationship Id="rId4778" Type="http://schemas.openxmlformats.org/officeDocument/2006/relationships/image" Target="media/image2306.wmf"/><Relationship Id="rId5829" Type="http://schemas.openxmlformats.org/officeDocument/2006/relationships/image" Target="media/image2815.wmf"/><Relationship Id="rId7251" Type="http://schemas.openxmlformats.org/officeDocument/2006/relationships/oleObject" Target="embeddings/oleObject3728.bin"/><Relationship Id="rId3794" Type="http://schemas.openxmlformats.org/officeDocument/2006/relationships/image" Target="media/image1860.wmf"/><Relationship Id="rId4845" Type="http://schemas.openxmlformats.org/officeDocument/2006/relationships/image" Target="media/image2337.wmf"/><Relationship Id="rId8302" Type="http://schemas.openxmlformats.org/officeDocument/2006/relationships/oleObject" Target="embeddings/oleObject4472.bin"/><Relationship Id="rId2396" Type="http://schemas.openxmlformats.org/officeDocument/2006/relationships/oleObject" Target="embeddings/oleObject1224.bin"/><Relationship Id="rId3447" Type="http://schemas.openxmlformats.org/officeDocument/2006/relationships/oleObject" Target="embeddings/oleObject1749.bin"/><Relationship Id="rId3861" Type="http://schemas.openxmlformats.org/officeDocument/2006/relationships/oleObject" Target="embeddings/oleObject1957.bin"/><Relationship Id="rId4912" Type="http://schemas.openxmlformats.org/officeDocument/2006/relationships/image" Target="media/image2370.wmf"/><Relationship Id="rId368" Type="http://schemas.openxmlformats.org/officeDocument/2006/relationships/oleObject" Target="embeddings/oleObject186.bin"/><Relationship Id="rId782" Type="http://schemas.openxmlformats.org/officeDocument/2006/relationships/image" Target="media/image372.wmf"/><Relationship Id="rId2049" Type="http://schemas.openxmlformats.org/officeDocument/2006/relationships/image" Target="media/image990.wmf"/><Relationship Id="rId2463" Type="http://schemas.openxmlformats.org/officeDocument/2006/relationships/image" Target="media/image1197.wmf"/><Relationship Id="rId3514" Type="http://schemas.openxmlformats.org/officeDocument/2006/relationships/oleObject" Target="embeddings/oleObject1783.bin"/><Relationship Id="rId435" Type="http://schemas.openxmlformats.org/officeDocument/2006/relationships/oleObject" Target="embeddings/oleObject219.bin"/><Relationship Id="rId1065" Type="http://schemas.openxmlformats.org/officeDocument/2006/relationships/oleObject" Target="embeddings/oleObject545.bin"/><Relationship Id="rId2116" Type="http://schemas.openxmlformats.org/officeDocument/2006/relationships/image" Target="media/image1024.wmf"/><Relationship Id="rId2530" Type="http://schemas.openxmlformats.org/officeDocument/2006/relationships/oleObject" Target="embeddings/oleObject1288.bin"/><Relationship Id="rId5686" Type="http://schemas.openxmlformats.org/officeDocument/2006/relationships/image" Target="media/image2744.wmf"/><Relationship Id="rId6737" Type="http://schemas.openxmlformats.org/officeDocument/2006/relationships/oleObject" Target="embeddings/oleObject3458.bin"/><Relationship Id="rId8092" Type="http://schemas.openxmlformats.org/officeDocument/2006/relationships/oleObject" Target="embeddings/oleObject4370.bin"/><Relationship Id="rId502" Type="http://schemas.openxmlformats.org/officeDocument/2006/relationships/oleObject" Target="embeddings/oleObject256.bin"/><Relationship Id="rId1132" Type="http://schemas.openxmlformats.org/officeDocument/2006/relationships/oleObject" Target="embeddings/oleObject578.bin"/><Relationship Id="rId4288" Type="http://schemas.openxmlformats.org/officeDocument/2006/relationships/image" Target="media/image2106.wmf"/><Relationship Id="rId5339" Type="http://schemas.openxmlformats.org/officeDocument/2006/relationships/image" Target="media/image2579.wmf"/><Relationship Id="rId4355" Type="http://schemas.openxmlformats.org/officeDocument/2006/relationships/oleObject" Target="embeddings/oleObject2204.bin"/><Relationship Id="rId5753" Type="http://schemas.openxmlformats.org/officeDocument/2006/relationships/oleObject" Target="embeddings/oleObject2956.bin"/><Relationship Id="rId6804" Type="http://schemas.openxmlformats.org/officeDocument/2006/relationships/image" Target="media/image3290.wmf"/><Relationship Id="rId1949" Type="http://schemas.openxmlformats.org/officeDocument/2006/relationships/oleObject" Target="embeddings/oleObject998.bin"/><Relationship Id="rId4008" Type="http://schemas.openxmlformats.org/officeDocument/2006/relationships/image" Target="media/image1965.wmf"/><Relationship Id="rId5406" Type="http://schemas.openxmlformats.org/officeDocument/2006/relationships/oleObject" Target="embeddings/oleObject2775.bin"/><Relationship Id="rId5820" Type="http://schemas.openxmlformats.org/officeDocument/2006/relationships/oleObject" Target="embeddings/oleObject2990.bin"/><Relationship Id="rId292" Type="http://schemas.openxmlformats.org/officeDocument/2006/relationships/oleObject" Target="embeddings/oleObject146.bin"/><Relationship Id="rId3371" Type="http://schemas.openxmlformats.org/officeDocument/2006/relationships/image" Target="media/image1650.wmf"/><Relationship Id="rId4422" Type="http://schemas.openxmlformats.org/officeDocument/2006/relationships/oleObject" Target="embeddings/oleObject2240.bin"/><Relationship Id="rId7578" Type="http://schemas.openxmlformats.org/officeDocument/2006/relationships/oleObject" Target="embeddings/oleObject3973.bin"/><Relationship Id="rId7992" Type="http://schemas.openxmlformats.org/officeDocument/2006/relationships/image" Target="media/image3650.wmf"/><Relationship Id="rId8629" Type="http://schemas.openxmlformats.org/officeDocument/2006/relationships/image" Target="media/image3960.wmf"/><Relationship Id="rId3024" Type="http://schemas.openxmlformats.org/officeDocument/2006/relationships/oleObject" Target="embeddings/oleObject1540.bin"/><Relationship Id="rId6594" Type="http://schemas.openxmlformats.org/officeDocument/2006/relationships/oleObject" Target="embeddings/oleObject3383.bin"/><Relationship Id="rId7645" Type="http://schemas.openxmlformats.org/officeDocument/2006/relationships/oleObject" Target="embeddings/oleObject4040.bin"/><Relationship Id="rId2040" Type="http://schemas.openxmlformats.org/officeDocument/2006/relationships/oleObject" Target="embeddings/oleObject1044.bin"/><Relationship Id="rId5196" Type="http://schemas.openxmlformats.org/officeDocument/2006/relationships/image" Target="media/image2504.wmf"/><Relationship Id="rId6247" Type="http://schemas.openxmlformats.org/officeDocument/2006/relationships/image" Target="media/image3022.wmf"/><Relationship Id="rId6661" Type="http://schemas.openxmlformats.org/officeDocument/2006/relationships/image" Target="media/image3222.wmf"/><Relationship Id="rId7712" Type="http://schemas.openxmlformats.org/officeDocument/2006/relationships/oleObject" Target="embeddings/oleObject4107.bin"/><Relationship Id="rId5263" Type="http://schemas.openxmlformats.org/officeDocument/2006/relationships/image" Target="media/image2541.wmf"/><Relationship Id="rId6314" Type="http://schemas.openxmlformats.org/officeDocument/2006/relationships/oleObject" Target="embeddings/oleObject3236.bin"/><Relationship Id="rId1459" Type="http://schemas.openxmlformats.org/officeDocument/2006/relationships/image" Target="media/image699.wmf"/><Relationship Id="rId2857" Type="http://schemas.openxmlformats.org/officeDocument/2006/relationships/oleObject" Target="embeddings/oleObject1458.bin"/><Relationship Id="rId3908" Type="http://schemas.openxmlformats.org/officeDocument/2006/relationships/image" Target="media/image1916.wmf"/><Relationship Id="rId5330" Type="http://schemas.openxmlformats.org/officeDocument/2006/relationships/oleObject" Target="embeddings/oleObject2736.bin"/><Relationship Id="rId8486" Type="http://schemas.openxmlformats.org/officeDocument/2006/relationships/image" Target="media/image3891.wmf"/><Relationship Id="rId98" Type="http://schemas.openxmlformats.org/officeDocument/2006/relationships/oleObject" Target="embeddings/oleObject49.bin"/><Relationship Id="rId829" Type="http://schemas.openxmlformats.org/officeDocument/2006/relationships/image" Target="media/image395.wmf"/><Relationship Id="rId1873" Type="http://schemas.openxmlformats.org/officeDocument/2006/relationships/oleObject" Target="embeddings/oleObject959.bin"/><Relationship Id="rId2924" Type="http://schemas.openxmlformats.org/officeDocument/2006/relationships/oleObject" Target="embeddings/oleObject1490.bin"/><Relationship Id="rId7088" Type="http://schemas.openxmlformats.org/officeDocument/2006/relationships/image" Target="media/image3425.wmf"/><Relationship Id="rId8139" Type="http://schemas.openxmlformats.org/officeDocument/2006/relationships/image" Target="media/image3722.wmf"/><Relationship Id="rId1526" Type="http://schemas.openxmlformats.org/officeDocument/2006/relationships/image" Target="media/image732.wmf"/><Relationship Id="rId1940" Type="http://schemas.openxmlformats.org/officeDocument/2006/relationships/oleObject" Target="embeddings/oleObject993.bin"/><Relationship Id="rId8553" Type="http://schemas.openxmlformats.org/officeDocument/2006/relationships/oleObject" Target="embeddings/oleObject4607.bin"/><Relationship Id="rId3698" Type="http://schemas.openxmlformats.org/officeDocument/2006/relationships/oleObject" Target="embeddings/oleObject1875.bin"/><Relationship Id="rId4749" Type="http://schemas.openxmlformats.org/officeDocument/2006/relationships/image" Target="media/image2292.wmf"/><Relationship Id="rId7155" Type="http://schemas.openxmlformats.org/officeDocument/2006/relationships/image" Target="media/image3456.wmf"/><Relationship Id="rId8206" Type="http://schemas.openxmlformats.org/officeDocument/2006/relationships/image" Target="media/image3755.wmf"/><Relationship Id="rId8620" Type="http://schemas.openxmlformats.org/officeDocument/2006/relationships/oleObject" Target="embeddings/oleObject4642.bin"/><Relationship Id="rId3765" Type="http://schemas.openxmlformats.org/officeDocument/2006/relationships/image" Target="media/image1846.wmf"/><Relationship Id="rId4816" Type="http://schemas.openxmlformats.org/officeDocument/2006/relationships/image" Target="media/image2325.wmf"/><Relationship Id="rId6171" Type="http://schemas.openxmlformats.org/officeDocument/2006/relationships/image" Target="media/image2978.wmf"/><Relationship Id="rId7222" Type="http://schemas.openxmlformats.org/officeDocument/2006/relationships/image" Target="media/image3486.wmf"/><Relationship Id="rId686" Type="http://schemas.openxmlformats.org/officeDocument/2006/relationships/image" Target="media/image327.wmf"/><Relationship Id="rId2367" Type="http://schemas.openxmlformats.org/officeDocument/2006/relationships/oleObject" Target="embeddings/oleObject1209.bin"/><Relationship Id="rId2781" Type="http://schemas.openxmlformats.org/officeDocument/2006/relationships/oleObject" Target="embeddings/oleObject1420.bin"/><Relationship Id="rId3418" Type="http://schemas.openxmlformats.org/officeDocument/2006/relationships/image" Target="media/image1673.wmf"/><Relationship Id="rId339" Type="http://schemas.openxmlformats.org/officeDocument/2006/relationships/image" Target="media/image158.wmf"/><Relationship Id="rId753" Type="http://schemas.openxmlformats.org/officeDocument/2006/relationships/oleObject" Target="embeddings/oleObject385.bin"/><Relationship Id="rId1383" Type="http://schemas.openxmlformats.org/officeDocument/2006/relationships/oleObject" Target="embeddings/oleObject711.bin"/><Relationship Id="rId2434" Type="http://schemas.openxmlformats.org/officeDocument/2006/relationships/image" Target="media/image1180.wmf"/><Relationship Id="rId3832" Type="http://schemas.openxmlformats.org/officeDocument/2006/relationships/image" Target="media/image1879.wmf"/><Relationship Id="rId6988" Type="http://schemas.openxmlformats.org/officeDocument/2006/relationships/image" Target="media/image3375.wmf"/><Relationship Id="rId406" Type="http://schemas.openxmlformats.org/officeDocument/2006/relationships/oleObject" Target="embeddings/oleObject205.bin"/><Relationship Id="rId1036" Type="http://schemas.openxmlformats.org/officeDocument/2006/relationships/oleObject" Target="embeddings/oleObject531.bin"/><Relationship Id="rId8063" Type="http://schemas.openxmlformats.org/officeDocument/2006/relationships/image" Target="media/image3685.wmf"/><Relationship Id="rId820" Type="http://schemas.openxmlformats.org/officeDocument/2006/relationships/image" Target="media/image390.wmf"/><Relationship Id="rId1450" Type="http://schemas.openxmlformats.org/officeDocument/2006/relationships/oleObject" Target="embeddings/oleObject745.bin"/><Relationship Id="rId2501" Type="http://schemas.openxmlformats.org/officeDocument/2006/relationships/oleObject" Target="embeddings/oleObject1274.bin"/><Relationship Id="rId5657" Type="http://schemas.openxmlformats.org/officeDocument/2006/relationships/oleObject" Target="embeddings/oleObject2906.bin"/><Relationship Id="rId6708" Type="http://schemas.openxmlformats.org/officeDocument/2006/relationships/image" Target="media/image3242.wmf"/><Relationship Id="rId1103" Type="http://schemas.openxmlformats.org/officeDocument/2006/relationships/oleObject" Target="embeddings/oleObject564.bin"/><Relationship Id="rId4259" Type="http://schemas.openxmlformats.org/officeDocument/2006/relationships/oleObject" Target="embeddings/oleObject2157.bin"/><Relationship Id="rId4673" Type="http://schemas.openxmlformats.org/officeDocument/2006/relationships/oleObject" Target="embeddings/oleObject2406.bin"/><Relationship Id="rId5724" Type="http://schemas.openxmlformats.org/officeDocument/2006/relationships/image" Target="media/image2763.wmf"/><Relationship Id="rId8130" Type="http://schemas.openxmlformats.org/officeDocument/2006/relationships/image" Target="media/image3718.wmf"/><Relationship Id="rId3275" Type="http://schemas.openxmlformats.org/officeDocument/2006/relationships/image" Target="media/image1604.wmf"/><Relationship Id="rId4326" Type="http://schemas.openxmlformats.org/officeDocument/2006/relationships/image" Target="media/image2124.wmf"/><Relationship Id="rId4740" Type="http://schemas.openxmlformats.org/officeDocument/2006/relationships/oleObject" Target="embeddings/oleObject2440.bin"/><Relationship Id="rId7896" Type="http://schemas.openxmlformats.org/officeDocument/2006/relationships/image" Target="media/image3606.wmf"/><Relationship Id="rId196" Type="http://schemas.openxmlformats.org/officeDocument/2006/relationships/oleObject" Target="embeddings/oleObject98.bin"/><Relationship Id="rId2291" Type="http://schemas.openxmlformats.org/officeDocument/2006/relationships/oleObject" Target="embeddings/oleObject1170.bin"/><Relationship Id="rId3342" Type="http://schemas.openxmlformats.org/officeDocument/2006/relationships/image" Target="media/image1636.wmf"/><Relationship Id="rId6498" Type="http://schemas.openxmlformats.org/officeDocument/2006/relationships/image" Target="media/image3141.wmf"/><Relationship Id="rId7549" Type="http://schemas.openxmlformats.org/officeDocument/2006/relationships/oleObject" Target="embeddings/oleObject3944.bin"/><Relationship Id="rId263" Type="http://schemas.openxmlformats.org/officeDocument/2006/relationships/oleObject" Target="embeddings/oleObject131.bin"/><Relationship Id="rId6565" Type="http://schemas.openxmlformats.org/officeDocument/2006/relationships/image" Target="media/image3174.wmf"/><Relationship Id="rId7963" Type="http://schemas.openxmlformats.org/officeDocument/2006/relationships/image" Target="media/image3635.wmf"/><Relationship Id="rId330" Type="http://schemas.openxmlformats.org/officeDocument/2006/relationships/image" Target="media/image154.wmf"/><Relationship Id="rId2011" Type="http://schemas.openxmlformats.org/officeDocument/2006/relationships/image" Target="media/image971.wmf"/><Relationship Id="rId5167" Type="http://schemas.openxmlformats.org/officeDocument/2006/relationships/image" Target="media/image2488.wmf"/><Relationship Id="rId6218" Type="http://schemas.openxmlformats.org/officeDocument/2006/relationships/image" Target="media/image3003.wmf"/><Relationship Id="rId7616" Type="http://schemas.openxmlformats.org/officeDocument/2006/relationships/oleObject" Target="embeddings/oleObject4011.bin"/><Relationship Id="rId4183" Type="http://schemas.openxmlformats.org/officeDocument/2006/relationships/oleObject" Target="embeddings/oleObject2119.bin"/><Relationship Id="rId5581" Type="http://schemas.openxmlformats.org/officeDocument/2006/relationships/oleObject" Target="embeddings/oleObject2868.bin"/><Relationship Id="rId6632" Type="http://schemas.openxmlformats.org/officeDocument/2006/relationships/oleObject" Target="embeddings/oleObject3402.bin"/><Relationship Id="rId1777" Type="http://schemas.openxmlformats.org/officeDocument/2006/relationships/oleObject" Target="embeddings/oleObject910.bin"/><Relationship Id="rId2828" Type="http://schemas.openxmlformats.org/officeDocument/2006/relationships/image" Target="media/image1374.wmf"/><Relationship Id="rId5234" Type="http://schemas.openxmlformats.org/officeDocument/2006/relationships/image" Target="media/image2528.wmf"/><Relationship Id="rId69" Type="http://schemas.openxmlformats.org/officeDocument/2006/relationships/oleObject" Target="embeddings/oleObject35.bin"/><Relationship Id="rId1844" Type="http://schemas.openxmlformats.org/officeDocument/2006/relationships/image" Target="media/image890.wmf"/><Relationship Id="rId4250" Type="http://schemas.openxmlformats.org/officeDocument/2006/relationships/image" Target="media/image2087.wmf"/><Relationship Id="rId5301" Type="http://schemas.openxmlformats.org/officeDocument/2006/relationships/image" Target="media/image2560.wmf"/><Relationship Id="rId8457" Type="http://schemas.openxmlformats.org/officeDocument/2006/relationships/image" Target="media/image3877.wmf"/><Relationship Id="rId7059" Type="http://schemas.openxmlformats.org/officeDocument/2006/relationships/oleObject" Target="embeddings/oleObject3626.bin"/><Relationship Id="rId7473" Type="http://schemas.openxmlformats.org/officeDocument/2006/relationships/oleObject" Target="embeddings/oleObject3868.bin"/><Relationship Id="rId8524" Type="http://schemas.openxmlformats.org/officeDocument/2006/relationships/image" Target="media/image3909.wmf"/><Relationship Id="rId1911" Type="http://schemas.openxmlformats.org/officeDocument/2006/relationships/oleObject" Target="embeddings/oleObject978.bin"/><Relationship Id="rId3669" Type="http://schemas.openxmlformats.org/officeDocument/2006/relationships/image" Target="media/image1798.wmf"/><Relationship Id="rId6075" Type="http://schemas.openxmlformats.org/officeDocument/2006/relationships/oleObject" Target="embeddings/oleObject3122.bin"/><Relationship Id="rId7126" Type="http://schemas.openxmlformats.org/officeDocument/2006/relationships/oleObject" Target="embeddings/oleObject3660.bin"/><Relationship Id="rId7540" Type="http://schemas.openxmlformats.org/officeDocument/2006/relationships/oleObject" Target="embeddings/oleObject3935.bin"/><Relationship Id="rId5091" Type="http://schemas.openxmlformats.org/officeDocument/2006/relationships/oleObject" Target="embeddings/oleObject2620.bin"/><Relationship Id="rId6142" Type="http://schemas.openxmlformats.org/officeDocument/2006/relationships/oleObject" Target="embeddings/oleObject3156.bin"/><Relationship Id="rId1287" Type="http://schemas.openxmlformats.org/officeDocument/2006/relationships/oleObject" Target="embeddings/oleObject656.bin"/><Relationship Id="rId2685" Type="http://schemas.openxmlformats.org/officeDocument/2006/relationships/oleObject" Target="embeddings/oleObject1365.bin"/><Relationship Id="rId3736" Type="http://schemas.openxmlformats.org/officeDocument/2006/relationships/oleObject" Target="embeddings/oleObject1894.bin"/><Relationship Id="rId657" Type="http://schemas.openxmlformats.org/officeDocument/2006/relationships/oleObject" Target="embeddings/oleObject334.bin"/><Relationship Id="rId2338" Type="http://schemas.openxmlformats.org/officeDocument/2006/relationships/image" Target="media/image1133.wmf"/><Relationship Id="rId2752" Type="http://schemas.openxmlformats.org/officeDocument/2006/relationships/image" Target="media/image1342.wmf"/><Relationship Id="rId3803" Type="http://schemas.openxmlformats.org/officeDocument/2006/relationships/oleObject" Target="embeddings/oleObject1928.bin"/><Relationship Id="rId6959" Type="http://schemas.openxmlformats.org/officeDocument/2006/relationships/oleObject" Target="embeddings/oleObject3576.bin"/><Relationship Id="rId724" Type="http://schemas.openxmlformats.org/officeDocument/2006/relationships/image" Target="media/image345.wmf"/><Relationship Id="rId1354" Type="http://schemas.openxmlformats.org/officeDocument/2006/relationships/oleObject" Target="embeddings/oleObject691.bin"/><Relationship Id="rId2405" Type="http://schemas.openxmlformats.org/officeDocument/2006/relationships/image" Target="media/image1166.wmf"/><Relationship Id="rId5975" Type="http://schemas.openxmlformats.org/officeDocument/2006/relationships/oleObject" Target="embeddings/oleObject3069.bin"/><Relationship Id="rId8381" Type="http://schemas.openxmlformats.org/officeDocument/2006/relationships/image" Target="media/image3846.wmf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16.bin"/><Relationship Id="rId1421" Type="http://schemas.openxmlformats.org/officeDocument/2006/relationships/image" Target="media/image680.wmf"/><Relationship Id="rId4577" Type="http://schemas.openxmlformats.org/officeDocument/2006/relationships/image" Target="media/image2216.wmf"/><Relationship Id="rId4991" Type="http://schemas.openxmlformats.org/officeDocument/2006/relationships/oleObject" Target="embeddings/oleObject2569.bin"/><Relationship Id="rId5628" Type="http://schemas.openxmlformats.org/officeDocument/2006/relationships/image" Target="media/image2717.wmf"/><Relationship Id="rId8034" Type="http://schemas.openxmlformats.org/officeDocument/2006/relationships/oleObject" Target="embeddings/oleObject4341.bin"/><Relationship Id="rId3179" Type="http://schemas.openxmlformats.org/officeDocument/2006/relationships/image" Target="media/image1551.wmf"/><Relationship Id="rId3593" Type="http://schemas.openxmlformats.org/officeDocument/2006/relationships/image" Target="media/image1760.wmf"/><Relationship Id="rId4644" Type="http://schemas.openxmlformats.org/officeDocument/2006/relationships/oleObject" Target="embeddings/oleObject2388.bin"/><Relationship Id="rId7050" Type="http://schemas.openxmlformats.org/officeDocument/2006/relationships/image" Target="media/image3406.wmf"/><Relationship Id="rId8101" Type="http://schemas.openxmlformats.org/officeDocument/2006/relationships/image" Target="media/image3704.wmf"/><Relationship Id="rId2195" Type="http://schemas.openxmlformats.org/officeDocument/2006/relationships/image" Target="media/image1063.wmf"/><Relationship Id="rId3246" Type="http://schemas.openxmlformats.org/officeDocument/2006/relationships/oleObject" Target="embeddings/oleObject1646.bin"/><Relationship Id="rId167" Type="http://schemas.openxmlformats.org/officeDocument/2006/relationships/image" Target="media/image73.wmf"/><Relationship Id="rId581" Type="http://schemas.openxmlformats.org/officeDocument/2006/relationships/image" Target="media/image275.wmf"/><Relationship Id="rId2262" Type="http://schemas.openxmlformats.org/officeDocument/2006/relationships/oleObject" Target="embeddings/oleObject1155.bin"/><Relationship Id="rId3660" Type="http://schemas.openxmlformats.org/officeDocument/2006/relationships/oleObject" Target="embeddings/oleObject1856.bin"/><Relationship Id="rId4711" Type="http://schemas.openxmlformats.org/officeDocument/2006/relationships/image" Target="media/image2273.wmf"/><Relationship Id="rId7867" Type="http://schemas.openxmlformats.org/officeDocument/2006/relationships/oleObject" Target="embeddings/oleObject4253.bin"/><Relationship Id="rId234" Type="http://schemas.openxmlformats.org/officeDocument/2006/relationships/image" Target="media/image107.wmf"/><Relationship Id="rId3313" Type="http://schemas.openxmlformats.org/officeDocument/2006/relationships/oleObject" Target="embeddings/oleObject1680.bin"/><Relationship Id="rId6469" Type="http://schemas.openxmlformats.org/officeDocument/2006/relationships/image" Target="media/image3127.wmf"/><Relationship Id="rId6883" Type="http://schemas.openxmlformats.org/officeDocument/2006/relationships/oleObject" Target="embeddings/oleObject3532.bin"/><Relationship Id="rId7934" Type="http://schemas.openxmlformats.org/officeDocument/2006/relationships/oleObject" Target="embeddings/oleObject4288.bin"/><Relationship Id="rId5485" Type="http://schemas.openxmlformats.org/officeDocument/2006/relationships/oleObject" Target="embeddings/oleObject2818.bin"/><Relationship Id="rId6536" Type="http://schemas.openxmlformats.org/officeDocument/2006/relationships/oleObject" Target="embeddings/oleObject3354.bin"/><Relationship Id="rId6950" Type="http://schemas.openxmlformats.org/officeDocument/2006/relationships/image" Target="media/image3356.wmf"/><Relationship Id="rId301" Type="http://schemas.openxmlformats.org/officeDocument/2006/relationships/oleObject" Target="embeddings/oleObject151.bin"/><Relationship Id="rId4087" Type="http://schemas.openxmlformats.org/officeDocument/2006/relationships/image" Target="media/image2005.wmf"/><Relationship Id="rId5138" Type="http://schemas.openxmlformats.org/officeDocument/2006/relationships/oleObject" Target="embeddings/oleObject2645.bin"/><Relationship Id="rId5552" Type="http://schemas.openxmlformats.org/officeDocument/2006/relationships/oleObject" Target="embeddings/oleObject2853.bin"/><Relationship Id="rId6603" Type="http://schemas.openxmlformats.org/officeDocument/2006/relationships/image" Target="media/image3193.wmf"/><Relationship Id="rId1748" Type="http://schemas.openxmlformats.org/officeDocument/2006/relationships/image" Target="media/image842.wmf"/><Relationship Id="rId4154" Type="http://schemas.openxmlformats.org/officeDocument/2006/relationships/image" Target="media/image2039.wmf"/><Relationship Id="rId5205" Type="http://schemas.openxmlformats.org/officeDocument/2006/relationships/image" Target="media/image2512.wmf"/><Relationship Id="rId3170" Type="http://schemas.openxmlformats.org/officeDocument/2006/relationships/oleObject" Target="embeddings/oleObject1613.bin"/><Relationship Id="rId4221" Type="http://schemas.openxmlformats.org/officeDocument/2006/relationships/oleObject" Target="embeddings/oleObject2138.bin"/><Relationship Id="rId7377" Type="http://schemas.openxmlformats.org/officeDocument/2006/relationships/image" Target="media/image3562.wmf"/><Relationship Id="rId8428" Type="http://schemas.openxmlformats.org/officeDocument/2006/relationships/oleObject" Target="embeddings/oleObject4544.bin"/><Relationship Id="rId1815" Type="http://schemas.openxmlformats.org/officeDocument/2006/relationships/oleObject" Target="embeddings/oleObject929.bin"/><Relationship Id="rId6393" Type="http://schemas.openxmlformats.org/officeDocument/2006/relationships/oleObject" Target="embeddings/oleObject3276.bin"/><Relationship Id="rId7791" Type="http://schemas.openxmlformats.org/officeDocument/2006/relationships/oleObject" Target="embeddings/oleObject4186.bin"/><Relationship Id="rId3987" Type="http://schemas.openxmlformats.org/officeDocument/2006/relationships/oleObject" Target="embeddings/oleObject2022.bin"/><Relationship Id="rId6046" Type="http://schemas.openxmlformats.org/officeDocument/2006/relationships/oleObject" Target="embeddings/oleObject3106.bin"/><Relationship Id="rId7444" Type="http://schemas.openxmlformats.org/officeDocument/2006/relationships/oleObject" Target="embeddings/oleObject3839.bin"/><Relationship Id="rId2589" Type="http://schemas.openxmlformats.org/officeDocument/2006/relationships/image" Target="media/image1261.wmf"/><Relationship Id="rId6460" Type="http://schemas.openxmlformats.org/officeDocument/2006/relationships/oleObject" Target="embeddings/oleObject3315.bin"/><Relationship Id="rId7511" Type="http://schemas.openxmlformats.org/officeDocument/2006/relationships/oleObject" Target="embeddings/oleObject3906.bin"/><Relationship Id="rId975" Type="http://schemas.openxmlformats.org/officeDocument/2006/relationships/image" Target="media/image465.wmf"/><Relationship Id="rId2656" Type="http://schemas.openxmlformats.org/officeDocument/2006/relationships/oleObject" Target="embeddings/oleObject1351.bin"/><Relationship Id="rId3707" Type="http://schemas.openxmlformats.org/officeDocument/2006/relationships/image" Target="media/image1817.wmf"/><Relationship Id="rId5062" Type="http://schemas.openxmlformats.org/officeDocument/2006/relationships/image" Target="media/image2438.wmf"/><Relationship Id="rId6113" Type="http://schemas.openxmlformats.org/officeDocument/2006/relationships/oleObject" Target="embeddings/oleObject3141.bin"/><Relationship Id="rId628" Type="http://schemas.openxmlformats.org/officeDocument/2006/relationships/oleObject" Target="embeddings/oleObject319.bin"/><Relationship Id="rId1258" Type="http://schemas.openxmlformats.org/officeDocument/2006/relationships/image" Target="media/image604.emf"/><Relationship Id="rId1672" Type="http://schemas.openxmlformats.org/officeDocument/2006/relationships/image" Target="media/image804.wmf"/><Relationship Id="rId2309" Type="http://schemas.openxmlformats.org/officeDocument/2006/relationships/oleObject" Target="embeddings/oleObject1180.bin"/><Relationship Id="rId2723" Type="http://schemas.openxmlformats.org/officeDocument/2006/relationships/oleObject" Target="embeddings/oleObject1384.bin"/><Relationship Id="rId5879" Type="http://schemas.openxmlformats.org/officeDocument/2006/relationships/image" Target="media/image2840.wmf"/><Relationship Id="rId8285" Type="http://schemas.openxmlformats.org/officeDocument/2006/relationships/image" Target="media/image3799.wmf"/><Relationship Id="rId1325" Type="http://schemas.openxmlformats.org/officeDocument/2006/relationships/oleObject" Target="embeddings/oleObject676.bin"/><Relationship Id="rId8352" Type="http://schemas.openxmlformats.org/officeDocument/2006/relationships/image" Target="media/image3831.wmf"/><Relationship Id="rId3497" Type="http://schemas.openxmlformats.org/officeDocument/2006/relationships/oleObject" Target="embeddings/oleObject1774.bin"/><Relationship Id="rId4895" Type="http://schemas.openxmlformats.org/officeDocument/2006/relationships/oleObject" Target="embeddings/oleObject2521.bin"/><Relationship Id="rId5946" Type="http://schemas.openxmlformats.org/officeDocument/2006/relationships/oleObject" Target="embeddings/oleObject3054.bin"/><Relationship Id="rId8005" Type="http://schemas.openxmlformats.org/officeDocument/2006/relationships/oleObject" Target="embeddings/oleObject4326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73.bin"/><Relationship Id="rId4548" Type="http://schemas.openxmlformats.org/officeDocument/2006/relationships/image" Target="media/image2204.wmf"/><Relationship Id="rId4962" Type="http://schemas.openxmlformats.org/officeDocument/2006/relationships/image" Target="media/image2388.wmf"/><Relationship Id="rId7021" Type="http://schemas.openxmlformats.org/officeDocument/2006/relationships/image" Target="media/image3391.emf"/><Relationship Id="rId3564" Type="http://schemas.openxmlformats.org/officeDocument/2006/relationships/oleObject" Target="embeddings/oleObject1808.bin"/><Relationship Id="rId4615" Type="http://schemas.openxmlformats.org/officeDocument/2006/relationships/oleObject" Target="embeddings/oleObject2369.bin"/><Relationship Id="rId485" Type="http://schemas.openxmlformats.org/officeDocument/2006/relationships/oleObject" Target="embeddings/oleObject246.bin"/><Relationship Id="rId2166" Type="http://schemas.openxmlformats.org/officeDocument/2006/relationships/oleObject" Target="embeddings/oleObject1107.bin"/><Relationship Id="rId2580" Type="http://schemas.openxmlformats.org/officeDocument/2006/relationships/oleObject" Target="embeddings/oleObject1313.bin"/><Relationship Id="rId3217" Type="http://schemas.openxmlformats.org/officeDocument/2006/relationships/image" Target="media/image1574.wmf"/><Relationship Id="rId3631" Type="http://schemas.openxmlformats.org/officeDocument/2006/relationships/image" Target="media/image1779.wmf"/><Relationship Id="rId6787" Type="http://schemas.openxmlformats.org/officeDocument/2006/relationships/oleObject" Target="embeddings/oleObject3483.bin"/><Relationship Id="rId7838" Type="http://schemas.openxmlformats.org/officeDocument/2006/relationships/oleObject" Target="embeddings/oleObject4233.bin"/><Relationship Id="rId138" Type="http://schemas.openxmlformats.org/officeDocument/2006/relationships/oleObject" Target="embeddings/oleObject69.bin"/><Relationship Id="rId552" Type="http://schemas.openxmlformats.org/officeDocument/2006/relationships/oleObject" Target="embeddings/oleObject281.bin"/><Relationship Id="rId1182" Type="http://schemas.openxmlformats.org/officeDocument/2006/relationships/oleObject" Target="embeddings/oleObject603.bin"/><Relationship Id="rId2233" Type="http://schemas.openxmlformats.org/officeDocument/2006/relationships/image" Target="media/image1082.wmf"/><Relationship Id="rId5389" Type="http://schemas.openxmlformats.org/officeDocument/2006/relationships/oleObject" Target="embeddings/oleObject2766.bin"/><Relationship Id="rId6854" Type="http://schemas.openxmlformats.org/officeDocument/2006/relationships/oleObject" Target="embeddings/oleObject3517.bin"/><Relationship Id="rId205" Type="http://schemas.openxmlformats.org/officeDocument/2006/relationships/image" Target="media/image92.wmf"/><Relationship Id="rId2300" Type="http://schemas.openxmlformats.org/officeDocument/2006/relationships/image" Target="media/image1115.wmf"/><Relationship Id="rId5456" Type="http://schemas.openxmlformats.org/officeDocument/2006/relationships/oleObject" Target="embeddings/oleObject2803.bin"/><Relationship Id="rId6507" Type="http://schemas.openxmlformats.org/officeDocument/2006/relationships/image" Target="media/image3145.wmf"/><Relationship Id="rId7905" Type="http://schemas.openxmlformats.org/officeDocument/2006/relationships/oleObject" Target="embeddings/oleObject4272.bin"/><Relationship Id="rId1999" Type="http://schemas.openxmlformats.org/officeDocument/2006/relationships/oleObject" Target="embeddings/oleObject1023.bin"/><Relationship Id="rId4058" Type="http://schemas.openxmlformats.org/officeDocument/2006/relationships/oleObject" Target="embeddings/oleObject2057.bin"/><Relationship Id="rId4472" Type="http://schemas.openxmlformats.org/officeDocument/2006/relationships/oleObject" Target="embeddings/oleObject2267.bin"/><Relationship Id="rId5109" Type="http://schemas.openxmlformats.org/officeDocument/2006/relationships/image" Target="media/image2460.wmf"/><Relationship Id="rId5870" Type="http://schemas.openxmlformats.org/officeDocument/2006/relationships/oleObject" Target="embeddings/oleObject3015.bin"/><Relationship Id="rId6921" Type="http://schemas.openxmlformats.org/officeDocument/2006/relationships/image" Target="media/image3342.wmf"/><Relationship Id="rId3074" Type="http://schemas.openxmlformats.org/officeDocument/2006/relationships/oleObject" Target="embeddings/oleObject1565.bin"/><Relationship Id="rId4125" Type="http://schemas.openxmlformats.org/officeDocument/2006/relationships/oleObject" Target="embeddings/oleObject2090.bin"/><Relationship Id="rId5523" Type="http://schemas.openxmlformats.org/officeDocument/2006/relationships/image" Target="media/image2665.wmf"/><Relationship Id="rId8679" Type="http://schemas.openxmlformats.org/officeDocument/2006/relationships/image" Target="media/image3984.wmf"/><Relationship Id="rId1719" Type="http://schemas.openxmlformats.org/officeDocument/2006/relationships/oleObject" Target="embeddings/oleObject881.bin"/><Relationship Id="rId7695" Type="http://schemas.openxmlformats.org/officeDocument/2006/relationships/oleObject" Target="embeddings/oleObject4090.bin"/><Relationship Id="rId2090" Type="http://schemas.openxmlformats.org/officeDocument/2006/relationships/image" Target="media/image1011.wmf"/><Relationship Id="rId3141" Type="http://schemas.openxmlformats.org/officeDocument/2006/relationships/image" Target="media/image1532.wmf"/><Relationship Id="rId6297" Type="http://schemas.openxmlformats.org/officeDocument/2006/relationships/image" Target="media/image3047.wmf"/><Relationship Id="rId7348" Type="http://schemas.openxmlformats.org/officeDocument/2006/relationships/image" Target="media/image3549.wmf"/><Relationship Id="rId7762" Type="http://schemas.openxmlformats.org/officeDocument/2006/relationships/oleObject" Target="embeddings/oleObject4157.bin"/><Relationship Id="rId3958" Type="http://schemas.openxmlformats.org/officeDocument/2006/relationships/image" Target="media/image1940.wmf"/><Relationship Id="rId6364" Type="http://schemas.openxmlformats.org/officeDocument/2006/relationships/image" Target="media/image3080.wmf"/><Relationship Id="rId7415" Type="http://schemas.openxmlformats.org/officeDocument/2006/relationships/oleObject" Target="embeddings/oleObject3814.bin"/><Relationship Id="rId879" Type="http://schemas.openxmlformats.org/officeDocument/2006/relationships/image" Target="media/image419.wmf"/><Relationship Id="rId5380" Type="http://schemas.openxmlformats.org/officeDocument/2006/relationships/oleObject" Target="embeddings/oleObject2761.bin"/><Relationship Id="rId6017" Type="http://schemas.openxmlformats.org/officeDocument/2006/relationships/oleObject" Target="embeddings/oleObject3091.bin"/><Relationship Id="rId6431" Type="http://schemas.openxmlformats.org/officeDocument/2006/relationships/oleObject" Target="embeddings/oleObject3295.bin"/><Relationship Id="rId1576" Type="http://schemas.openxmlformats.org/officeDocument/2006/relationships/image" Target="media/image756.wmf"/><Relationship Id="rId2974" Type="http://schemas.openxmlformats.org/officeDocument/2006/relationships/oleObject" Target="embeddings/oleObject1515.bin"/><Relationship Id="rId5033" Type="http://schemas.openxmlformats.org/officeDocument/2006/relationships/oleObject" Target="embeddings/oleObject2590.bin"/><Relationship Id="rId8189" Type="http://schemas.openxmlformats.org/officeDocument/2006/relationships/image" Target="media/image3747.wmf"/><Relationship Id="rId946" Type="http://schemas.openxmlformats.org/officeDocument/2006/relationships/oleObject" Target="embeddings/oleObject485.bin"/><Relationship Id="rId1229" Type="http://schemas.openxmlformats.org/officeDocument/2006/relationships/oleObject" Target="embeddings/oleObject628.bin"/><Relationship Id="rId1990" Type="http://schemas.openxmlformats.org/officeDocument/2006/relationships/image" Target="media/image961.wmf"/><Relationship Id="rId2627" Type="http://schemas.openxmlformats.org/officeDocument/2006/relationships/image" Target="media/image1280.wmf"/><Relationship Id="rId5100" Type="http://schemas.openxmlformats.org/officeDocument/2006/relationships/image" Target="media/image2456.wmf"/><Relationship Id="rId8256" Type="http://schemas.openxmlformats.org/officeDocument/2006/relationships/oleObject" Target="embeddings/oleObject4454.bin"/><Relationship Id="rId1643" Type="http://schemas.openxmlformats.org/officeDocument/2006/relationships/oleObject" Target="embeddings/oleObject843.bin"/><Relationship Id="rId4799" Type="http://schemas.openxmlformats.org/officeDocument/2006/relationships/oleObject" Target="embeddings/oleObject2470.bin"/><Relationship Id="rId8670" Type="http://schemas.openxmlformats.org/officeDocument/2006/relationships/image" Target="media/image3980.wmf"/><Relationship Id="rId1710" Type="http://schemas.openxmlformats.org/officeDocument/2006/relationships/image" Target="media/image823.wmf"/><Relationship Id="rId4866" Type="http://schemas.openxmlformats.org/officeDocument/2006/relationships/image" Target="media/image2347.wmf"/><Relationship Id="rId5917" Type="http://schemas.openxmlformats.org/officeDocument/2006/relationships/oleObject" Target="embeddings/oleObject3039.bin"/><Relationship Id="rId7272" Type="http://schemas.openxmlformats.org/officeDocument/2006/relationships/image" Target="media/image3511.wmf"/><Relationship Id="rId8323" Type="http://schemas.openxmlformats.org/officeDocument/2006/relationships/oleObject" Target="embeddings/oleObject4483.bin"/><Relationship Id="rId3468" Type="http://schemas.openxmlformats.org/officeDocument/2006/relationships/image" Target="media/image1698.wmf"/><Relationship Id="rId3882" Type="http://schemas.openxmlformats.org/officeDocument/2006/relationships/image" Target="media/image1903.wmf"/><Relationship Id="rId4519" Type="http://schemas.openxmlformats.org/officeDocument/2006/relationships/oleObject" Target="embeddings/oleObject2307.bin"/><Relationship Id="rId4933" Type="http://schemas.openxmlformats.org/officeDocument/2006/relationships/oleObject" Target="embeddings/oleObject2540.bin"/><Relationship Id="rId389" Type="http://schemas.openxmlformats.org/officeDocument/2006/relationships/image" Target="media/image182.wmf"/><Relationship Id="rId2484" Type="http://schemas.openxmlformats.org/officeDocument/2006/relationships/image" Target="media/image1208.wmf"/><Relationship Id="rId3535" Type="http://schemas.openxmlformats.org/officeDocument/2006/relationships/image" Target="media/image1731.wmf"/><Relationship Id="rId456" Type="http://schemas.openxmlformats.org/officeDocument/2006/relationships/oleObject" Target="embeddings/oleObject230.bin"/><Relationship Id="rId870" Type="http://schemas.openxmlformats.org/officeDocument/2006/relationships/image" Target="media/image416.wmf"/><Relationship Id="rId1086" Type="http://schemas.openxmlformats.org/officeDocument/2006/relationships/image" Target="media/image520.wmf"/><Relationship Id="rId2137" Type="http://schemas.openxmlformats.org/officeDocument/2006/relationships/image" Target="media/image1034.wmf"/><Relationship Id="rId2551" Type="http://schemas.openxmlformats.org/officeDocument/2006/relationships/image" Target="media/image1242.wmf"/><Relationship Id="rId109" Type="http://schemas.openxmlformats.org/officeDocument/2006/relationships/image" Target="media/image44.wmf"/><Relationship Id="rId523" Type="http://schemas.openxmlformats.org/officeDocument/2006/relationships/image" Target="media/image246.wmf"/><Relationship Id="rId1153" Type="http://schemas.openxmlformats.org/officeDocument/2006/relationships/oleObject" Target="embeddings/oleObject588.bin"/><Relationship Id="rId2204" Type="http://schemas.openxmlformats.org/officeDocument/2006/relationships/oleObject" Target="embeddings/oleObject1126.bin"/><Relationship Id="rId3602" Type="http://schemas.openxmlformats.org/officeDocument/2006/relationships/oleObject" Target="embeddings/oleObject1827.bin"/><Relationship Id="rId6758" Type="http://schemas.openxmlformats.org/officeDocument/2006/relationships/image" Target="media/image3267.wmf"/><Relationship Id="rId7809" Type="http://schemas.openxmlformats.org/officeDocument/2006/relationships/oleObject" Target="embeddings/oleObject4204.bin"/><Relationship Id="rId8180" Type="http://schemas.openxmlformats.org/officeDocument/2006/relationships/oleObject" Target="embeddings/oleObject4415.bin"/><Relationship Id="rId5774" Type="http://schemas.openxmlformats.org/officeDocument/2006/relationships/image" Target="media/image2788.wmf"/><Relationship Id="rId6825" Type="http://schemas.openxmlformats.org/officeDocument/2006/relationships/oleObject" Target="embeddings/oleObject3502.bin"/><Relationship Id="rId1220" Type="http://schemas.openxmlformats.org/officeDocument/2006/relationships/image" Target="media/image586.wmf"/><Relationship Id="rId4376" Type="http://schemas.openxmlformats.org/officeDocument/2006/relationships/image" Target="media/image2149.wmf"/><Relationship Id="rId4790" Type="http://schemas.openxmlformats.org/officeDocument/2006/relationships/image" Target="media/image2312.wmf"/><Relationship Id="rId5427" Type="http://schemas.openxmlformats.org/officeDocument/2006/relationships/image" Target="media/image2622.wmf"/><Relationship Id="rId5841" Type="http://schemas.openxmlformats.org/officeDocument/2006/relationships/image" Target="media/image2821.wmf"/><Relationship Id="rId3392" Type="http://schemas.openxmlformats.org/officeDocument/2006/relationships/oleObject" Target="embeddings/oleObject1721.bin"/><Relationship Id="rId4029" Type="http://schemas.openxmlformats.org/officeDocument/2006/relationships/image" Target="media/image1976.wmf"/><Relationship Id="rId4443" Type="http://schemas.openxmlformats.org/officeDocument/2006/relationships/oleObject" Target="embeddings/oleObject2251.bin"/><Relationship Id="rId7599" Type="http://schemas.openxmlformats.org/officeDocument/2006/relationships/oleObject" Target="embeddings/oleObject3994.bin"/><Relationship Id="rId3045" Type="http://schemas.openxmlformats.org/officeDocument/2006/relationships/image" Target="media/image1484.wmf"/><Relationship Id="rId4510" Type="http://schemas.openxmlformats.org/officeDocument/2006/relationships/oleObject" Target="embeddings/oleObject2298.bin"/><Relationship Id="rId7666" Type="http://schemas.openxmlformats.org/officeDocument/2006/relationships/oleObject" Target="embeddings/oleObject4061.bin"/><Relationship Id="rId380" Type="http://schemas.openxmlformats.org/officeDocument/2006/relationships/oleObject" Target="embeddings/oleObject192.bin"/><Relationship Id="rId2061" Type="http://schemas.openxmlformats.org/officeDocument/2006/relationships/image" Target="media/image996.wmf"/><Relationship Id="rId3112" Type="http://schemas.openxmlformats.org/officeDocument/2006/relationships/oleObject" Target="embeddings/oleObject1584.bin"/><Relationship Id="rId6268" Type="http://schemas.openxmlformats.org/officeDocument/2006/relationships/oleObject" Target="embeddings/oleObject3213.bin"/><Relationship Id="rId6682" Type="http://schemas.openxmlformats.org/officeDocument/2006/relationships/oleObject" Target="embeddings/oleObject3427.bin"/><Relationship Id="rId7319" Type="http://schemas.openxmlformats.org/officeDocument/2006/relationships/oleObject" Target="embeddings/oleObject3762.bin"/><Relationship Id="rId5284" Type="http://schemas.openxmlformats.org/officeDocument/2006/relationships/oleObject" Target="embeddings/oleObject2713.bin"/><Relationship Id="rId6335" Type="http://schemas.openxmlformats.org/officeDocument/2006/relationships/image" Target="media/image3066.wmf"/><Relationship Id="rId7733" Type="http://schemas.openxmlformats.org/officeDocument/2006/relationships/oleObject" Target="embeddings/oleObject4128.bin"/><Relationship Id="rId100" Type="http://schemas.openxmlformats.org/officeDocument/2006/relationships/oleObject" Target="embeddings/oleObject50.bin"/><Relationship Id="rId2878" Type="http://schemas.openxmlformats.org/officeDocument/2006/relationships/image" Target="media/image1399.wmf"/><Relationship Id="rId3929" Type="http://schemas.openxmlformats.org/officeDocument/2006/relationships/image" Target="media/image1926.wmf"/><Relationship Id="rId7800" Type="http://schemas.openxmlformats.org/officeDocument/2006/relationships/oleObject" Target="embeddings/oleObject4195.bin"/><Relationship Id="rId1894" Type="http://schemas.openxmlformats.org/officeDocument/2006/relationships/image" Target="media/image914.wmf"/><Relationship Id="rId2945" Type="http://schemas.openxmlformats.org/officeDocument/2006/relationships/image" Target="media/image1434.wmf"/><Relationship Id="rId5351" Type="http://schemas.openxmlformats.org/officeDocument/2006/relationships/image" Target="media/image2585.wmf"/><Relationship Id="rId6402" Type="http://schemas.openxmlformats.org/officeDocument/2006/relationships/image" Target="media/image3099.wmf"/><Relationship Id="rId917" Type="http://schemas.openxmlformats.org/officeDocument/2006/relationships/oleObject" Target="embeddings/oleObject469.bin"/><Relationship Id="rId1547" Type="http://schemas.openxmlformats.org/officeDocument/2006/relationships/oleObject" Target="embeddings/oleObject795.bin"/><Relationship Id="rId1961" Type="http://schemas.openxmlformats.org/officeDocument/2006/relationships/oleObject" Target="embeddings/oleObject1004.bin"/><Relationship Id="rId5004" Type="http://schemas.openxmlformats.org/officeDocument/2006/relationships/image" Target="media/image2409.wmf"/><Relationship Id="rId8574" Type="http://schemas.openxmlformats.org/officeDocument/2006/relationships/oleObject" Target="embeddings/oleObject4619.bin"/><Relationship Id="rId1614" Type="http://schemas.openxmlformats.org/officeDocument/2006/relationships/image" Target="media/image775.wmf"/><Relationship Id="rId4020" Type="http://schemas.openxmlformats.org/officeDocument/2006/relationships/image" Target="media/image1971.wmf"/><Relationship Id="rId7176" Type="http://schemas.openxmlformats.org/officeDocument/2006/relationships/image" Target="media/image3464.wmf"/><Relationship Id="rId7590" Type="http://schemas.openxmlformats.org/officeDocument/2006/relationships/oleObject" Target="embeddings/oleObject3985.bin"/><Relationship Id="rId8227" Type="http://schemas.openxmlformats.org/officeDocument/2006/relationships/image" Target="media/image3765.wmf"/><Relationship Id="rId8641" Type="http://schemas.openxmlformats.org/officeDocument/2006/relationships/image" Target="media/image3966.wmf"/><Relationship Id="rId3786" Type="http://schemas.openxmlformats.org/officeDocument/2006/relationships/oleObject" Target="embeddings/oleObject1919.bin"/><Relationship Id="rId6192" Type="http://schemas.openxmlformats.org/officeDocument/2006/relationships/oleObject" Target="embeddings/oleObject3181.bin"/><Relationship Id="rId7243" Type="http://schemas.openxmlformats.org/officeDocument/2006/relationships/oleObject" Target="embeddings/oleObject3724.bin"/><Relationship Id="rId2388" Type="http://schemas.openxmlformats.org/officeDocument/2006/relationships/image" Target="media/image1158.wmf"/><Relationship Id="rId3439" Type="http://schemas.openxmlformats.org/officeDocument/2006/relationships/oleObject" Target="embeddings/oleObject1745.bin"/><Relationship Id="rId4837" Type="http://schemas.openxmlformats.org/officeDocument/2006/relationships/image" Target="media/image2333.wmf"/><Relationship Id="rId7310" Type="http://schemas.openxmlformats.org/officeDocument/2006/relationships/image" Target="media/image3530.wmf"/><Relationship Id="rId3853" Type="http://schemas.openxmlformats.org/officeDocument/2006/relationships/oleObject" Target="embeddings/oleObject1953.bin"/><Relationship Id="rId4904" Type="http://schemas.openxmlformats.org/officeDocument/2006/relationships/image" Target="media/image2366.wmf"/><Relationship Id="rId774" Type="http://schemas.openxmlformats.org/officeDocument/2006/relationships/image" Target="media/image368.wmf"/><Relationship Id="rId1057" Type="http://schemas.openxmlformats.org/officeDocument/2006/relationships/oleObject" Target="embeddings/oleObject541.bin"/><Relationship Id="rId2455" Type="http://schemas.openxmlformats.org/officeDocument/2006/relationships/image" Target="media/image1190.png"/><Relationship Id="rId3506" Type="http://schemas.openxmlformats.org/officeDocument/2006/relationships/image" Target="media/image1717.wmf"/><Relationship Id="rId3920" Type="http://schemas.openxmlformats.org/officeDocument/2006/relationships/oleObject" Target="embeddings/oleObject1987.bin"/><Relationship Id="rId8084" Type="http://schemas.openxmlformats.org/officeDocument/2006/relationships/oleObject" Target="embeddings/oleObject4366.bin"/><Relationship Id="rId427" Type="http://schemas.openxmlformats.org/officeDocument/2006/relationships/image" Target="media/image201.wmf"/><Relationship Id="rId841" Type="http://schemas.openxmlformats.org/officeDocument/2006/relationships/image" Target="media/image401.wmf"/><Relationship Id="rId1471" Type="http://schemas.openxmlformats.org/officeDocument/2006/relationships/image" Target="media/image705.wmf"/><Relationship Id="rId2108" Type="http://schemas.openxmlformats.org/officeDocument/2006/relationships/image" Target="media/image1020.wmf"/><Relationship Id="rId2522" Type="http://schemas.openxmlformats.org/officeDocument/2006/relationships/oleObject" Target="embeddings/oleObject1284.bin"/><Relationship Id="rId5678" Type="http://schemas.openxmlformats.org/officeDocument/2006/relationships/image" Target="media/image2740.wmf"/><Relationship Id="rId6729" Type="http://schemas.openxmlformats.org/officeDocument/2006/relationships/oleObject" Target="embeddings/oleObject3454.bin"/><Relationship Id="rId1124" Type="http://schemas.openxmlformats.org/officeDocument/2006/relationships/oleObject" Target="embeddings/oleObject574.bin"/><Relationship Id="rId4694" Type="http://schemas.openxmlformats.org/officeDocument/2006/relationships/image" Target="media/image2265.wmf"/><Relationship Id="rId5745" Type="http://schemas.openxmlformats.org/officeDocument/2006/relationships/oleObject" Target="embeddings/oleObject2952.bin"/><Relationship Id="rId8151" Type="http://schemas.openxmlformats.org/officeDocument/2006/relationships/image" Target="media/image3728.wmf"/><Relationship Id="rId3296" Type="http://schemas.openxmlformats.org/officeDocument/2006/relationships/image" Target="media/image1614.wmf"/><Relationship Id="rId4347" Type="http://schemas.openxmlformats.org/officeDocument/2006/relationships/oleObject" Target="embeddings/oleObject2200.bin"/><Relationship Id="rId4761" Type="http://schemas.openxmlformats.org/officeDocument/2006/relationships/image" Target="media/image2298.wmf"/><Relationship Id="rId3363" Type="http://schemas.openxmlformats.org/officeDocument/2006/relationships/image" Target="media/image1646.wmf"/><Relationship Id="rId4414" Type="http://schemas.openxmlformats.org/officeDocument/2006/relationships/oleObject" Target="embeddings/oleObject2236.bin"/><Relationship Id="rId5812" Type="http://schemas.openxmlformats.org/officeDocument/2006/relationships/oleObject" Target="embeddings/oleObject2986.bin"/><Relationship Id="rId284" Type="http://schemas.openxmlformats.org/officeDocument/2006/relationships/oleObject" Target="embeddings/oleObject142.bin"/><Relationship Id="rId3016" Type="http://schemas.openxmlformats.org/officeDocument/2006/relationships/oleObject" Target="embeddings/oleObject1536.bin"/><Relationship Id="rId7984" Type="http://schemas.openxmlformats.org/officeDocument/2006/relationships/image" Target="media/image3646.wmf"/><Relationship Id="rId3430" Type="http://schemas.openxmlformats.org/officeDocument/2006/relationships/image" Target="media/image1679.wmf"/><Relationship Id="rId5188" Type="http://schemas.openxmlformats.org/officeDocument/2006/relationships/oleObject" Target="embeddings/oleObject2670.bin"/><Relationship Id="rId6586" Type="http://schemas.openxmlformats.org/officeDocument/2006/relationships/oleObject" Target="embeddings/oleObject3379.bin"/><Relationship Id="rId7637" Type="http://schemas.openxmlformats.org/officeDocument/2006/relationships/oleObject" Target="embeddings/oleObject4032.bin"/><Relationship Id="rId351" Type="http://schemas.openxmlformats.org/officeDocument/2006/relationships/image" Target="media/image163.wmf"/><Relationship Id="rId2032" Type="http://schemas.openxmlformats.org/officeDocument/2006/relationships/oleObject" Target="embeddings/oleObject1040.bin"/><Relationship Id="rId6239" Type="http://schemas.openxmlformats.org/officeDocument/2006/relationships/image" Target="media/image3018.wmf"/><Relationship Id="rId6653" Type="http://schemas.openxmlformats.org/officeDocument/2006/relationships/image" Target="media/image3218.wmf"/><Relationship Id="rId7704" Type="http://schemas.openxmlformats.org/officeDocument/2006/relationships/oleObject" Target="embeddings/oleObject4099.bin"/><Relationship Id="rId1798" Type="http://schemas.openxmlformats.org/officeDocument/2006/relationships/image" Target="media/image867.wmf"/><Relationship Id="rId2849" Type="http://schemas.openxmlformats.org/officeDocument/2006/relationships/oleObject" Target="embeddings/oleObject1454.bin"/><Relationship Id="rId5255" Type="http://schemas.openxmlformats.org/officeDocument/2006/relationships/oleObject" Target="embeddings/oleObject2697.bin"/><Relationship Id="rId6306" Type="http://schemas.openxmlformats.org/officeDocument/2006/relationships/oleObject" Target="embeddings/oleObject3232.bin"/><Relationship Id="rId6720" Type="http://schemas.openxmlformats.org/officeDocument/2006/relationships/image" Target="media/image3248.wmf"/><Relationship Id="rId1865" Type="http://schemas.openxmlformats.org/officeDocument/2006/relationships/oleObject" Target="embeddings/oleObject955.bin"/><Relationship Id="rId4271" Type="http://schemas.openxmlformats.org/officeDocument/2006/relationships/oleObject" Target="embeddings/oleObject2163.bin"/><Relationship Id="rId5322" Type="http://schemas.openxmlformats.org/officeDocument/2006/relationships/oleObject" Target="embeddings/oleObject2732.bin"/><Relationship Id="rId8478" Type="http://schemas.openxmlformats.org/officeDocument/2006/relationships/oleObject" Target="embeddings/oleObject4568.bin"/><Relationship Id="rId1518" Type="http://schemas.openxmlformats.org/officeDocument/2006/relationships/image" Target="media/image728.wmf"/><Relationship Id="rId2916" Type="http://schemas.openxmlformats.org/officeDocument/2006/relationships/oleObject" Target="embeddings/oleObject1486.bin"/><Relationship Id="rId7494" Type="http://schemas.openxmlformats.org/officeDocument/2006/relationships/oleObject" Target="embeddings/oleObject3889.bin"/><Relationship Id="rId8545" Type="http://schemas.openxmlformats.org/officeDocument/2006/relationships/oleObject" Target="embeddings/oleObject4603.bin"/><Relationship Id="rId1932" Type="http://schemas.openxmlformats.org/officeDocument/2006/relationships/oleObject" Target="embeddings/oleObject989.bin"/><Relationship Id="rId6096" Type="http://schemas.openxmlformats.org/officeDocument/2006/relationships/image" Target="media/image2941.wmf"/><Relationship Id="rId7147" Type="http://schemas.openxmlformats.org/officeDocument/2006/relationships/image" Target="media/image3454.wmf"/><Relationship Id="rId6163" Type="http://schemas.openxmlformats.org/officeDocument/2006/relationships/image" Target="media/image2974.wmf"/><Relationship Id="rId7561" Type="http://schemas.openxmlformats.org/officeDocument/2006/relationships/oleObject" Target="embeddings/oleObject3956.bin"/><Relationship Id="rId8612" Type="http://schemas.openxmlformats.org/officeDocument/2006/relationships/oleObject" Target="embeddings/oleObject4638.bin"/><Relationship Id="rId3757" Type="http://schemas.openxmlformats.org/officeDocument/2006/relationships/image" Target="media/image1842.wmf"/><Relationship Id="rId4808" Type="http://schemas.openxmlformats.org/officeDocument/2006/relationships/image" Target="media/image2321.wmf"/><Relationship Id="rId7214" Type="http://schemas.openxmlformats.org/officeDocument/2006/relationships/oleObject" Target="embeddings/oleObject3709.bin"/><Relationship Id="rId678" Type="http://schemas.openxmlformats.org/officeDocument/2006/relationships/image" Target="media/image323.wmf"/><Relationship Id="rId2359" Type="http://schemas.openxmlformats.org/officeDocument/2006/relationships/oleObject" Target="embeddings/oleObject1205.bin"/><Relationship Id="rId2773" Type="http://schemas.openxmlformats.org/officeDocument/2006/relationships/oleObject" Target="embeddings/oleObject1415.bin"/><Relationship Id="rId3824" Type="http://schemas.openxmlformats.org/officeDocument/2006/relationships/image" Target="media/image1875.wmf"/><Relationship Id="rId6230" Type="http://schemas.openxmlformats.org/officeDocument/2006/relationships/oleObject" Target="embeddings/oleObject3194.bin"/><Relationship Id="rId745" Type="http://schemas.openxmlformats.org/officeDocument/2006/relationships/oleObject" Target="embeddings/oleObject381.bin"/><Relationship Id="rId1375" Type="http://schemas.openxmlformats.org/officeDocument/2006/relationships/image" Target="media/image660.wmf"/><Relationship Id="rId2426" Type="http://schemas.openxmlformats.org/officeDocument/2006/relationships/image" Target="media/image1176.wmf"/><Relationship Id="rId5996" Type="http://schemas.openxmlformats.org/officeDocument/2006/relationships/oleObject" Target="embeddings/oleObject3080.bin"/><Relationship Id="rId81" Type="http://schemas.openxmlformats.org/officeDocument/2006/relationships/image" Target="media/image30.wmf"/><Relationship Id="rId812" Type="http://schemas.openxmlformats.org/officeDocument/2006/relationships/image" Target="media/image386.wmf"/><Relationship Id="rId1028" Type="http://schemas.openxmlformats.org/officeDocument/2006/relationships/oleObject" Target="embeddings/oleObject527.bin"/><Relationship Id="rId1442" Type="http://schemas.openxmlformats.org/officeDocument/2006/relationships/oleObject" Target="embeddings/oleObject741.bin"/><Relationship Id="rId2840" Type="http://schemas.openxmlformats.org/officeDocument/2006/relationships/image" Target="media/image1380.wmf"/><Relationship Id="rId4598" Type="http://schemas.openxmlformats.org/officeDocument/2006/relationships/oleObject" Target="embeddings/oleObject2360.bin"/><Relationship Id="rId5649" Type="http://schemas.openxmlformats.org/officeDocument/2006/relationships/oleObject" Target="embeddings/oleObject2902.bin"/><Relationship Id="rId8055" Type="http://schemas.openxmlformats.org/officeDocument/2006/relationships/image" Target="media/image3681.wmf"/><Relationship Id="rId7071" Type="http://schemas.openxmlformats.org/officeDocument/2006/relationships/oleObject" Target="embeddings/oleObject3632.bin"/><Relationship Id="rId8122" Type="http://schemas.openxmlformats.org/officeDocument/2006/relationships/oleObject" Target="embeddings/oleObject4385.bin"/><Relationship Id="rId3267" Type="http://schemas.openxmlformats.org/officeDocument/2006/relationships/image" Target="media/image1600.wmf"/><Relationship Id="rId4665" Type="http://schemas.openxmlformats.org/officeDocument/2006/relationships/image" Target="media/image2251.wmf"/><Relationship Id="rId5716" Type="http://schemas.openxmlformats.org/officeDocument/2006/relationships/image" Target="media/image2759.wmf"/><Relationship Id="rId188" Type="http://schemas.openxmlformats.org/officeDocument/2006/relationships/oleObject" Target="embeddings/oleObject94.bin"/><Relationship Id="rId3681" Type="http://schemas.openxmlformats.org/officeDocument/2006/relationships/image" Target="media/image1804.wmf"/><Relationship Id="rId4318" Type="http://schemas.openxmlformats.org/officeDocument/2006/relationships/image" Target="media/image2120.wmf"/><Relationship Id="rId4732" Type="http://schemas.openxmlformats.org/officeDocument/2006/relationships/oleObject" Target="embeddings/oleObject2436.bin"/><Relationship Id="rId7888" Type="http://schemas.openxmlformats.org/officeDocument/2006/relationships/image" Target="media/image3602.wmf"/><Relationship Id="rId2283" Type="http://schemas.openxmlformats.org/officeDocument/2006/relationships/oleObject" Target="embeddings/oleObject1166.bin"/><Relationship Id="rId3334" Type="http://schemas.openxmlformats.org/officeDocument/2006/relationships/image" Target="media/image1632.wmf"/><Relationship Id="rId7955" Type="http://schemas.openxmlformats.org/officeDocument/2006/relationships/image" Target="media/image3631.wmf"/><Relationship Id="rId255" Type="http://schemas.openxmlformats.org/officeDocument/2006/relationships/oleObject" Target="embeddings/oleObject127.bin"/><Relationship Id="rId2350" Type="http://schemas.openxmlformats.org/officeDocument/2006/relationships/image" Target="media/image1139.wmf"/><Relationship Id="rId3401" Type="http://schemas.openxmlformats.org/officeDocument/2006/relationships/image" Target="media/image1665.wmf"/><Relationship Id="rId6557" Type="http://schemas.openxmlformats.org/officeDocument/2006/relationships/image" Target="media/image3170.wmf"/><Relationship Id="rId6971" Type="http://schemas.openxmlformats.org/officeDocument/2006/relationships/oleObject" Target="embeddings/oleObject3582.bin"/><Relationship Id="rId7608" Type="http://schemas.openxmlformats.org/officeDocument/2006/relationships/oleObject" Target="embeddings/oleObject4003.bin"/><Relationship Id="rId322" Type="http://schemas.openxmlformats.org/officeDocument/2006/relationships/image" Target="media/image150.wmf"/><Relationship Id="rId2003" Type="http://schemas.openxmlformats.org/officeDocument/2006/relationships/oleObject" Target="embeddings/oleObject1025.bin"/><Relationship Id="rId5159" Type="http://schemas.openxmlformats.org/officeDocument/2006/relationships/image" Target="media/image2484.wmf"/><Relationship Id="rId5573" Type="http://schemas.openxmlformats.org/officeDocument/2006/relationships/image" Target="media/image2690.wmf"/><Relationship Id="rId6624" Type="http://schemas.openxmlformats.org/officeDocument/2006/relationships/oleObject" Target="embeddings/oleObject3398.bin"/><Relationship Id="rId4175" Type="http://schemas.openxmlformats.org/officeDocument/2006/relationships/oleObject" Target="embeddings/oleObject2115.bin"/><Relationship Id="rId5226" Type="http://schemas.openxmlformats.org/officeDocument/2006/relationships/image" Target="media/image2524.emf"/><Relationship Id="rId1769" Type="http://schemas.openxmlformats.org/officeDocument/2006/relationships/oleObject" Target="embeddings/oleObject906.bin"/><Relationship Id="rId3191" Type="http://schemas.openxmlformats.org/officeDocument/2006/relationships/image" Target="media/image1557.wmf"/><Relationship Id="rId4242" Type="http://schemas.openxmlformats.org/officeDocument/2006/relationships/image" Target="media/image2083.wmf"/><Relationship Id="rId5640" Type="http://schemas.openxmlformats.org/officeDocument/2006/relationships/image" Target="media/image2723.wmf"/><Relationship Id="rId7398" Type="http://schemas.openxmlformats.org/officeDocument/2006/relationships/oleObject" Target="embeddings/oleObject3804.bin"/><Relationship Id="rId1836" Type="http://schemas.openxmlformats.org/officeDocument/2006/relationships/image" Target="media/image886.wmf"/><Relationship Id="rId8449" Type="http://schemas.openxmlformats.org/officeDocument/2006/relationships/image" Target="media/image3873.wmf"/><Relationship Id="rId1903" Type="http://schemas.openxmlformats.org/officeDocument/2006/relationships/oleObject" Target="embeddings/oleObject974.bin"/><Relationship Id="rId7465" Type="http://schemas.openxmlformats.org/officeDocument/2006/relationships/oleObject" Target="embeddings/oleObject3860.bin"/><Relationship Id="rId8516" Type="http://schemas.openxmlformats.org/officeDocument/2006/relationships/oleObject" Target="embeddings/oleObject4588.bin"/><Relationship Id="rId6067" Type="http://schemas.openxmlformats.org/officeDocument/2006/relationships/oleObject" Target="embeddings/oleObject3118.bin"/><Relationship Id="rId6481" Type="http://schemas.openxmlformats.org/officeDocument/2006/relationships/image" Target="media/image3133.wmf"/><Relationship Id="rId7118" Type="http://schemas.openxmlformats.org/officeDocument/2006/relationships/oleObject" Target="embeddings/oleObject3656.bin"/><Relationship Id="rId7532" Type="http://schemas.openxmlformats.org/officeDocument/2006/relationships/oleObject" Target="embeddings/oleObject3927.bin"/><Relationship Id="rId996" Type="http://schemas.openxmlformats.org/officeDocument/2006/relationships/oleObject" Target="embeddings/oleObject510.bin"/><Relationship Id="rId2677" Type="http://schemas.openxmlformats.org/officeDocument/2006/relationships/oleObject" Target="embeddings/oleObject1361.bin"/><Relationship Id="rId3728" Type="http://schemas.openxmlformats.org/officeDocument/2006/relationships/oleObject" Target="embeddings/oleObject1890.bin"/><Relationship Id="rId5083" Type="http://schemas.openxmlformats.org/officeDocument/2006/relationships/oleObject" Target="embeddings/oleObject2615.bin"/><Relationship Id="rId6134" Type="http://schemas.openxmlformats.org/officeDocument/2006/relationships/oleObject" Target="embeddings/oleObject3152.bin"/><Relationship Id="rId649" Type="http://schemas.openxmlformats.org/officeDocument/2006/relationships/image" Target="media/image309.wmf"/><Relationship Id="rId1279" Type="http://schemas.openxmlformats.org/officeDocument/2006/relationships/oleObject" Target="embeddings/oleObject652.bin"/><Relationship Id="rId5150" Type="http://schemas.openxmlformats.org/officeDocument/2006/relationships/oleObject" Target="embeddings/oleObject2651.bin"/><Relationship Id="rId6201" Type="http://schemas.openxmlformats.org/officeDocument/2006/relationships/image" Target="media/image2993.wmf"/><Relationship Id="rId1346" Type="http://schemas.openxmlformats.org/officeDocument/2006/relationships/oleObject" Target="embeddings/oleObject687.bin"/><Relationship Id="rId1693" Type="http://schemas.openxmlformats.org/officeDocument/2006/relationships/oleObject" Target="embeddings/oleObject868.bin"/><Relationship Id="rId2744" Type="http://schemas.openxmlformats.org/officeDocument/2006/relationships/oleObject" Target="embeddings/oleObject1395.bin"/><Relationship Id="rId8373" Type="http://schemas.openxmlformats.org/officeDocument/2006/relationships/oleObject" Target="embeddings/oleObject4509.bin"/><Relationship Id="rId716" Type="http://schemas.openxmlformats.org/officeDocument/2006/relationships/image" Target="media/image341.wmf"/><Relationship Id="rId1760" Type="http://schemas.openxmlformats.org/officeDocument/2006/relationships/image" Target="media/image848.wmf"/><Relationship Id="rId2811" Type="http://schemas.openxmlformats.org/officeDocument/2006/relationships/oleObject" Target="embeddings/oleObject1435.bin"/><Relationship Id="rId5967" Type="http://schemas.openxmlformats.org/officeDocument/2006/relationships/oleObject" Target="embeddings/oleObject3065.bin"/><Relationship Id="rId8026" Type="http://schemas.openxmlformats.org/officeDocument/2006/relationships/image" Target="media/image3667.wmf"/><Relationship Id="rId52" Type="http://schemas.openxmlformats.org/officeDocument/2006/relationships/oleObject" Target="embeddings/oleObject26.bin"/><Relationship Id="rId1413" Type="http://schemas.openxmlformats.org/officeDocument/2006/relationships/image" Target="media/image676.wmf"/><Relationship Id="rId4569" Type="http://schemas.openxmlformats.org/officeDocument/2006/relationships/image" Target="media/image2212.wmf"/><Relationship Id="rId4983" Type="http://schemas.openxmlformats.org/officeDocument/2006/relationships/oleObject" Target="embeddings/oleObject2565.bin"/><Relationship Id="rId8440" Type="http://schemas.openxmlformats.org/officeDocument/2006/relationships/image" Target="media/image3868.wmf"/><Relationship Id="rId3585" Type="http://schemas.openxmlformats.org/officeDocument/2006/relationships/image" Target="media/image1756.wmf"/><Relationship Id="rId4636" Type="http://schemas.openxmlformats.org/officeDocument/2006/relationships/oleObject" Target="embeddings/oleObject2380.bin"/><Relationship Id="rId7042" Type="http://schemas.openxmlformats.org/officeDocument/2006/relationships/image" Target="media/image3402.wmf"/><Relationship Id="rId2187" Type="http://schemas.openxmlformats.org/officeDocument/2006/relationships/image" Target="media/image1059.wmf"/><Relationship Id="rId3238" Type="http://schemas.openxmlformats.org/officeDocument/2006/relationships/oleObject" Target="embeddings/oleObject1642.bin"/><Relationship Id="rId3652" Type="http://schemas.openxmlformats.org/officeDocument/2006/relationships/oleObject" Target="embeddings/oleObject1852.bin"/><Relationship Id="rId4703" Type="http://schemas.openxmlformats.org/officeDocument/2006/relationships/oleObject" Target="embeddings/oleObject2421.bin"/><Relationship Id="rId7859" Type="http://schemas.openxmlformats.org/officeDocument/2006/relationships/oleObject" Target="embeddings/oleObject4249.bin"/><Relationship Id="rId159" Type="http://schemas.openxmlformats.org/officeDocument/2006/relationships/image" Target="media/image69.wmf"/><Relationship Id="rId573" Type="http://schemas.openxmlformats.org/officeDocument/2006/relationships/image" Target="media/image271.wmf"/><Relationship Id="rId2254" Type="http://schemas.openxmlformats.org/officeDocument/2006/relationships/oleObject" Target="embeddings/oleObject1151.bin"/><Relationship Id="rId3305" Type="http://schemas.openxmlformats.org/officeDocument/2006/relationships/oleObject" Target="embeddings/oleObject1676.bin"/><Relationship Id="rId226" Type="http://schemas.openxmlformats.org/officeDocument/2006/relationships/image" Target="media/image103.wmf"/><Relationship Id="rId1270" Type="http://schemas.openxmlformats.org/officeDocument/2006/relationships/oleObject" Target="embeddings/oleObject647.bin"/><Relationship Id="rId5477" Type="http://schemas.openxmlformats.org/officeDocument/2006/relationships/oleObject" Target="embeddings/oleObject2814.bin"/><Relationship Id="rId6875" Type="http://schemas.openxmlformats.org/officeDocument/2006/relationships/oleObject" Target="embeddings/oleObject3528.bin"/><Relationship Id="rId7926" Type="http://schemas.openxmlformats.org/officeDocument/2006/relationships/image" Target="media/image3620.wmf"/><Relationship Id="rId640" Type="http://schemas.openxmlformats.org/officeDocument/2006/relationships/oleObject" Target="embeddings/oleObject325.bin"/><Relationship Id="rId2321" Type="http://schemas.openxmlformats.org/officeDocument/2006/relationships/oleObject" Target="embeddings/oleObject1186.bin"/><Relationship Id="rId4079" Type="http://schemas.openxmlformats.org/officeDocument/2006/relationships/image" Target="media/image2001.wmf"/><Relationship Id="rId5891" Type="http://schemas.openxmlformats.org/officeDocument/2006/relationships/image" Target="media/image2846.wmf"/><Relationship Id="rId6528" Type="http://schemas.openxmlformats.org/officeDocument/2006/relationships/oleObject" Target="embeddings/oleObject3350.bin"/><Relationship Id="rId6942" Type="http://schemas.openxmlformats.org/officeDocument/2006/relationships/image" Target="media/image3352.wmf"/><Relationship Id="rId4493" Type="http://schemas.openxmlformats.org/officeDocument/2006/relationships/oleObject" Target="embeddings/oleObject2281.bin"/><Relationship Id="rId5544" Type="http://schemas.openxmlformats.org/officeDocument/2006/relationships/oleObject" Target="embeddings/oleObject2849.bin"/><Relationship Id="rId3095" Type="http://schemas.openxmlformats.org/officeDocument/2006/relationships/image" Target="media/image1509.wmf"/><Relationship Id="rId4146" Type="http://schemas.openxmlformats.org/officeDocument/2006/relationships/image" Target="media/image2035.wmf"/><Relationship Id="rId4560" Type="http://schemas.openxmlformats.org/officeDocument/2006/relationships/oleObject" Target="embeddings/oleObject2340.bin"/><Relationship Id="rId5611" Type="http://schemas.openxmlformats.org/officeDocument/2006/relationships/oleObject" Target="embeddings/oleObject2883.bin"/><Relationship Id="rId1807" Type="http://schemas.openxmlformats.org/officeDocument/2006/relationships/oleObject" Target="embeddings/oleObject925.bin"/><Relationship Id="rId3162" Type="http://schemas.openxmlformats.org/officeDocument/2006/relationships/oleObject" Target="embeddings/oleObject1609.bin"/><Relationship Id="rId4213" Type="http://schemas.openxmlformats.org/officeDocument/2006/relationships/oleObject" Target="embeddings/oleObject2134.bin"/><Relationship Id="rId7369" Type="http://schemas.openxmlformats.org/officeDocument/2006/relationships/image" Target="media/image3558.wmf"/><Relationship Id="rId7783" Type="http://schemas.openxmlformats.org/officeDocument/2006/relationships/oleObject" Target="embeddings/oleObject4178.bin"/><Relationship Id="rId6385" Type="http://schemas.openxmlformats.org/officeDocument/2006/relationships/oleObject" Target="embeddings/oleObject3272.bin"/><Relationship Id="rId7436" Type="http://schemas.openxmlformats.org/officeDocument/2006/relationships/oleObject" Target="embeddings/oleObject3831.bin"/><Relationship Id="rId150" Type="http://schemas.openxmlformats.org/officeDocument/2006/relationships/oleObject" Target="embeddings/oleObject75.bin"/><Relationship Id="rId3979" Type="http://schemas.openxmlformats.org/officeDocument/2006/relationships/oleObject" Target="embeddings/oleObject2018.bin"/><Relationship Id="rId6038" Type="http://schemas.openxmlformats.org/officeDocument/2006/relationships/oleObject" Target="embeddings/oleObject3102.bin"/><Relationship Id="rId6452" Type="http://schemas.openxmlformats.org/officeDocument/2006/relationships/oleObject" Target="embeddings/oleObject3311.bin"/><Relationship Id="rId7850" Type="http://schemas.openxmlformats.org/officeDocument/2006/relationships/oleObject" Target="embeddings/oleObject4245.bin"/><Relationship Id="rId2995" Type="http://schemas.openxmlformats.org/officeDocument/2006/relationships/image" Target="media/image1459.wmf"/><Relationship Id="rId5054" Type="http://schemas.openxmlformats.org/officeDocument/2006/relationships/image" Target="media/image2434.wmf"/><Relationship Id="rId6105" Type="http://schemas.openxmlformats.org/officeDocument/2006/relationships/oleObject" Target="embeddings/oleObject3137.bin"/><Relationship Id="rId7503" Type="http://schemas.openxmlformats.org/officeDocument/2006/relationships/oleObject" Target="embeddings/oleObject3898.bin"/><Relationship Id="rId967" Type="http://schemas.openxmlformats.org/officeDocument/2006/relationships/image" Target="media/image461.wmf"/><Relationship Id="rId1597" Type="http://schemas.openxmlformats.org/officeDocument/2006/relationships/oleObject" Target="embeddings/oleObject820.bin"/><Relationship Id="rId2648" Type="http://schemas.openxmlformats.org/officeDocument/2006/relationships/oleObject" Target="embeddings/oleObject1347.bin"/><Relationship Id="rId1664" Type="http://schemas.openxmlformats.org/officeDocument/2006/relationships/image" Target="media/image800.wmf"/><Relationship Id="rId2715" Type="http://schemas.openxmlformats.org/officeDocument/2006/relationships/oleObject" Target="embeddings/oleObject1380.bin"/><Relationship Id="rId4070" Type="http://schemas.openxmlformats.org/officeDocument/2006/relationships/oleObject" Target="embeddings/oleObject2063.bin"/><Relationship Id="rId5121" Type="http://schemas.openxmlformats.org/officeDocument/2006/relationships/image" Target="media/image2465.wmf"/><Relationship Id="rId8277" Type="http://schemas.openxmlformats.org/officeDocument/2006/relationships/image" Target="media/image3795.wmf"/><Relationship Id="rId8691" Type="http://schemas.openxmlformats.org/officeDocument/2006/relationships/oleObject" Target="embeddings/oleObject4679.bin"/><Relationship Id="rId1317" Type="http://schemas.openxmlformats.org/officeDocument/2006/relationships/oleObject" Target="embeddings/oleObject672.bin"/><Relationship Id="rId1731" Type="http://schemas.openxmlformats.org/officeDocument/2006/relationships/oleObject" Target="embeddings/oleObject887.bin"/><Relationship Id="rId4887" Type="http://schemas.openxmlformats.org/officeDocument/2006/relationships/oleObject" Target="embeddings/oleObject2517.bin"/><Relationship Id="rId5938" Type="http://schemas.openxmlformats.org/officeDocument/2006/relationships/oleObject" Target="embeddings/oleObject3050.bin"/><Relationship Id="rId7293" Type="http://schemas.openxmlformats.org/officeDocument/2006/relationships/oleObject" Target="embeddings/oleObject3749.bin"/><Relationship Id="rId8344" Type="http://schemas.openxmlformats.org/officeDocument/2006/relationships/image" Target="media/image3827.wmf"/><Relationship Id="rId23" Type="http://schemas.openxmlformats.org/officeDocument/2006/relationships/image" Target="media/image8.wmf"/><Relationship Id="rId3489" Type="http://schemas.openxmlformats.org/officeDocument/2006/relationships/oleObject" Target="embeddings/oleObject1770.bin"/><Relationship Id="rId7360" Type="http://schemas.openxmlformats.org/officeDocument/2006/relationships/image" Target="media/image3554.wmf"/><Relationship Id="rId8411" Type="http://schemas.openxmlformats.org/officeDocument/2006/relationships/oleObject" Target="embeddings/oleObject4532.bin"/><Relationship Id="rId3556" Type="http://schemas.openxmlformats.org/officeDocument/2006/relationships/oleObject" Target="embeddings/oleObject1804.bin"/><Relationship Id="rId4954" Type="http://schemas.openxmlformats.org/officeDocument/2006/relationships/image" Target="media/image2384.wmf"/><Relationship Id="rId7013" Type="http://schemas.openxmlformats.org/officeDocument/2006/relationships/image" Target="media/image3387.wmf"/><Relationship Id="rId477" Type="http://schemas.openxmlformats.org/officeDocument/2006/relationships/oleObject" Target="embeddings/oleObject242.bin"/><Relationship Id="rId2158" Type="http://schemas.openxmlformats.org/officeDocument/2006/relationships/oleObject" Target="embeddings/oleObject1103.bin"/><Relationship Id="rId3209" Type="http://schemas.openxmlformats.org/officeDocument/2006/relationships/image" Target="media/image1566.wmf"/><Relationship Id="rId3970" Type="http://schemas.openxmlformats.org/officeDocument/2006/relationships/image" Target="media/image1946.wmf"/><Relationship Id="rId4607" Type="http://schemas.openxmlformats.org/officeDocument/2006/relationships/oleObject" Target="embeddings/oleObject2365.bin"/><Relationship Id="rId891" Type="http://schemas.openxmlformats.org/officeDocument/2006/relationships/oleObject" Target="embeddings/oleObject456.bin"/><Relationship Id="rId2572" Type="http://schemas.openxmlformats.org/officeDocument/2006/relationships/oleObject" Target="embeddings/oleObject1309.bin"/><Relationship Id="rId3623" Type="http://schemas.openxmlformats.org/officeDocument/2006/relationships/image" Target="media/image1775.wmf"/><Relationship Id="rId6779" Type="http://schemas.openxmlformats.org/officeDocument/2006/relationships/oleObject" Target="embeddings/oleObject3479.bin"/><Relationship Id="rId544" Type="http://schemas.openxmlformats.org/officeDocument/2006/relationships/oleObject" Target="embeddings/oleObject277.bin"/><Relationship Id="rId1174" Type="http://schemas.openxmlformats.org/officeDocument/2006/relationships/oleObject" Target="embeddings/oleObject599.bin"/><Relationship Id="rId2225" Type="http://schemas.openxmlformats.org/officeDocument/2006/relationships/image" Target="media/image1078.wmf"/><Relationship Id="rId5795" Type="http://schemas.openxmlformats.org/officeDocument/2006/relationships/oleObject" Target="embeddings/oleObject2977.bin"/><Relationship Id="rId6846" Type="http://schemas.openxmlformats.org/officeDocument/2006/relationships/image" Target="media/image3311.wmf"/><Relationship Id="rId611" Type="http://schemas.openxmlformats.org/officeDocument/2006/relationships/image" Target="media/image290.wmf"/><Relationship Id="rId1241" Type="http://schemas.openxmlformats.org/officeDocument/2006/relationships/oleObject" Target="embeddings/oleObject634.bin"/><Relationship Id="rId4397" Type="http://schemas.openxmlformats.org/officeDocument/2006/relationships/image" Target="media/image2159.wmf"/><Relationship Id="rId5448" Type="http://schemas.openxmlformats.org/officeDocument/2006/relationships/oleObject" Target="embeddings/oleObject2799.bin"/><Relationship Id="rId5862" Type="http://schemas.openxmlformats.org/officeDocument/2006/relationships/oleObject" Target="embeddings/oleObject3011.bin"/><Relationship Id="rId6913" Type="http://schemas.openxmlformats.org/officeDocument/2006/relationships/oleObject" Target="embeddings/oleObject3551.bin"/><Relationship Id="rId4464" Type="http://schemas.openxmlformats.org/officeDocument/2006/relationships/oleObject" Target="embeddings/oleObject2263.bin"/><Relationship Id="rId5515" Type="http://schemas.openxmlformats.org/officeDocument/2006/relationships/image" Target="media/image2661.wmf"/><Relationship Id="rId3066" Type="http://schemas.openxmlformats.org/officeDocument/2006/relationships/oleObject" Target="embeddings/oleObject1561.bin"/><Relationship Id="rId3480" Type="http://schemas.openxmlformats.org/officeDocument/2006/relationships/image" Target="media/image1704.wmf"/><Relationship Id="rId4117" Type="http://schemas.openxmlformats.org/officeDocument/2006/relationships/oleObject" Target="embeddings/oleObject2086.bin"/><Relationship Id="rId4531" Type="http://schemas.openxmlformats.org/officeDocument/2006/relationships/oleObject" Target="embeddings/oleObject2319.bin"/><Relationship Id="rId7687" Type="http://schemas.openxmlformats.org/officeDocument/2006/relationships/oleObject" Target="embeddings/oleObject4082.bin"/><Relationship Id="rId2082" Type="http://schemas.openxmlformats.org/officeDocument/2006/relationships/image" Target="media/image1007.wmf"/><Relationship Id="rId3133" Type="http://schemas.openxmlformats.org/officeDocument/2006/relationships/image" Target="media/image1528.wmf"/><Relationship Id="rId6289" Type="http://schemas.openxmlformats.org/officeDocument/2006/relationships/image" Target="media/image3043.wmf"/><Relationship Id="rId7754" Type="http://schemas.openxmlformats.org/officeDocument/2006/relationships/oleObject" Target="embeddings/oleObject4149.bin"/><Relationship Id="rId2899" Type="http://schemas.openxmlformats.org/officeDocument/2006/relationships/image" Target="media/image1410.wmf"/><Relationship Id="rId3200" Type="http://schemas.openxmlformats.org/officeDocument/2006/relationships/oleObject" Target="embeddings/oleObject1628.bin"/><Relationship Id="rId6356" Type="http://schemas.openxmlformats.org/officeDocument/2006/relationships/image" Target="media/image3076.wmf"/><Relationship Id="rId6770" Type="http://schemas.openxmlformats.org/officeDocument/2006/relationships/image" Target="media/image3273.wmf"/><Relationship Id="rId7407" Type="http://schemas.openxmlformats.org/officeDocument/2006/relationships/image" Target="media/image3575.wmf"/><Relationship Id="rId7821" Type="http://schemas.openxmlformats.org/officeDocument/2006/relationships/oleObject" Target="embeddings/oleObject4216.bin"/><Relationship Id="rId121" Type="http://schemas.openxmlformats.org/officeDocument/2006/relationships/image" Target="media/image50.wmf"/><Relationship Id="rId2966" Type="http://schemas.openxmlformats.org/officeDocument/2006/relationships/oleObject" Target="embeddings/oleObject1511.bin"/><Relationship Id="rId5372" Type="http://schemas.openxmlformats.org/officeDocument/2006/relationships/oleObject" Target="embeddings/oleObject2757.bin"/><Relationship Id="rId6009" Type="http://schemas.openxmlformats.org/officeDocument/2006/relationships/oleObject" Target="embeddings/oleObject3087.bin"/><Relationship Id="rId6423" Type="http://schemas.openxmlformats.org/officeDocument/2006/relationships/oleObject" Target="embeddings/oleObject3291.bin"/><Relationship Id="rId938" Type="http://schemas.openxmlformats.org/officeDocument/2006/relationships/oleObject" Target="embeddings/oleObject480.bin"/><Relationship Id="rId1568" Type="http://schemas.openxmlformats.org/officeDocument/2006/relationships/image" Target="media/image752.wmf"/><Relationship Id="rId2619" Type="http://schemas.openxmlformats.org/officeDocument/2006/relationships/image" Target="media/image1276.wmf"/><Relationship Id="rId5025" Type="http://schemas.openxmlformats.org/officeDocument/2006/relationships/oleObject" Target="embeddings/oleObject2586.bin"/><Relationship Id="rId8595" Type="http://schemas.openxmlformats.org/officeDocument/2006/relationships/image" Target="media/image3943.wmf"/><Relationship Id="rId1635" Type="http://schemas.openxmlformats.org/officeDocument/2006/relationships/oleObject" Target="embeddings/oleObject839.bin"/><Relationship Id="rId1982" Type="http://schemas.openxmlformats.org/officeDocument/2006/relationships/image" Target="media/image957.wmf"/><Relationship Id="rId4041" Type="http://schemas.openxmlformats.org/officeDocument/2006/relationships/image" Target="media/image1982.wmf"/><Relationship Id="rId7197" Type="http://schemas.openxmlformats.org/officeDocument/2006/relationships/oleObject" Target="embeddings/oleObject3700.bin"/><Relationship Id="rId8248" Type="http://schemas.openxmlformats.org/officeDocument/2006/relationships/oleObject" Target="embeddings/oleObject4450.bin"/><Relationship Id="rId8662" Type="http://schemas.openxmlformats.org/officeDocument/2006/relationships/oleObject" Target="embeddings/oleObject4663.bin"/><Relationship Id="rId7264" Type="http://schemas.openxmlformats.org/officeDocument/2006/relationships/image" Target="media/image3507.wmf"/><Relationship Id="rId8315" Type="http://schemas.openxmlformats.org/officeDocument/2006/relationships/oleObject" Target="embeddings/oleObject4479.bin"/><Relationship Id="rId1702" Type="http://schemas.openxmlformats.org/officeDocument/2006/relationships/image" Target="media/image819.wmf"/><Relationship Id="rId4858" Type="http://schemas.openxmlformats.org/officeDocument/2006/relationships/oleObject" Target="embeddings/oleObject2502.bin"/><Relationship Id="rId5909" Type="http://schemas.openxmlformats.org/officeDocument/2006/relationships/oleObject" Target="embeddings/oleObject3035.bin"/><Relationship Id="rId3874" Type="http://schemas.openxmlformats.org/officeDocument/2006/relationships/image" Target="media/image1900.wmf"/><Relationship Id="rId4925" Type="http://schemas.openxmlformats.org/officeDocument/2006/relationships/oleObject" Target="embeddings/oleObject2536.bin"/><Relationship Id="rId6280" Type="http://schemas.openxmlformats.org/officeDocument/2006/relationships/oleObject" Target="embeddings/oleObject3219.bin"/><Relationship Id="rId7331" Type="http://schemas.openxmlformats.org/officeDocument/2006/relationships/oleObject" Target="embeddings/oleObject3768.bin"/><Relationship Id="rId795" Type="http://schemas.openxmlformats.org/officeDocument/2006/relationships/image" Target="media/image378.wmf"/><Relationship Id="rId2476" Type="http://schemas.openxmlformats.org/officeDocument/2006/relationships/oleObject" Target="embeddings/oleObject1262.bin"/><Relationship Id="rId2890" Type="http://schemas.openxmlformats.org/officeDocument/2006/relationships/image" Target="media/image1405.wmf"/><Relationship Id="rId3527" Type="http://schemas.openxmlformats.org/officeDocument/2006/relationships/image" Target="media/image1727.wmf"/><Relationship Id="rId3941" Type="http://schemas.openxmlformats.org/officeDocument/2006/relationships/image" Target="media/image1932.wmf"/><Relationship Id="rId448" Type="http://schemas.openxmlformats.org/officeDocument/2006/relationships/image" Target="media/image212.wmf"/><Relationship Id="rId862" Type="http://schemas.openxmlformats.org/officeDocument/2006/relationships/image" Target="media/image412.wmf"/><Relationship Id="rId1078" Type="http://schemas.openxmlformats.org/officeDocument/2006/relationships/image" Target="media/image516.wmf"/><Relationship Id="rId1492" Type="http://schemas.openxmlformats.org/officeDocument/2006/relationships/oleObject" Target="embeddings/oleObject766.bin"/><Relationship Id="rId2129" Type="http://schemas.openxmlformats.org/officeDocument/2006/relationships/oleObject" Target="embeddings/oleObject1088.bin"/><Relationship Id="rId2543" Type="http://schemas.openxmlformats.org/officeDocument/2006/relationships/image" Target="media/image1238.wmf"/><Relationship Id="rId5699" Type="http://schemas.openxmlformats.org/officeDocument/2006/relationships/oleObject" Target="embeddings/oleObject2929.bin"/><Relationship Id="rId6000" Type="http://schemas.openxmlformats.org/officeDocument/2006/relationships/oleObject" Target="embeddings/oleObject3082.bin"/><Relationship Id="rId515" Type="http://schemas.openxmlformats.org/officeDocument/2006/relationships/oleObject" Target="embeddings/oleObject263.bin"/><Relationship Id="rId1145" Type="http://schemas.openxmlformats.org/officeDocument/2006/relationships/oleObject" Target="embeddings/oleObject584.bin"/><Relationship Id="rId5766" Type="http://schemas.openxmlformats.org/officeDocument/2006/relationships/image" Target="media/image2784.wmf"/><Relationship Id="rId8172" Type="http://schemas.openxmlformats.org/officeDocument/2006/relationships/oleObject" Target="embeddings/oleObject4411.bin"/><Relationship Id="rId1212" Type="http://schemas.openxmlformats.org/officeDocument/2006/relationships/image" Target="media/image582.wmf"/><Relationship Id="rId2610" Type="http://schemas.openxmlformats.org/officeDocument/2006/relationships/image" Target="media/image1271.wmf"/><Relationship Id="rId4368" Type="http://schemas.openxmlformats.org/officeDocument/2006/relationships/image" Target="media/image2145.wmf"/><Relationship Id="rId5419" Type="http://schemas.openxmlformats.org/officeDocument/2006/relationships/image" Target="media/image2618.wmf"/><Relationship Id="rId6817" Type="http://schemas.openxmlformats.org/officeDocument/2006/relationships/oleObject" Target="embeddings/oleObject3498.bin"/><Relationship Id="rId4782" Type="http://schemas.openxmlformats.org/officeDocument/2006/relationships/image" Target="media/image2308.wmf"/><Relationship Id="rId5833" Type="http://schemas.openxmlformats.org/officeDocument/2006/relationships/image" Target="media/image2817.wmf"/><Relationship Id="rId3037" Type="http://schemas.openxmlformats.org/officeDocument/2006/relationships/image" Target="media/image1480.wmf"/><Relationship Id="rId3384" Type="http://schemas.openxmlformats.org/officeDocument/2006/relationships/oleObject" Target="embeddings/oleObject1717.bin"/><Relationship Id="rId4435" Type="http://schemas.openxmlformats.org/officeDocument/2006/relationships/oleObject" Target="embeddings/oleObject2246.bin"/><Relationship Id="rId5900" Type="http://schemas.openxmlformats.org/officeDocument/2006/relationships/oleObject" Target="embeddings/oleObject3030.bin"/><Relationship Id="rId3451" Type="http://schemas.openxmlformats.org/officeDocument/2006/relationships/oleObject" Target="embeddings/oleObject1751.bin"/><Relationship Id="rId4502" Type="http://schemas.openxmlformats.org/officeDocument/2006/relationships/oleObject" Target="embeddings/oleObject2290.bin"/><Relationship Id="rId7658" Type="http://schemas.openxmlformats.org/officeDocument/2006/relationships/oleObject" Target="embeddings/oleObject4053.bin"/><Relationship Id="rId8709" Type="http://schemas.openxmlformats.org/officeDocument/2006/relationships/footer" Target="footer1.xml"/><Relationship Id="rId372" Type="http://schemas.openxmlformats.org/officeDocument/2006/relationships/oleObject" Target="embeddings/oleObject188.bin"/><Relationship Id="rId2053" Type="http://schemas.openxmlformats.org/officeDocument/2006/relationships/image" Target="media/image992.wmf"/><Relationship Id="rId3104" Type="http://schemas.openxmlformats.org/officeDocument/2006/relationships/oleObject" Target="embeddings/oleObject1580.bin"/><Relationship Id="rId6674" Type="http://schemas.openxmlformats.org/officeDocument/2006/relationships/oleObject" Target="embeddings/oleObject3423.bin"/><Relationship Id="rId7725" Type="http://schemas.openxmlformats.org/officeDocument/2006/relationships/oleObject" Target="embeddings/oleObject4120.bin"/><Relationship Id="rId2120" Type="http://schemas.openxmlformats.org/officeDocument/2006/relationships/image" Target="media/image1026.wmf"/><Relationship Id="rId5276" Type="http://schemas.openxmlformats.org/officeDocument/2006/relationships/oleObject" Target="embeddings/oleObject2709.bin"/><Relationship Id="rId5690" Type="http://schemas.openxmlformats.org/officeDocument/2006/relationships/image" Target="media/image2746.wmf"/><Relationship Id="rId6327" Type="http://schemas.openxmlformats.org/officeDocument/2006/relationships/image" Target="media/image3062.wmf"/><Relationship Id="rId6741" Type="http://schemas.openxmlformats.org/officeDocument/2006/relationships/oleObject" Target="embeddings/oleObject3460.bin"/><Relationship Id="rId4292" Type="http://schemas.openxmlformats.org/officeDocument/2006/relationships/image" Target="media/image2108.wmf"/><Relationship Id="rId5343" Type="http://schemas.openxmlformats.org/officeDocument/2006/relationships/image" Target="media/image2581.wmf"/><Relationship Id="rId8499" Type="http://schemas.openxmlformats.org/officeDocument/2006/relationships/image" Target="media/image3897.wmf"/><Relationship Id="rId1886" Type="http://schemas.openxmlformats.org/officeDocument/2006/relationships/image" Target="media/image910.wmf"/><Relationship Id="rId2937" Type="http://schemas.openxmlformats.org/officeDocument/2006/relationships/image" Target="media/image1430.wmf"/><Relationship Id="rId909" Type="http://schemas.openxmlformats.org/officeDocument/2006/relationships/oleObject" Target="embeddings/oleObject465.bin"/><Relationship Id="rId1539" Type="http://schemas.openxmlformats.org/officeDocument/2006/relationships/oleObject" Target="embeddings/oleObject791.bin"/><Relationship Id="rId1953" Type="http://schemas.openxmlformats.org/officeDocument/2006/relationships/oleObject" Target="embeddings/oleObject1000.bin"/><Relationship Id="rId5410" Type="http://schemas.openxmlformats.org/officeDocument/2006/relationships/oleObject" Target="embeddings/oleObject2777.bin"/><Relationship Id="rId7168" Type="http://schemas.openxmlformats.org/officeDocument/2006/relationships/image" Target="media/image3460.wmf"/><Relationship Id="rId8566" Type="http://schemas.openxmlformats.org/officeDocument/2006/relationships/oleObject" Target="embeddings/oleObject4613.bin"/><Relationship Id="rId1606" Type="http://schemas.openxmlformats.org/officeDocument/2006/relationships/image" Target="media/image771.wmf"/><Relationship Id="rId4012" Type="http://schemas.openxmlformats.org/officeDocument/2006/relationships/image" Target="media/image1967.wmf"/><Relationship Id="rId7582" Type="http://schemas.openxmlformats.org/officeDocument/2006/relationships/oleObject" Target="embeddings/oleObject3977.bin"/><Relationship Id="rId8219" Type="http://schemas.openxmlformats.org/officeDocument/2006/relationships/image" Target="media/image3761.wmf"/><Relationship Id="rId8633" Type="http://schemas.openxmlformats.org/officeDocument/2006/relationships/image" Target="media/image3962.wmf"/><Relationship Id="rId3778" Type="http://schemas.openxmlformats.org/officeDocument/2006/relationships/oleObject" Target="embeddings/oleObject1915.bin"/><Relationship Id="rId4829" Type="http://schemas.openxmlformats.org/officeDocument/2006/relationships/oleObject" Target="embeddings/oleObject2487.bin"/><Relationship Id="rId6184" Type="http://schemas.openxmlformats.org/officeDocument/2006/relationships/oleObject" Target="embeddings/oleObject3177.bin"/><Relationship Id="rId7235" Type="http://schemas.openxmlformats.org/officeDocument/2006/relationships/oleObject" Target="embeddings/oleObject3720.bin"/><Relationship Id="rId8700" Type="http://schemas.openxmlformats.org/officeDocument/2006/relationships/image" Target="media/image3994.wmf"/><Relationship Id="rId699" Type="http://schemas.openxmlformats.org/officeDocument/2006/relationships/image" Target="media/image333.wmf"/><Relationship Id="rId2794" Type="http://schemas.openxmlformats.org/officeDocument/2006/relationships/image" Target="media/image1357.wmf"/><Relationship Id="rId3845" Type="http://schemas.openxmlformats.org/officeDocument/2006/relationships/oleObject" Target="embeddings/oleObject1949.bin"/><Relationship Id="rId6251" Type="http://schemas.openxmlformats.org/officeDocument/2006/relationships/image" Target="media/image3024.wmf"/><Relationship Id="rId7302" Type="http://schemas.openxmlformats.org/officeDocument/2006/relationships/image" Target="media/image3526.wmf"/><Relationship Id="rId766" Type="http://schemas.openxmlformats.org/officeDocument/2006/relationships/oleObject" Target="embeddings/oleObject391.bin"/><Relationship Id="rId1396" Type="http://schemas.openxmlformats.org/officeDocument/2006/relationships/oleObject" Target="embeddings/oleObject718.bin"/><Relationship Id="rId2447" Type="http://schemas.openxmlformats.org/officeDocument/2006/relationships/oleObject" Target="embeddings/oleObject1250.bin"/><Relationship Id="rId419" Type="http://schemas.openxmlformats.org/officeDocument/2006/relationships/image" Target="media/image197.wmf"/><Relationship Id="rId1049" Type="http://schemas.openxmlformats.org/officeDocument/2006/relationships/oleObject" Target="embeddings/oleObject537.bin"/><Relationship Id="rId2861" Type="http://schemas.openxmlformats.org/officeDocument/2006/relationships/oleObject" Target="embeddings/oleObject1460.bin"/><Relationship Id="rId3912" Type="http://schemas.openxmlformats.org/officeDocument/2006/relationships/image" Target="media/image1918.wmf"/><Relationship Id="rId8076" Type="http://schemas.openxmlformats.org/officeDocument/2006/relationships/oleObject" Target="embeddings/oleObject4362.bin"/><Relationship Id="rId833" Type="http://schemas.openxmlformats.org/officeDocument/2006/relationships/image" Target="media/image397.wmf"/><Relationship Id="rId1116" Type="http://schemas.openxmlformats.org/officeDocument/2006/relationships/oleObject" Target="embeddings/oleObject570.bin"/><Relationship Id="rId1463" Type="http://schemas.openxmlformats.org/officeDocument/2006/relationships/image" Target="media/image701.wmf"/><Relationship Id="rId2514" Type="http://schemas.openxmlformats.org/officeDocument/2006/relationships/oleObject" Target="embeddings/oleObject1280.bin"/><Relationship Id="rId7092" Type="http://schemas.openxmlformats.org/officeDocument/2006/relationships/image" Target="media/image3427.wmf"/><Relationship Id="rId8143" Type="http://schemas.openxmlformats.org/officeDocument/2006/relationships/image" Target="media/image3724.wmf"/><Relationship Id="rId8490" Type="http://schemas.openxmlformats.org/officeDocument/2006/relationships/image" Target="media/image3893.wmf"/><Relationship Id="rId900" Type="http://schemas.openxmlformats.org/officeDocument/2006/relationships/image" Target="media/image429.wmf"/><Relationship Id="rId1530" Type="http://schemas.openxmlformats.org/officeDocument/2006/relationships/oleObject" Target="embeddings/oleObject786.bin"/><Relationship Id="rId4686" Type="http://schemas.openxmlformats.org/officeDocument/2006/relationships/image" Target="media/image2261.wmf"/><Relationship Id="rId5737" Type="http://schemas.openxmlformats.org/officeDocument/2006/relationships/oleObject" Target="embeddings/oleObject2947.bin"/><Relationship Id="rId3288" Type="http://schemas.openxmlformats.org/officeDocument/2006/relationships/image" Target="media/image1610.wmf"/><Relationship Id="rId4339" Type="http://schemas.openxmlformats.org/officeDocument/2006/relationships/oleObject" Target="embeddings/oleObject2196.bin"/><Relationship Id="rId4753" Type="http://schemas.openxmlformats.org/officeDocument/2006/relationships/image" Target="media/image2294.wmf"/><Relationship Id="rId5804" Type="http://schemas.openxmlformats.org/officeDocument/2006/relationships/oleObject" Target="embeddings/oleObject2982.bin"/><Relationship Id="rId8210" Type="http://schemas.openxmlformats.org/officeDocument/2006/relationships/image" Target="media/image3757.wmf"/><Relationship Id="rId3355" Type="http://schemas.openxmlformats.org/officeDocument/2006/relationships/oleObject" Target="embeddings/oleObject1702.bin"/><Relationship Id="rId4406" Type="http://schemas.openxmlformats.org/officeDocument/2006/relationships/oleObject" Target="embeddings/oleObject2231.bin"/><Relationship Id="rId7976" Type="http://schemas.openxmlformats.org/officeDocument/2006/relationships/oleObject" Target="embeddings/oleObject4312.bin"/><Relationship Id="rId276" Type="http://schemas.openxmlformats.org/officeDocument/2006/relationships/image" Target="media/image128.wmf"/><Relationship Id="rId690" Type="http://schemas.openxmlformats.org/officeDocument/2006/relationships/image" Target="media/image329.wmf"/><Relationship Id="rId2371" Type="http://schemas.openxmlformats.org/officeDocument/2006/relationships/oleObject" Target="embeddings/oleObject1211.bin"/><Relationship Id="rId3008" Type="http://schemas.openxmlformats.org/officeDocument/2006/relationships/oleObject" Target="embeddings/oleObject1532.bin"/><Relationship Id="rId3422" Type="http://schemas.openxmlformats.org/officeDocument/2006/relationships/image" Target="media/image1675.wmf"/><Relationship Id="rId4820" Type="http://schemas.openxmlformats.org/officeDocument/2006/relationships/image" Target="media/image2327.wmf"/><Relationship Id="rId6578" Type="http://schemas.openxmlformats.org/officeDocument/2006/relationships/oleObject" Target="embeddings/oleObject3375.bin"/><Relationship Id="rId7629" Type="http://schemas.openxmlformats.org/officeDocument/2006/relationships/oleObject" Target="embeddings/oleObject4024.bin"/><Relationship Id="rId343" Type="http://schemas.openxmlformats.org/officeDocument/2006/relationships/oleObject" Target="embeddings/oleObject173.bin"/><Relationship Id="rId2024" Type="http://schemas.openxmlformats.org/officeDocument/2006/relationships/oleObject" Target="embeddings/oleObject1036.bin"/><Relationship Id="rId6992" Type="http://schemas.openxmlformats.org/officeDocument/2006/relationships/image" Target="media/image3377.wmf"/><Relationship Id="rId1040" Type="http://schemas.openxmlformats.org/officeDocument/2006/relationships/image" Target="media/image497.wmf"/><Relationship Id="rId4196" Type="http://schemas.openxmlformats.org/officeDocument/2006/relationships/image" Target="media/image2060.wmf"/><Relationship Id="rId5247" Type="http://schemas.openxmlformats.org/officeDocument/2006/relationships/oleObject" Target="embeddings/oleObject2693.bin"/><Relationship Id="rId5594" Type="http://schemas.openxmlformats.org/officeDocument/2006/relationships/image" Target="media/image2700.wmf"/><Relationship Id="rId6645" Type="http://schemas.openxmlformats.org/officeDocument/2006/relationships/image" Target="media/image3214.wmf"/><Relationship Id="rId410" Type="http://schemas.openxmlformats.org/officeDocument/2006/relationships/oleObject" Target="embeddings/oleObject207.bin"/><Relationship Id="rId5661" Type="http://schemas.openxmlformats.org/officeDocument/2006/relationships/image" Target="media/image2733.png"/><Relationship Id="rId6712" Type="http://schemas.openxmlformats.org/officeDocument/2006/relationships/image" Target="media/image3244.wmf"/><Relationship Id="rId1857" Type="http://schemas.openxmlformats.org/officeDocument/2006/relationships/oleObject" Target="embeddings/oleObject950.bin"/><Relationship Id="rId2908" Type="http://schemas.openxmlformats.org/officeDocument/2006/relationships/oleObject" Target="embeddings/oleObject1482.bin"/><Relationship Id="rId4263" Type="http://schemas.openxmlformats.org/officeDocument/2006/relationships/oleObject" Target="embeddings/oleObject2159.bin"/><Relationship Id="rId5314" Type="http://schemas.openxmlformats.org/officeDocument/2006/relationships/oleObject" Target="embeddings/oleObject2728.bin"/><Relationship Id="rId1924" Type="http://schemas.openxmlformats.org/officeDocument/2006/relationships/image" Target="media/image929.wmf"/><Relationship Id="rId4330" Type="http://schemas.openxmlformats.org/officeDocument/2006/relationships/image" Target="media/image2126.wmf"/><Relationship Id="rId7486" Type="http://schemas.openxmlformats.org/officeDocument/2006/relationships/oleObject" Target="embeddings/oleObject3881.bin"/><Relationship Id="rId8537" Type="http://schemas.openxmlformats.org/officeDocument/2006/relationships/oleObject" Target="embeddings/oleObject4599.bin"/><Relationship Id="rId6088" Type="http://schemas.openxmlformats.org/officeDocument/2006/relationships/image" Target="media/image2937.wmf"/><Relationship Id="rId7139" Type="http://schemas.openxmlformats.org/officeDocument/2006/relationships/image" Target="media/image3450.wmf"/><Relationship Id="rId7553" Type="http://schemas.openxmlformats.org/officeDocument/2006/relationships/oleObject" Target="embeddings/oleObject3948.bin"/><Relationship Id="rId8604" Type="http://schemas.openxmlformats.org/officeDocument/2006/relationships/oleObject" Target="embeddings/oleObject4634.bin"/><Relationship Id="rId2698" Type="http://schemas.openxmlformats.org/officeDocument/2006/relationships/image" Target="media/image1316.wmf"/><Relationship Id="rId6155" Type="http://schemas.openxmlformats.org/officeDocument/2006/relationships/image" Target="media/image2970.wmf"/><Relationship Id="rId7206" Type="http://schemas.openxmlformats.org/officeDocument/2006/relationships/image" Target="media/image3479.wmf"/><Relationship Id="rId3749" Type="http://schemas.openxmlformats.org/officeDocument/2006/relationships/image" Target="media/image1838.wmf"/><Relationship Id="rId5171" Type="http://schemas.openxmlformats.org/officeDocument/2006/relationships/image" Target="media/image2490.wmf"/><Relationship Id="rId6222" Type="http://schemas.openxmlformats.org/officeDocument/2006/relationships/image" Target="media/image3007.wmf"/><Relationship Id="rId7620" Type="http://schemas.openxmlformats.org/officeDocument/2006/relationships/oleObject" Target="embeddings/oleObject4015.bin"/><Relationship Id="rId2765" Type="http://schemas.openxmlformats.org/officeDocument/2006/relationships/oleObject" Target="embeddings/oleObject1407.bin"/><Relationship Id="rId3816" Type="http://schemas.openxmlformats.org/officeDocument/2006/relationships/image" Target="media/image1871.wmf"/><Relationship Id="rId737" Type="http://schemas.openxmlformats.org/officeDocument/2006/relationships/oleObject" Target="embeddings/oleObject375.bin"/><Relationship Id="rId1367" Type="http://schemas.openxmlformats.org/officeDocument/2006/relationships/oleObject" Target="embeddings/oleObject699.bin"/><Relationship Id="rId1781" Type="http://schemas.openxmlformats.org/officeDocument/2006/relationships/oleObject" Target="embeddings/oleObject912.bin"/><Relationship Id="rId2418" Type="http://schemas.openxmlformats.org/officeDocument/2006/relationships/image" Target="media/image1172.wmf"/><Relationship Id="rId2832" Type="http://schemas.openxmlformats.org/officeDocument/2006/relationships/image" Target="media/image1376.wmf"/><Relationship Id="rId5988" Type="http://schemas.openxmlformats.org/officeDocument/2006/relationships/oleObject" Target="embeddings/oleObject3076.bin"/><Relationship Id="rId8394" Type="http://schemas.openxmlformats.org/officeDocument/2006/relationships/oleObject" Target="embeddings/oleObject4520.bin"/><Relationship Id="rId73" Type="http://schemas.openxmlformats.org/officeDocument/2006/relationships/image" Target="media/image26.wmf"/><Relationship Id="rId804" Type="http://schemas.openxmlformats.org/officeDocument/2006/relationships/image" Target="media/image382.wmf"/><Relationship Id="rId1434" Type="http://schemas.openxmlformats.org/officeDocument/2006/relationships/oleObject" Target="embeddings/oleObject737.bin"/><Relationship Id="rId8047" Type="http://schemas.openxmlformats.org/officeDocument/2006/relationships/image" Target="media/image3677.wmf"/><Relationship Id="rId8461" Type="http://schemas.openxmlformats.org/officeDocument/2006/relationships/image" Target="media/image3879.wmf"/><Relationship Id="rId1501" Type="http://schemas.openxmlformats.org/officeDocument/2006/relationships/image" Target="media/image720.wmf"/><Relationship Id="rId4657" Type="http://schemas.openxmlformats.org/officeDocument/2006/relationships/oleObject" Target="embeddings/oleObject2397.bin"/><Relationship Id="rId5708" Type="http://schemas.openxmlformats.org/officeDocument/2006/relationships/image" Target="media/image2755.wmf"/><Relationship Id="rId7063" Type="http://schemas.openxmlformats.org/officeDocument/2006/relationships/oleObject" Target="embeddings/oleObject3628.bin"/><Relationship Id="rId8114" Type="http://schemas.openxmlformats.org/officeDocument/2006/relationships/oleObject" Target="embeddings/oleObject4381.bin"/><Relationship Id="rId3259" Type="http://schemas.openxmlformats.org/officeDocument/2006/relationships/image" Target="media/image1596.wmf"/><Relationship Id="rId7130" Type="http://schemas.openxmlformats.org/officeDocument/2006/relationships/oleObject" Target="embeddings/oleObject3662.bin"/><Relationship Id="rId594" Type="http://schemas.openxmlformats.org/officeDocument/2006/relationships/oleObject" Target="embeddings/oleObject302.bin"/><Relationship Id="rId2275" Type="http://schemas.openxmlformats.org/officeDocument/2006/relationships/oleObject" Target="embeddings/oleObject1162.bin"/><Relationship Id="rId3326" Type="http://schemas.openxmlformats.org/officeDocument/2006/relationships/image" Target="media/image1628.wmf"/><Relationship Id="rId3673" Type="http://schemas.openxmlformats.org/officeDocument/2006/relationships/image" Target="media/image1800.wmf"/><Relationship Id="rId4724" Type="http://schemas.openxmlformats.org/officeDocument/2006/relationships/oleObject" Target="embeddings/oleObject2432.bin"/><Relationship Id="rId247" Type="http://schemas.openxmlformats.org/officeDocument/2006/relationships/oleObject" Target="embeddings/oleObject123.bin"/><Relationship Id="rId3740" Type="http://schemas.openxmlformats.org/officeDocument/2006/relationships/oleObject" Target="embeddings/oleObject1896.bin"/><Relationship Id="rId6896" Type="http://schemas.openxmlformats.org/officeDocument/2006/relationships/image" Target="media/image3335.wmf"/><Relationship Id="rId7947" Type="http://schemas.openxmlformats.org/officeDocument/2006/relationships/image" Target="media/image3627.wmf"/><Relationship Id="rId661" Type="http://schemas.openxmlformats.org/officeDocument/2006/relationships/oleObject" Target="embeddings/oleObject336.bin"/><Relationship Id="rId1291" Type="http://schemas.openxmlformats.org/officeDocument/2006/relationships/image" Target="media/image622.wmf"/><Relationship Id="rId2342" Type="http://schemas.openxmlformats.org/officeDocument/2006/relationships/image" Target="media/image1135.wmf"/><Relationship Id="rId5498" Type="http://schemas.openxmlformats.org/officeDocument/2006/relationships/oleObject" Target="embeddings/oleObject2825.bin"/><Relationship Id="rId6549" Type="http://schemas.openxmlformats.org/officeDocument/2006/relationships/image" Target="media/image3166.wmf"/><Relationship Id="rId6963" Type="http://schemas.openxmlformats.org/officeDocument/2006/relationships/oleObject" Target="embeddings/oleObject3578.bin"/><Relationship Id="rId314" Type="http://schemas.openxmlformats.org/officeDocument/2006/relationships/image" Target="media/image146.wmf"/><Relationship Id="rId5565" Type="http://schemas.openxmlformats.org/officeDocument/2006/relationships/image" Target="media/image2686.wmf"/><Relationship Id="rId6616" Type="http://schemas.openxmlformats.org/officeDocument/2006/relationships/oleObject" Target="embeddings/oleObject3394.bin"/><Relationship Id="rId1011" Type="http://schemas.openxmlformats.org/officeDocument/2006/relationships/oleObject" Target="embeddings/oleObject518.bin"/><Relationship Id="rId4167" Type="http://schemas.openxmlformats.org/officeDocument/2006/relationships/oleObject" Target="embeddings/oleObject2111.bin"/><Relationship Id="rId4581" Type="http://schemas.openxmlformats.org/officeDocument/2006/relationships/image" Target="media/image2218.wmf"/><Relationship Id="rId5218" Type="http://schemas.openxmlformats.org/officeDocument/2006/relationships/image" Target="media/image2519.png"/><Relationship Id="rId5632" Type="http://schemas.openxmlformats.org/officeDocument/2006/relationships/image" Target="media/image2719.wmf"/><Relationship Id="rId3183" Type="http://schemas.openxmlformats.org/officeDocument/2006/relationships/image" Target="media/image1553.wmf"/><Relationship Id="rId4234" Type="http://schemas.openxmlformats.org/officeDocument/2006/relationships/image" Target="media/image2079.wmf"/><Relationship Id="rId1828" Type="http://schemas.openxmlformats.org/officeDocument/2006/relationships/image" Target="media/image882.wmf"/><Relationship Id="rId3250" Type="http://schemas.openxmlformats.org/officeDocument/2006/relationships/oleObject" Target="embeddings/oleObject1648.bin"/><Relationship Id="rId7457" Type="http://schemas.openxmlformats.org/officeDocument/2006/relationships/oleObject" Target="embeddings/oleObject3852.bin"/><Relationship Id="rId171" Type="http://schemas.openxmlformats.org/officeDocument/2006/relationships/image" Target="media/image75.wmf"/><Relationship Id="rId4301" Type="http://schemas.openxmlformats.org/officeDocument/2006/relationships/image" Target="media/image2111.wmf"/><Relationship Id="rId6059" Type="http://schemas.openxmlformats.org/officeDocument/2006/relationships/image" Target="media/image2923.wmf"/><Relationship Id="rId7871" Type="http://schemas.openxmlformats.org/officeDocument/2006/relationships/oleObject" Target="embeddings/oleObject4255.bin"/><Relationship Id="rId8508" Type="http://schemas.openxmlformats.org/officeDocument/2006/relationships/oleObject" Target="embeddings/oleObject4584.bin"/><Relationship Id="rId6473" Type="http://schemas.openxmlformats.org/officeDocument/2006/relationships/image" Target="media/image3129.wmf"/><Relationship Id="rId7524" Type="http://schemas.openxmlformats.org/officeDocument/2006/relationships/oleObject" Target="embeddings/oleObject3919.bin"/><Relationship Id="rId988" Type="http://schemas.openxmlformats.org/officeDocument/2006/relationships/oleObject" Target="embeddings/oleObject506.bin"/><Relationship Id="rId2669" Type="http://schemas.openxmlformats.org/officeDocument/2006/relationships/image" Target="media/image1301.emf"/><Relationship Id="rId5075" Type="http://schemas.openxmlformats.org/officeDocument/2006/relationships/oleObject" Target="embeddings/oleObject2611.bin"/><Relationship Id="rId6126" Type="http://schemas.openxmlformats.org/officeDocument/2006/relationships/image" Target="media/image2956.wmf"/><Relationship Id="rId6540" Type="http://schemas.openxmlformats.org/officeDocument/2006/relationships/oleObject" Target="embeddings/oleObject3356.bin"/><Relationship Id="rId1685" Type="http://schemas.openxmlformats.org/officeDocument/2006/relationships/oleObject" Target="embeddings/oleObject864.bin"/><Relationship Id="rId2736" Type="http://schemas.openxmlformats.org/officeDocument/2006/relationships/image" Target="media/image1335.wmf"/><Relationship Id="rId4091" Type="http://schemas.openxmlformats.org/officeDocument/2006/relationships/image" Target="media/image2007.emf"/><Relationship Id="rId5142" Type="http://schemas.openxmlformats.org/officeDocument/2006/relationships/oleObject" Target="embeddings/oleObject2647.bin"/><Relationship Id="rId8298" Type="http://schemas.openxmlformats.org/officeDocument/2006/relationships/oleObject" Target="embeddings/oleObject4470.bin"/><Relationship Id="rId708" Type="http://schemas.openxmlformats.org/officeDocument/2006/relationships/oleObject" Target="embeddings/oleObject360.bin"/><Relationship Id="rId1338" Type="http://schemas.openxmlformats.org/officeDocument/2006/relationships/oleObject" Target="embeddings/oleObject682.bin"/><Relationship Id="rId8365" Type="http://schemas.openxmlformats.org/officeDocument/2006/relationships/oleObject" Target="embeddings/oleObject4505.bin"/><Relationship Id="rId1405" Type="http://schemas.openxmlformats.org/officeDocument/2006/relationships/image" Target="media/image672.wmf"/><Relationship Id="rId1752" Type="http://schemas.openxmlformats.org/officeDocument/2006/relationships/image" Target="media/image844.wmf"/><Relationship Id="rId2803" Type="http://schemas.openxmlformats.org/officeDocument/2006/relationships/oleObject" Target="embeddings/oleObject1429.bin"/><Relationship Id="rId5959" Type="http://schemas.openxmlformats.org/officeDocument/2006/relationships/image" Target="media/image2876.wmf"/><Relationship Id="rId7381" Type="http://schemas.openxmlformats.org/officeDocument/2006/relationships/image" Target="media/image3564.wmf"/><Relationship Id="rId8018" Type="http://schemas.openxmlformats.org/officeDocument/2006/relationships/image" Target="media/image3663.wmf"/><Relationship Id="rId8432" Type="http://schemas.openxmlformats.org/officeDocument/2006/relationships/image" Target="media/image3864.wmf"/><Relationship Id="rId44" Type="http://schemas.openxmlformats.org/officeDocument/2006/relationships/image" Target="media/image14.wmf"/><Relationship Id="rId4975" Type="http://schemas.openxmlformats.org/officeDocument/2006/relationships/oleObject" Target="embeddings/oleObject2561.bin"/><Relationship Id="rId7034" Type="http://schemas.openxmlformats.org/officeDocument/2006/relationships/image" Target="media/image3398.wmf"/><Relationship Id="rId498" Type="http://schemas.openxmlformats.org/officeDocument/2006/relationships/oleObject" Target="embeddings/oleObject254.bin"/><Relationship Id="rId2179" Type="http://schemas.openxmlformats.org/officeDocument/2006/relationships/image" Target="media/image1055.wmf"/><Relationship Id="rId3577" Type="http://schemas.openxmlformats.org/officeDocument/2006/relationships/image" Target="media/image1752.wmf"/><Relationship Id="rId3991" Type="http://schemas.openxmlformats.org/officeDocument/2006/relationships/oleObject" Target="embeddings/oleObject2024.bin"/><Relationship Id="rId4628" Type="http://schemas.openxmlformats.org/officeDocument/2006/relationships/oleObject" Target="embeddings/oleObject2376.bin"/><Relationship Id="rId2593" Type="http://schemas.openxmlformats.org/officeDocument/2006/relationships/image" Target="media/image1263.wmf"/><Relationship Id="rId3644" Type="http://schemas.openxmlformats.org/officeDocument/2006/relationships/oleObject" Target="embeddings/oleObject1848.bin"/><Relationship Id="rId6050" Type="http://schemas.openxmlformats.org/officeDocument/2006/relationships/oleObject" Target="embeddings/oleObject3108.bin"/><Relationship Id="rId7101" Type="http://schemas.openxmlformats.org/officeDocument/2006/relationships/oleObject" Target="embeddings/oleObject3647.bin"/><Relationship Id="rId565" Type="http://schemas.openxmlformats.org/officeDocument/2006/relationships/image" Target="media/image267.wmf"/><Relationship Id="rId1195" Type="http://schemas.openxmlformats.org/officeDocument/2006/relationships/image" Target="media/image573.wmf"/><Relationship Id="rId2246" Type="http://schemas.openxmlformats.org/officeDocument/2006/relationships/oleObject" Target="embeddings/oleObject1147.bin"/><Relationship Id="rId2660" Type="http://schemas.openxmlformats.org/officeDocument/2006/relationships/oleObject" Target="embeddings/oleObject1353.bin"/><Relationship Id="rId3711" Type="http://schemas.openxmlformats.org/officeDocument/2006/relationships/image" Target="media/image1819.wmf"/><Relationship Id="rId6867" Type="http://schemas.openxmlformats.org/officeDocument/2006/relationships/oleObject" Target="embeddings/oleObject3524.bin"/><Relationship Id="rId7918" Type="http://schemas.openxmlformats.org/officeDocument/2006/relationships/image" Target="media/image3617.wmf"/><Relationship Id="rId218" Type="http://schemas.openxmlformats.org/officeDocument/2006/relationships/image" Target="media/image99.wmf"/><Relationship Id="rId632" Type="http://schemas.openxmlformats.org/officeDocument/2006/relationships/oleObject" Target="embeddings/oleObject321.bin"/><Relationship Id="rId1262" Type="http://schemas.openxmlformats.org/officeDocument/2006/relationships/image" Target="media/image608.emf"/><Relationship Id="rId2313" Type="http://schemas.openxmlformats.org/officeDocument/2006/relationships/oleObject" Target="embeddings/oleObject1182.bin"/><Relationship Id="rId5469" Type="http://schemas.openxmlformats.org/officeDocument/2006/relationships/image" Target="media/image2640.wmf"/><Relationship Id="rId4485" Type="http://schemas.openxmlformats.org/officeDocument/2006/relationships/oleObject" Target="embeddings/oleObject2274.bin"/><Relationship Id="rId5536" Type="http://schemas.openxmlformats.org/officeDocument/2006/relationships/oleObject" Target="embeddings/oleObject2845.bin"/><Relationship Id="rId5883" Type="http://schemas.openxmlformats.org/officeDocument/2006/relationships/image" Target="media/image2842.wmf"/><Relationship Id="rId6934" Type="http://schemas.openxmlformats.org/officeDocument/2006/relationships/image" Target="media/image3348.wmf"/><Relationship Id="rId3087" Type="http://schemas.openxmlformats.org/officeDocument/2006/relationships/image" Target="media/image1505.wmf"/><Relationship Id="rId4138" Type="http://schemas.openxmlformats.org/officeDocument/2006/relationships/image" Target="media/image2031.wmf"/><Relationship Id="rId5950" Type="http://schemas.openxmlformats.org/officeDocument/2006/relationships/oleObject" Target="embeddings/oleObject3056.bin"/><Relationship Id="rId4552" Type="http://schemas.openxmlformats.org/officeDocument/2006/relationships/oleObject" Target="embeddings/oleObject2334.bin"/><Relationship Id="rId5603" Type="http://schemas.openxmlformats.org/officeDocument/2006/relationships/oleObject" Target="embeddings/oleObject2879.bin"/><Relationship Id="rId3154" Type="http://schemas.openxmlformats.org/officeDocument/2006/relationships/oleObject" Target="embeddings/oleObject1605.bin"/><Relationship Id="rId4205" Type="http://schemas.openxmlformats.org/officeDocument/2006/relationships/oleObject" Target="embeddings/oleObject2130.bin"/><Relationship Id="rId7775" Type="http://schemas.openxmlformats.org/officeDocument/2006/relationships/oleObject" Target="embeddings/oleObject4170.bin"/><Relationship Id="rId2170" Type="http://schemas.openxmlformats.org/officeDocument/2006/relationships/oleObject" Target="embeddings/oleObject1109.bin"/><Relationship Id="rId3221" Type="http://schemas.openxmlformats.org/officeDocument/2006/relationships/image" Target="media/image1577.wmf"/><Relationship Id="rId6377" Type="http://schemas.openxmlformats.org/officeDocument/2006/relationships/oleObject" Target="embeddings/oleObject3268.bin"/><Relationship Id="rId6791" Type="http://schemas.openxmlformats.org/officeDocument/2006/relationships/oleObject" Target="embeddings/oleObject3485.bin"/><Relationship Id="rId7428" Type="http://schemas.openxmlformats.org/officeDocument/2006/relationships/oleObject" Target="embeddings/oleObject3823.bin"/><Relationship Id="rId7842" Type="http://schemas.openxmlformats.org/officeDocument/2006/relationships/oleObject" Target="embeddings/oleObject4237.bin"/><Relationship Id="rId8" Type="http://schemas.openxmlformats.org/officeDocument/2006/relationships/image" Target="media/image1.png"/><Relationship Id="rId142" Type="http://schemas.openxmlformats.org/officeDocument/2006/relationships/oleObject" Target="embeddings/oleObject71.bin"/><Relationship Id="rId2987" Type="http://schemas.openxmlformats.org/officeDocument/2006/relationships/image" Target="media/image1455.wmf"/><Relationship Id="rId5393" Type="http://schemas.openxmlformats.org/officeDocument/2006/relationships/image" Target="media/image2605.wmf"/><Relationship Id="rId6444" Type="http://schemas.openxmlformats.org/officeDocument/2006/relationships/oleObject" Target="embeddings/oleObject3307.bin"/><Relationship Id="rId959" Type="http://schemas.openxmlformats.org/officeDocument/2006/relationships/image" Target="media/image457.wmf"/><Relationship Id="rId1589" Type="http://schemas.openxmlformats.org/officeDocument/2006/relationships/oleObject" Target="embeddings/oleObject816.bin"/><Relationship Id="rId5046" Type="http://schemas.openxmlformats.org/officeDocument/2006/relationships/image" Target="media/image2430.wmf"/><Relationship Id="rId5460" Type="http://schemas.openxmlformats.org/officeDocument/2006/relationships/oleObject" Target="embeddings/oleObject2805.bin"/><Relationship Id="rId6511" Type="http://schemas.openxmlformats.org/officeDocument/2006/relationships/image" Target="media/image3147.wmf"/><Relationship Id="rId4062" Type="http://schemas.openxmlformats.org/officeDocument/2006/relationships/oleObject" Target="embeddings/oleObject2059.bin"/><Relationship Id="rId5113" Type="http://schemas.openxmlformats.org/officeDocument/2006/relationships/image" Target="media/image2462.wmf"/><Relationship Id="rId8269" Type="http://schemas.openxmlformats.org/officeDocument/2006/relationships/image" Target="media/image3791.wmf"/><Relationship Id="rId1656" Type="http://schemas.openxmlformats.org/officeDocument/2006/relationships/image" Target="media/image796.wmf"/><Relationship Id="rId2707" Type="http://schemas.openxmlformats.org/officeDocument/2006/relationships/oleObject" Target="embeddings/oleObject1376.bin"/><Relationship Id="rId8683" Type="http://schemas.openxmlformats.org/officeDocument/2006/relationships/oleObject" Target="embeddings/oleObject4675.bin"/><Relationship Id="rId1309" Type="http://schemas.openxmlformats.org/officeDocument/2006/relationships/image" Target="media/image630.wmf"/><Relationship Id="rId1723" Type="http://schemas.openxmlformats.org/officeDocument/2006/relationships/oleObject" Target="embeddings/oleObject883.bin"/><Relationship Id="rId4879" Type="http://schemas.openxmlformats.org/officeDocument/2006/relationships/oleObject" Target="embeddings/oleObject2513.bin"/><Relationship Id="rId7285" Type="http://schemas.openxmlformats.org/officeDocument/2006/relationships/oleObject" Target="embeddings/oleObject3745.bin"/><Relationship Id="rId8336" Type="http://schemas.openxmlformats.org/officeDocument/2006/relationships/image" Target="media/image3823.wmf"/><Relationship Id="rId15" Type="http://schemas.openxmlformats.org/officeDocument/2006/relationships/image" Target="media/image4.wmf"/><Relationship Id="rId3895" Type="http://schemas.openxmlformats.org/officeDocument/2006/relationships/oleObject" Target="embeddings/oleObject1975.bin"/><Relationship Id="rId4946" Type="http://schemas.openxmlformats.org/officeDocument/2006/relationships/image" Target="media/image2380.wmf"/><Relationship Id="rId7352" Type="http://schemas.openxmlformats.org/officeDocument/2006/relationships/image" Target="media/image3551.wmf"/><Relationship Id="rId8403" Type="http://schemas.openxmlformats.org/officeDocument/2006/relationships/oleObject" Target="embeddings/oleObject4526.bin"/><Relationship Id="rId2497" Type="http://schemas.openxmlformats.org/officeDocument/2006/relationships/oleObject" Target="embeddings/oleObject1272.bin"/><Relationship Id="rId3548" Type="http://schemas.openxmlformats.org/officeDocument/2006/relationships/oleObject" Target="embeddings/oleObject1800.bin"/><Relationship Id="rId7005" Type="http://schemas.openxmlformats.org/officeDocument/2006/relationships/image" Target="media/image3383.wmf"/><Relationship Id="rId469" Type="http://schemas.openxmlformats.org/officeDocument/2006/relationships/oleObject" Target="embeddings/oleObject238.bin"/><Relationship Id="rId883" Type="http://schemas.openxmlformats.org/officeDocument/2006/relationships/oleObject" Target="embeddings/oleObject452.bin"/><Relationship Id="rId1099" Type="http://schemas.openxmlformats.org/officeDocument/2006/relationships/oleObject" Target="embeddings/oleObject562.bin"/><Relationship Id="rId2564" Type="http://schemas.openxmlformats.org/officeDocument/2006/relationships/oleObject" Target="embeddings/oleObject1305.bin"/><Relationship Id="rId3615" Type="http://schemas.openxmlformats.org/officeDocument/2006/relationships/image" Target="media/image1771.wmf"/><Relationship Id="rId3962" Type="http://schemas.openxmlformats.org/officeDocument/2006/relationships/image" Target="media/image1942.wmf"/><Relationship Id="rId6021" Type="http://schemas.openxmlformats.org/officeDocument/2006/relationships/oleObject" Target="embeddings/oleObject3093.bin"/><Relationship Id="rId536" Type="http://schemas.openxmlformats.org/officeDocument/2006/relationships/oleObject" Target="embeddings/oleObject273.bin"/><Relationship Id="rId1166" Type="http://schemas.openxmlformats.org/officeDocument/2006/relationships/oleObject" Target="embeddings/oleObject595.bin"/><Relationship Id="rId2217" Type="http://schemas.openxmlformats.org/officeDocument/2006/relationships/image" Target="media/image1074.wmf"/><Relationship Id="rId8193" Type="http://schemas.openxmlformats.org/officeDocument/2006/relationships/image" Target="media/image3749.wmf"/><Relationship Id="rId950" Type="http://schemas.openxmlformats.org/officeDocument/2006/relationships/oleObject" Target="embeddings/oleObject487.bin"/><Relationship Id="rId1580" Type="http://schemas.openxmlformats.org/officeDocument/2006/relationships/image" Target="media/image758.wmf"/><Relationship Id="rId2631" Type="http://schemas.openxmlformats.org/officeDocument/2006/relationships/image" Target="media/image1282.wmf"/><Relationship Id="rId4389" Type="http://schemas.openxmlformats.org/officeDocument/2006/relationships/image" Target="media/image2155.wmf"/><Relationship Id="rId5787" Type="http://schemas.openxmlformats.org/officeDocument/2006/relationships/oleObject" Target="embeddings/oleObject2973.bin"/><Relationship Id="rId6838" Type="http://schemas.openxmlformats.org/officeDocument/2006/relationships/image" Target="media/image3307.wmf"/><Relationship Id="rId603" Type="http://schemas.openxmlformats.org/officeDocument/2006/relationships/image" Target="media/image286.wmf"/><Relationship Id="rId1233" Type="http://schemas.openxmlformats.org/officeDocument/2006/relationships/oleObject" Target="embeddings/oleObject630.bin"/><Relationship Id="rId5854" Type="http://schemas.openxmlformats.org/officeDocument/2006/relationships/oleObject" Target="embeddings/oleObject3007.bin"/><Relationship Id="rId6905" Type="http://schemas.openxmlformats.org/officeDocument/2006/relationships/image" Target="media/image3339.wmf"/><Relationship Id="rId8260" Type="http://schemas.openxmlformats.org/officeDocument/2006/relationships/image" Target="media/image3782.wmf"/><Relationship Id="rId1300" Type="http://schemas.openxmlformats.org/officeDocument/2006/relationships/oleObject" Target="embeddings/oleObject664.bin"/><Relationship Id="rId4456" Type="http://schemas.openxmlformats.org/officeDocument/2006/relationships/oleObject" Target="embeddings/oleObject2258.bin"/><Relationship Id="rId4870" Type="http://schemas.openxmlformats.org/officeDocument/2006/relationships/image" Target="media/image2349.wmf"/><Relationship Id="rId5507" Type="http://schemas.openxmlformats.org/officeDocument/2006/relationships/oleObject" Target="embeddings/oleObject2830.bin"/><Relationship Id="rId5921" Type="http://schemas.openxmlformats.org/officeDocument/2006/relationships/oleObject" Target="embeddings/oleObject3041.bin"/><Relationship Id="rId3058" Type="http://schemas.openxmlformats.org/officeDocument/2006/relationships/oleObject" Target="embeddings/oleObject1557.bin"/><Relationship Id="rId3472" Type="http://schemas.openxmlformats.org/officeDocument/2006/relationships/image" Target="media/image1700.wmf"/><Relationship Id="rId4109" Type="http://schemas.openxmlformats.org/officeDocument/2006/relationships/oleObject" Target="embeddings/oleObject2082.bin"/><Relationship Id="rId4523" Type="http://schemas.openxmlformats.org/officeDocument/2006/relationships/oleObject" Target="embeddings/oleObject2311.bin"/><Relationship Id="rId7679" Type="http://schemas.openxmlformats.org/officeDocument/2006/relationships/oleObject" Target="embeddings/oleObject4074.bin"/><Relationship Id="rId393" Type="http://schemas.openxmlformats.org/officeDocument/2006/relationships/image" Target="media/image184.wmf"/><Relationship Id="rId2074" Type="http://schemas.openxmlformats.org/officeDocument/2006/relationships/image" Target="media/image1003.wmf"/><Relationship Id="rId3125" Type="http://schemas.openxmlformats.org/officeDocument/2006/relationships/image" Target="media/image1524.wmf"/><Relationship Id="rId6695" Type="http://schemas.openxmlformats.org/officeDocument/2006/relationships/oleObject" Target="embeddings/oleObject3437.bin"/><Relationship Id="rId7746" Type="http://schemas.openxmlformats.org/officeDocument/2006/relationships/oleObject" Target="embeddings/oleObject4141.bin"/><Relationship Id="rId460" Type="http://schemas.openxmlformats.org/officeDocument/2006/relationships/image" Target="media/image217.wmf"/><Relationship Id="rId1090" Type="http://schemas.openxmlformats.org/officeDocument/2006/relationships/image" Target="media/image522.wmf"/><Relationship Id="rId2141" Type="http://schemas.openxmlformats.org/officeDocument/2006/relationships/image" Target="media/image1036.wmf"/><Relationship Id="rId5297" Type="http://schemas.openxmlformats.org/officeDocument/2006/relationships/image" Target="media/image2558.wmf"/><Relationship Id="rId6348" Type="http://schemas.openxmlformats.org/officeDocument/2006/relationships/oleObject" Target="embeddings/oleObject3253.bin"/><Relationship Id="rId113" Type="http://schemas.openxmlformats.org/officeDocument/2006/relationships/image" Target="media/image46.wmf"/><Relationship Id="rId6762" Type="http://schemas.openxmlformats.org/officeDocument/2006/relationships/image" Target="media/image3269.wmf"/><Relationship Id="rId7813" Type="http://schemas.openxmlformats.org/officeDocument/2006/relationships/oleObject" Target="embeddings/oleObject4208.bin"/><Relationship Id="rId2958" Type="http://schemas.openxmlformats.org/officeDocument/2006/relationships/oleObject" Target="embeddings/oleObject1507.bin"/><Relationship Id="rId5017" Type="http://schemas.openxmlformats.org/officeDocument/2006/relationships/oleObject" Target="embeddings/oleObject2582.bin"/><Relationship Id="rId5364" Type="http://schemas.openxmlformats.org/officeDocument/2006/relationships/oleObject" Target="embeddings/oleObject2753.bin"/><Relationship Id="rId6415" Type="http://schemas.openxmlformats.org/officeDocument/2006/relationships/oleObject" Target="embeddings/oleObject3287.bin"/><Relationship Id="rId1974" Type="http://schemas.openxmlformats.org/officeDocument/2006/relationships/image" Target="media/image953.wmf"/><Relationship Id="rId4380" Type="http://schemas.openxmlformats.org/officeDocument/2006/relationships/image" Target="media/image2151.wmf"/><Relationship Id="rId5431" Type="http://schemas.openxmlformats.org/officeDocument/2006/relationships/oleObject" Target="embeddings/oleObject2788.bin"/><Relationship Id="rId8587" Type="http://schemas.openxmlformats.org/officeDocument/2006/relationships/image" Target="media/image3939.wmf"/><Relationship Id="rId1627" Type="http://schemas.openxmlformats.org/officeDocument/2006/relationships/oleObject" Target="embeddings/oleObject835.bin"/><Relationship Id="rId4033" Type="http://schemas.openxmlformats.org/officeDocument/2006/relationships/image" Target="media/image1978.wmf"/><Relationship Id="rId7189" Type="http://schemas.openxmlformats.org/officeDocument/2006/relationships/oleObject" Target="embeddings/oleObject3696.bin"/><Relationship Id="rId8654" Type="http://schemas.openxmlformats.org/officeDocument/2006/relationships/oleObject" Target="embeddings/oleObject4659.bin"/><Relationship Id="rId3799" Type="http://schemas.openxmlformats.org/officeDocument/2006/relationships/oleObject" Target="embeddings/oleObject1926.bin"/><Relationship Id="rId4100" Type="http://schemas.openxmlformats.org/officeDocument/2006/relationships/image" Target="media/image2012.wmf"/><Relationship Id="rId7256" Type="http://schemas.openxmlformats.org/officeDocument/2006/relationships/image" Target="media/image3503.wmf"/><Relationship Id="rId7670" Type="http://schemas.openxmlformats.org/officeDocument/2006/relationships/oleObject" Target="embeddings/oleObject4065.bin"/><Relationship Id="rId8307" Type="http://schemas.openxmlformats.org/officeDocument/2006/relationships/image" Target="media/image3810.wmf"/><Relationship Id="rId6272" Type="http://schemas.openxmlformats.org/officeDocument/2006/relationships/oleObject" Target="embeddings/oleObject3215.bin"/><Relationship Id="rId7323" Type="http://schemas.openxmlformats.org/officeDocument/2006/relationships/oleObject" Target="embeddings/oleObject3764.bin"/><Relationship Id="rId3866" Type="http://schemas.openxmlformats.org/officeDocument/2006/relationships/image" Target="media/image1896.wmf"/><Relationship Id="rId4917" Type="http://schemas.openxmlformats.org/officeDocument/2006/relationships/oleObject" Target="embeddings/oleObject2532.bin"/><Relationship Id="rId787" Type="http://schemas.openxmlformats.org/officeDocument/2006/relationships/image" Target="media/image374.wmf"/><Relationship Id="rId2468" Type="http://schemas.openxmlformats.org/officeDocument/2006/relationships/oleObject" Target="embeddings/oleObject1258.bin"/><Relationship Id="rId2882" Type="http://schemas.openxmlformats.org/officeDocument/2006/relationships/image" Target="media/image1401.wmf"/><Relationship Id="rId3519" Type="http://schemas.openxmlformats.org/officeDocument/2006/relationships/image" Target="media/image1723.wmf"/><Relationship Id="rId3933" Type="http://schemas.openxmlformats.org/officeDocument/2006/relationships/image" Target="media/image1928.wmf"/><Relationship Id="rId8097" Type="http://schemas.openxmlformats.org/officeDocument/2006/relationships/image" Target="media/image3702.wmf"/><Relationship Id="rId854" Type="http://schemas.openxmlformats.org/officeDocument/2006/relationships/image" Target="media/image408.wmf"/><Relationship Id="rId1484" Type="http://schemas.openxmlformats.org/officeDocument/2006/relationships/oleObject" Target="embeddings/oleObject762.bin"/><Relationship Id="rId2535" Type="http://schemas.openxmlformats.org/officeDocument/2006/relationships/image" Target="media/image1234.wmf"/><Relationship Id="rId507" Type="http://schemas.openxmlformats.org/officeDocument/2006/relationships/oleObject" Target="embeddings/oleObject259.bin"/><Relationship Id="rId921" Type="http://schemas.openxmlformats.org/officeDocument/2006/relationships/oleObject" Target="embeddings/oleObject471.bin"/><Relationship Id="rId1137" Type="http://schemas.openxmlformats.org/officeDocument/2006/relationships/image" Target="media/image546.wmf"/><Relationship Id="rId1551" Type="http://schemas.openxmlformats.org/officeDocument/2006/relationships/oleObject" Target="embeddings/oleObject797.bin"/><Relationship Id="rId2602" Type="http://schemas.openxmlformats.org/officeDocument/2006/relationships/image" Target="media/image1267.wmf"/><Relationship Id="rId5758" Type="http://schemas.openxmlformats.org/officeDocument/2006/relationships/image" Target="media/image2780.wmf"/><Relationship Id="rId6809" Type="http://schemas.openxmlformats.org/officeDocument/2006/relationships/oleObject" Target="embeddings/oleObject3494.bin"/><Relationship Id="rId8164" Type="http://schemas.openxmlformats.org/officeDocument/2006/relationships/oleObject" Target="embeddings/oleObject4407.bin"/><Relationship Id="rId1204" Type="http://schemas.openxmlformats.org/officeDocument/2006/relationships/image" Target="media/image578.wmf"/><Relationship Id="rId4774" Type="http://schemas.openxmlformats.org/officeDocument/2006/relationships/oleObject" Target="embeddings/oleObject2457.bin"/><Relationship Id="rId5825" Type="http://schemas.openxmlformats.org/officeDocument/2006/relationships/image" Target="media/image2813.wmf"/><Relationship Id="rId7180" Type="http://schemas.openxmlformats.org/officeDocument/2006/relationships/image" Target="media/image3466.wmf"/><Relationship Id="rId8231" Type="http://schemas.openxmlformats.org/officeDocument/2006/relationships/image" Target="media/image3767.wmf"/><Relationship Id="rId3376" Type="http://schemas.openxmlformats.org/officeDocument/2006/relationships/oleObject" Target="embeddings/oleObject1713.bin"/><Relationship Id="rId4427" Type="http://schemas.openxmlformats.org/officeDocument/2006/relationships/image" Target="media/image2172.emf"/><Relationship Id="rId297" Type="http://schemas.openxmlformats.org/officeDocument/2006/relationships/image" Target="media/image138.wmf"/><Relationship Id="rId2392" Type="http://schemas.openxmlformats.org/officeDocument/2006/relationships/oleObject" Target="embeddings/oleObject1222.bin"/><Relationship Id="rId3029" Type="http://schemas.openxmlformats.org/officeDocument/2006/relationships/image" Target="media/image1476.wmf"/><Relationship Id="rId3790" Type="http://schemas.openxmlformats.org/officeDocument/2006/relationships/image" Target="media/image1858.wmf"/><Relationship Id="rId4841" Type="http://schemas.openxmlformats.org/officeDocument/2006/relationships/image" Target="media/image2335.wmf"/><Relationship Id="rId6599" Type="http://schemas.openxmlformats.org/officeDocument/2006/relationships/image" Target="media/image3191.wmf"/><Relationship Id="rId7997" Type="http://schemas.openxmlformats.org/officeDocument/2006/relationships/oleObject" Target="embeddings/oleObject4322.bin"/><Relationship Id="rId364" Type="http://schemas.openxmlformats.org/officeDocument/2006/relationships/oleObject" Target="embeddings/oleObject184.bin"/><Relationship Id="rId2045" Type="http://schemas.openxmlformats.org/officeDocument/2006/relationships/image" Target="media/image988.wmf"/><Relationship Id="rId3443" Type="http://schemas.openxmlformats.org/officeDocument/2006/relationships/oleObject" Target="embeddings/oleObject1747.bin"/><Relationship Id="rId3510" Type="http://schemas.openxmlformats.org/officeDocument/2006/relationships/oleObject" Target="embeddings/oleObject1781.bin"/><Relationship Id="rId6666" Type="http://schemas.openxmlformats.org/officeDocument/2006/relationships/oleObject" Target="embeddings/oleObject3419.bin"/><Relationship Id="rId7717" Type="http://schemas.openxmlformats.org/officeDocument/2006/relationships/oleObject" Target="embeddings/oleObject4112.bin"/><Relationship Id="rId431" Type="http://schemas.openxmlformats.org/officeDocument/2006/relationships/image" Target="media/image203.png"/><Relationship Id="rId1061" Type="http://schemas.openxmlformats.org/officeDocument/2006/relationships/oleObject" Target="embeddings/oleObject543.bin"/><Relationship Id="rId2112" Type="http://schemas.openxmlformats.org/officeDocument/2006/relationships/image" Target="media/image1022.wmf"/><Relationship Id="rId5268" Type="http://schemas.openxmlformats.org/officeDocument/2006/relationships/oleObject" Target="embeddings/oleObject2705.bin"/><Relationship Id="rId5682" Type="http://schemas.openxmlformats.org/officeDocument/2006/relationships/image" Target="media/image2742.wmf"/><Relationship Id="rId6319" Type="http://schemas.openxmlformats.org/officeDocument/2006/relationships/image" Target="media/image3058.wmf"/><Relationship Id="rId6733" Type="http://schemas.openxmlformats.org/officeDocument/2006/relationships/oleObject" Target="embeddings/oleObject3456.bin"/><Relationship Id="rId1878" Type="http://schemas.openxmlformats.org/officeDocument/2006/relationships/image" Target="media/image906.wmf"/><Relationship Id="rId2929" Type="http://schemas.openxmlformats.org/officeDocument/2006/relationships/image" Target="media/image1426.wmf"/><Relationship Id="rId4284" Type="http://schemas.openxmlformats.org/officeDocument/2006/relationships/image" Target="media/image2104.wmf"/><Relationship Id="rId5335" Type="http://schemas.openxmlformats.org/officeDocument/2006/relationships/image" Target="media/image2577.wmf"/><Relationship Id="rId4351" Type="http://schemas.openxmlformats.org/officeDocument/2006/relationships/oleObject" Target="embeddings/oleObject2202.bin"/><Relationship Id="rId5402" Type="http://schemas.openxmlformats.org/officeDocument/2006/relationships/oleObject" Target="embeddings/oleObject2773.bin"/><Relationship Id="rId6800" Type="http://schemas.openxmlformats.org/officeDocument/2006/relationships/image" Target="media/image3288.wmf"/><Relationship Id="rId8558" Type="http://schemas.openxmlformats.org/officeDocument/2006/relationships/image" Target="media/image3926.wmf"/><Relationship Id="rId1945" Type="http://schemas.openxmlformats.org/officeDocument/2006/relationships/oleObject" Target="embeddings/oleObject996.bin"/><Relationship Id="rId4004" Type="http://schemas.openxmlformats.org/officeDocument/2006/relationships/image" Target="media/image1963.wmf"/><Relationship Id="rId3020" Type="http://schemas.openxmlformats.org/officeDocument/2006/relationships/oleObject" Target="embeddings/oleObject1538.bin"/><Relationship Id="rId6176" Type="http://schemas.openxmlformats.org/officeDocument/2006/relationships/oleObject" Target="embeddings/oleObject3173.bin"/><Relationship Id="rId7227" Type="http://schemas.openxmlformats.org/officeDocument/2006/relationships/oleObject" Target="embeddings/oleObject3716.bin"/><Relationship Id="rId7574" Type="http://schemas.openxmlformats.org/officeDocument/2006/relationships/oleObject" Target="embeddings/oleObject3969.bin"/><Relationship Id="rId8625" Type="http://schemas.openxmlformats.org/officeDocument/2006/relationships/image" Target="media/image3958.wmf"/><Relationship Id="rId6590" Type="http://schemas.openxmlformats.org/officeDocument/2006/relationships/oleObject" Target="embeddings/oleObject3381.bin"/><Relationship Id="rId7641" Type="http://schemas.openxmlformats.org/officeDocument/2006/relationships/oleObject" Target="embeddings/oleObject4036.bin"/><Relationship Id="rId2786" Type="http://schemas.openxmlformats.org/officeDocument/2006/relationships/image" Target="media/image1353.wmf"/><Relationship Id="rId3837" Type="http://schemas.openxmlformats.org/officeDocument/2006/relationships/oleObject" Target="embeddings/oleObject1945.bin"/><Relationship Id="rId5192" Type="http://schemas.openxmlformats.org/officeDocument/2006/relationships/oleObject" Target="embeddings/oleObject2672.bin"/><Relationship Id="rId6243" Type="http://schemas.openxmlformats.org/officeDocument/2006/relationships/image" Target="media/image3020.wmf"/><Relationship Id="rId758" Type="http://schemas.openxmlformats.org/officeDocument/2006/relationships/image" Target="media/image360.emf"/><Relationship Id="rId1388" Type="http://schemas.openxmlformats.org/officeDocument/2006/relationships/oleObject" Target="embeddings/oleObject714.bin"/><Relationship Id="rId2439" Type="http://schemas.openxmlformats.org/officeDocument/2006/relationships/oleObject" Target="embeddings/oleObject1246.bin"/><Relationship Id="rId2853" Type="http://schemas.openxmlformats.org/officeDocument/2006/relationships/oleObject" Target="embeddings/oleObject1456.bin"/><Relationship Id="rId3904" Type="http://schemas.openxmlformats.org/officeDocument/2006/relationships/image" Target="media/image1914.wmf"/><Relationship Id="rId6310" Type="http://schemas.openxmlformats.org/officeDocument/2006/relationships/oleObject" Target="embeddings/oleObject3234.bin"/><Relationship Id="rId94" Type="http://schemas.openxmlformats.org/officeDocument/2006/relationships/oleObject" Target="embeddings/oleObject47.bin"/><Relationship Id="rId825" Type="http://schemas.openxmlformats.org/officeDocument/2006/relationships/image" Target="media/image393.wmf"/><Relationship Id="rId1455" Type="http://schemas.openxmlformats.org/officeDocument/2006/relationships/image" Target="media/image697.wmf"/><Relationship Id="rId2506" Type="http://schemas.openxmlformats.org/officeDocument/2006/relationships/image" Target="media/image1219.png"/><Relationship Id="rId8068" Type="http://schemas.openxmlformats.org/officeDocument/2006/relationships/oleObject" Target="embeddings/oleObject4358.bin"/><Relationship Id="rId8482" Type="http://schemas.openxmlformats.org/officeDocument/2006/relationships/oleObject" Target="embeddings/oleObject4570.bin"/><Relationship Id="rId1108" Type="http://schemas.openxmlformats.org/officeDocument/2006/relationships/image" Target="media/image531.wmf"/><Relationship Id="rId2920" Type="http://schemas.openxmlformats.org/officeDocument/2006/relationships/oleObject" Target="embeddings/oleObject1488.bin"/><Relationship Id="rId4678" Type="http://schemas.openxmlformats.org/officeDocument/2006/relationships/image" Target="media/image2257.wmf"/><Relationship Id="rId7084" Type="http://schemas.openxmlformats.org/officeDocument/2006/relationships/image" Target="media/image3423.wmf"/><Relationship Id="rId8135" Type="http://schemas.openxmlformats.org/officeDocument/2006/relationships/oleObject" Target="embeddings/oleObject4392.bin"/><Relationship Id="rId1522" Type="http://schemas.openxmlformats.org/officeDocument/2006/relationships/image" Target="media/image730.wmf"/><Relationship Id="rId5729" Type="http://schemas.openxmlformats.org/officeDocument/2006/relationships/oleObject" Target="embeddings/oleObject2944.bin"/><Relationship Id="rId7151" Type="http://schemas.openxmlformats.org/officeDocument/2006/relationships/oleObject" Target="embeddings/oleObject3673.bin"/><Relationship Id="rId8202" Type="http://schemas.openxmlformats.org/officeDocument/2006/relationships/image" Target="media/image3753.wmf"/><Relationship Id="rId3694" Type="http://schemas.openxmlformats.org/officeDocument/2006/relationships/oleObject" Target="embeddings/oleObject1873.bin"/><Relationship Id="rId4745" Type="http://schemas.openxmlformats.org/officeDocument/2006/relationships/image" Target="media/image2290.wmf"/><Relationship Id="rId2296" Type="http://schemas.openxmlformats.org/officeDocument/2006/relationships/image" Target="media/image1113.wmf"/><Relationship Id="rId3347" Type="http://schemas.openxmlformats.org/officeDocument/2006/relationships/oleObject" Target="embeddings/oleObject1698.bin"/><Relationship Id="rId3761" Type="http://schemas.openxmlformats.org/officeDocument/2006/relationships/image" Target="media/image1844.wmf"/><Relationship Id="rId4812" Type="http://schemas.openxmlformats.org/officeDocument/2006/relationships/image" Target="media/image2323.wmf"/><Relationship Id="rId7968" Type="http://schemas.openxmlformats.org/officeDocument/2006/relationships/oleObject" Target="embeddings/oleObject4308.bin"/><Relationship Id="rId268" Type="http://schemas.openxmlformats.org/officeDocument/2006/relationships/image" Target="media/image124.wmf"/><Relationship Id="rId682" Type="http://schemas.openxmlformats.org/officeDocument/2006/relationships/image" Target="media/image325.wmf"/><Relationship Id="rId2363" Type="http://schemas.openxmlformats.org/officeDocument/2006/relationships/oleObject" Target="embeddings/oleObject1207.bin"/><Relationship Id="rId3414" Type="http://schemas.openxmlformats.org/officeDocument/2006/relationships/image" Target="media/image1671.wmf"/><Relationship Id="rId6984" Type="http://schemas.openxmlformats.org/officeDocument/2006/relationships/image" Target="media/image3373.wmf"/><Relationship Id="rId335" Type="http://schemas.openxmlformats.org/officeDocument/2006/relationships/oleObject" Target="embeddings/oleObject168.bin"/><Relationship Id="rId2016" Type="http://schemas.openxmlformats.org/officeDocument/2006/relationships/oleObject" Target="embeddings/oleObject1032.bin"/><Relationship Id="rId2430" Type="http://schemas.openxmlformats.org/officeDocument/2006/relationships/image" Target="media/image1178.wmf"/><Relationship Id="rId5586" Type="http://schemas.openxmlformats.org/officeDocument/2006/relationships/image" Target="media/image2696.wmf"/><Relationship Id="rId6637" Type="http://schemas.openxmlformats.org/officeDocument/2006/relationships/image" Target="media/image3210.wmf"/><Relationship Id="rId402" Type="http://schemas.openxmlformats.org/officeDocument/2006/relationships/oleObject" Target="embeddings/oleObject203.bin"/><Relationship Id="rId1032" Type="http://schemas.openxmlformats.org/officeDocument/2006/relationships/oleObject" Target="embeddings/oleObject529.bin"/><Relationship Id="rId4188" Type="http://schemas.openxmlformats.org/officeDocument/2006/relationships/image" Target="media/image2056.wmf"/><Relationship Id="rId5239" Type="http://schemas.openxmlformats.org/officeDocument/2006/relationships/oleObject" Target="embeddings/oleObject2689.bin"/><Relationship Id="rId4255" Type="http://schemas.openxmlformats.org/officeDocument/2006/relationships/oleObject" Target="embeddings/oleObject2155.bin"/><Relationship Id="rId5306" Type="http://schemas.openxmlformats.org/officeDocument/2006/relationships/oleObject" Target="embeddings/oleObject2724.bin"/><Relationship Id="rId5653" Type="http://schemas.openxmlformats.org/officeDocument/2006/relationships/oleObject" Target="embeddings/oleObject2904.bin"/><Relationship Id="rId6704" Type="http://schemas.openxmlformats.org/officeDocument/2006/relationships/image" Target="media/image3240.wmf"/><Relationship Id="rId1849" Type="http://schemas.openxmlformats.org/officeDocument/2006/relationships/oleObject" Target="embeddings/oleObject946.bin"/><Relationship Id="rId5720" Type="http://schemas.openxmlformats.org/officeDocument/2006/relationships/image" Target="media/image2761.wmf"/><Relationship Id="rId192" Type="http://schemas.openxmlformats.org/officeDocument/2006/relationships/oleObject" Target="embeddings/oleObject96.bin"/><Relationship Id="rId1916" Type="http://schemas.openxmlformats.org/officeDocument/2006/relationships/image" Target="media/image925.wmf"/><Relationship Id="rId3271" Type="http://schemas.openxmlformats.org/officeDocument/2006/relationships/image" Target="media/image1602.wmf"/><Relationship Id="rId4322" Type="http://schemas.openxmlformats.org/officeDocument/2006/relationships/image" Target="media/image2122.wmf"/><Relationship Id="rId7478" Type="http://schemas.openxmlformats.org/officeDocument/2006/relationships/oleObject" Target="embeddings/oleObject3873.bin"/><Relationship Id="rId7892" Type="http://schemas.openxmlformats.org/officeDocument/2006/relationships/image" Target="media/image3604.wmf"/><Relationship Id="rId8529" Type="http://schemas.openxmlformats.org/officeDocument/2006/relationships/oleObject" Target="embeddings/oleObject4595.bin"/><Relationship Id="rId6494" Type="http://schemas.openxmlformats.org/officeDocument/2006/relationships/image" Target="media/image3139.wmf"/><Relationship Id="rId7545" Type="http://schemas.openxmlformats.org/officeDocument/2006/relationships/oleObject" Target="embeddings/oleObject3940.bin"/><Relationship Id="rId5096" Type="http://schemas.openxmlformats.org/officeDocument/2006/relationships/image" Target="media/image2454.wmf"/><Relationship Id="rId6147" Type="http://schemas.openxmlformats.org/officeDocument/2006/relationships/image" Target="media/image2966.wmf"/><Relationship Id="rId6561" Type="http://schemas.openxmlformats.org/officeDocument/2006/relationships/image" Target="media/image3172.wmf"/><Relationship Id="rId7612" Type="http://schemas.openxmlformats.org/officeDocument/2006/relationships/oleObject" Target="embeddings/oleObject4007.bin"/><Relationship Id="rId5163" Type="http://schemas.openxmlformats.org/officeDocument/2006/relationships/image" Target="media/image2486.wmf"/><Relationship Id="rId6214" Type="http://schemas.openxmlformats.org/officeDocument/2006/relationships/oleObject" Target="embeddings/oleObject3192.bin"/><Relationship Id="rId729" Type="http://schemas.openxmlformats.org/officeDocument/2006/relationships/oleObject" Target="embeddings/oleObject371.bin"/><Relationship Id="rId1359" Type="http://schemas.openxmlformats.org/officeDocument/2006/relationships/image" Target="media/image655.wmf"/><Relationship Id="rId2757" Type="http://schemas.openxmlformats.org/officeDocument/2006/relationships/oleObject" Target="embeddings/oleObject1402.bin"/><Relationship Id="rId3808" Type="http://schemas.openxmlformats.org/officeDocument/2006/relationships/image" Target="media/image1867.wmf"/><Relationship Id="rId5230" Type="http://schemas.openxmlformats.org/officeDocument/2006/relationships/image" Target="media/image2526.wmf"/><Relationship Id="rId8386" Type="http://schemas.openxmlformats.org/officeDocument/2006/relationships/oleObject" Target="embeddings/oleObject4515.bin"/><Relationship Id="rId1773" Type="http://schemas.openxmlformats.org/officeDocument/2006/relationships/oleObject" Target="embeddings/oleObject908.bin"/><Relationship Id="rId2824" Type="http://schemas.openxmlformats.org/officeDocument/2006/relationships/image" Target="media/image1372.wmf"/><Relationship Id="rId8039" Type="http://schemas.openxmlformats.org/officeDocument/2006/relationships/image" Target="media/image3673.wmf"/><Relationship Id="rId65" Type="http://schemas.openxmlformats.org/officeDocument/2006/relationships/image" Target="media/image24.png"/><Relationship Id="rId1426" Type="http://schemas.openxmlformats.org/officeDocument/2006/relationships/oleObject" Target="embeddings/oleObject733.bin"/><Relationship Id="rId1840" Type="http://schemas.openxmlformats.org/officeDocument/2006/relationships/image" Target="media/image888.wmf"/><Relationship Id="rId4996" Type="http://schemas.openxmlformats.org/officeDocument/2006/relationships/image" Target="media/image2405.wmf"/><Relationship Id="rId8453" Type="http://schemas.openxmlformats.org/officeDocument/2006/relationships/image" Target="media/image3875.wmf"/><Relationship Id="rId3598" Type="http://schemas.openxmlformats.org/officeDocument/2006/relationships/oleObject" Target="embeddings/oleObject1825.bin"/><Relationship Id="rId4649" Type="http://schemas.openxmlformats.org/officeDocument/2006/relationships/oleObject" Target="embeddings/oleObject2393.bin"/><Relationship Id="rId7055" Type="http://schemas.openxmlformats.org/officeDocument/2006/relationships/oleObject" Target="embeddings/oleObject3624.bin"/><Relationship Id="rId8106" Type="http://schemas.openxmlformats.org/officeDocument/2006/relationships/oleObject" Target="embeddings/oleObject4377.bin"/><Relationship Id="rId8520" Type="http://schemas.openxmlformats.org/officeDocument/2006/relationships/oleObject" Target="embeddings/oleObject4590.bin"/><Relationship Id="rId3665" Type="http://schemas.openxmlformats.org/officeDocument/2006/relationships/image" Target="media/image1796.wmf"/><Relationship Id="rId4716" Type="http://schemas.openxmlformats.org/officeDocument/2006/relationships/oleObject" Target="embeddings/oleObject2428.bin"/><Relationship Id="rId6071" Type="http://schemas.openxmlformats.org/officeDocument/2006/relationships/oleObject" Target="embeddings/oleObject3120.bin"/><Relationship Id="rId7122" Type="http://schemas.openxmlformats.org/officeDocument/2006/relationships/oleObject" Target="embeddings/oleObject3658.bin"/><Relationship Id="rId586" Type="http://schemas.openxmlformats.org/officeDocument/2006/relationships/oleObject" Target="embeddings/oleObject298.bin"/><Relationship Id="rId2267" Type="http://schemas.openxmlformats.org/officeDocument/2006/relationships/oleObject" Target="embeddings/oleObject1158.bin"/><Relationship Id="rId2681" Type="http://schemas.openxmlformats.org/officeDocument/2006/relationships/oleObject" Target="embeddings/oleObject1363.bin"/><Relationship Id="rId3318" Type="http://schemas.openxmlformats.org/officeDocument/2006/relationships/oleObject" Target="embeddings/oleObject1683.bin"/><Relationship Id="rId6888" Type="http://schemas.openxmlformats.org/officeDocument/2006/relationships/image" Target="media/image3331.wmf"/><Relationship Id="rId239" Type="http://schemas.openxmlformats.org/officeDocument/2006/relationships/oleObject" Target="embeddings/oleObject119.bin"/><Relationship Id="rId653" Type="http://schemas.openxmlformats.org/officeDocument/2006/relationships/image" Target="media/image311.wmf"/><Relationship Id="rId1283" Type="http://schemas.openxmlformats.org/officeDocument/2006/relationships/oleObject" Target="embeddings/oleObject654.bin"/><Relationship Id="rId2334" Type="http://schemas.openxmlformats.org/officeDocument/2006/relationships/image" Target="media/image1131.wmf"/><Relationship Id="rId3732" Type="http://schemas.openxmlformats.org/officeDocument/2006/relationships/oleObject" Target="embeddings/oleObject1892.bin"/><Relationship Id="rId7939" Type="http://schemas.openxmlformats.org/officeDocument/2006/relationships/image" Target="media/image3624.wmf"/><Relationship Id="rId306" Type="http://schemas.openxmlformats.org/officeDocument/2006/relationships/image" Target="media/image142.wmf"/><Relationship Id="rId6955" Type="http://schemas.openxmlformats.org/officeDocument/2006/relationships/oleObject" Target="embeddings/oleObject3574.bin"/><Relationship Id="rId720" Type="http://schemas.openxmlformats.org/officeDocument/2006/relationships/image" Target="media/image343.wmf"/><Relationship Id="rId1350" Type="http://schemas.openxmlformats.org/officeDocument/2006/relationships/oleObject" Target="embeddings/oleObject689.bin"/><Relationship Id="rId2401" Type="http://schemas.openxmlformats.org/officeDocument/2006/relationships/image" Target="media/image1164.wmf"/><Relationship Id="rId4159" Type="http://schemas.openxmlformats.org/officeDocument/2006/relationships/oleObject" Target="embeddings/oleObject2107.bin"/><Relationship Id="rId5557" Type="http://schemas.openxmlformats.org/officeDocument/2006/relationships/image" Target="media/image2682.wmf"/><Relationship Id="rId5971" Type="http://schemas.openxmlformats.org/officeDocument/2006/relationships/oleObject" Target="embeddings/oleObject3067.bin"/><Relationship Id="rId6608" Type="http://schemas.openxmlformats.org/officeDocument/2006/relationships/oleObject" Target="embeddings/oleObject3390.bin"/><Relationship Id="rId1003" Type="http://schemas.openxmlformats.org/officeDocument/2006/relationships/oleObject" Target="embeddings/oleObject514.bin"/><Relationship Id="rId4573" Type="http://schemas.openxmlformats.org/officeDocument/2006/relationships/image" Target="media/image2214.wmf"/><Relationship Id="rId5624" Type="http://schemas.openxmlformats.org/officeDocument/2006/relationships/image" Target="media/image2715.wmf"/><Relationship Id="rId8030" Type="http://schemas.openxmlformats.org/officeDocument/2006/relationships/image" Target="media/image3669.wmf"/><Relationship Id="rId3175" Type="http://schemas.openxmlformats.org/officeDocument/2006/relationships/image" Target="media/image1549.wmf"/><Relationship Id="rId4226" Type="http://schemas.openxmlformats.org/officeDocument/2006/relationships/image" Target="media/image2075.wmf"/><Relationship Id="rId4640" Type="http://schemas.openxmlformats.org/officeDocument/2006/relationships/oleObject" Target="embeddings/oleObject2384.bin"/><Relationship Id="rId7796" Type="http://schemas.openxmlformats.org/officeDocument/2006/relationships/oleObject" Target="embeddings/oleObject4191.bin"/><Relationship Id="rId2191" Type="http://schemas.openxmlformats.org/officeDocument/2006/relationships/image" Target="media/image1061.wmf"/><Relationship Id="rId3242" Type="http://schemas.openxmlformats.org/officeDocument/2006/relationships/oleObject" Target="embeddings/oleObject1644.bin"/><Relationship Id="rId6398" Type="http://schemas.openxmlformats.org/officeDocument/2006/relationships/image" Target="media/image3097.wmf"/><Relationship Id="rId7449" Type="http://schemas.openxmlformats.org/officeDocument/2006/relationships/oleObject" Target="embeddings/oleObject3844.bin"/><Relationship Id="rId163" Type="http://schemas.openxmlformats.org/officeDocument/2006/relationships/image" Target="media/image71.wmf"/><Relationship Id="rId6465" Type="http://schemas.openxmlformats.org/officeDocument/2006/relationships/image" Target="media/image3125.wmf"/><Relationship Id="rId7516" Type="http://schemas.openxmlformats.org/officeDocument/2006/relationships/oleObject" Target="embeddings/oleObject3911.bin"/><Relationship Id="rId7863" Type="http://schemas.openxmlformats.org/officeDocument/2006/relationships/oleObject" Target="embeddings/oleObject4251.bin"/><Relationship Id="rId230" Type="http://schemas.openxmlformats.org/officeDocument/2006/relationships/image" Target="media/image105.wmf"/><Relationship Id="rId5067" Type="http://schemas.openxmlformats.org/officeDocument/2006/relationships/oleObject" Target="embeddings/oleObject2607.bin"/><Relationship Id="rId6118" Type="http://schemas.openxmlformats.org/officeDocument/2006/relationships/image" Target="media/image2952.wmf"/><Relationship Id="rId7930" Type="http://schemas.openxmlformats.org/officeDocument/2006/relationships/image" Target="media/image3622.emf"/><Relationship Id="rId4083" Type="http://schemas.openxmlformats.org/officeDocument/2006/relationships/image" Target="media/image2003.wmf"/><Relationship Id="rId5481" Type="http://schemas.openxmlformats.org/officeDocument/2006/relationships/oleObject" Target="embeddings/oleObject2816.bin"/><Relationship Id="rId6532" Type="http://schemas.openxmlformats.org/officeDocument/2006/relationships/oleObject" Target="embeddings/oleObject3352.bin"/><Relationship Id="rId1677" Type="http://schemas.openxmlformats.org/officeDocument/2006/relationships/oleObject" Target="embeddings/oleObject860.bin"/><Relationship Id="rId2728" Type="http://schemas.openxmlformats.org/officeDocument/2006/relationships/image" Target="media/image1331.wmf"/><Relationship Id="rId5134" Type="http://schemas.openxmlformats.org/officeDocument/2006/relationships/oleObject" Target="embeddings/oleObject2643.bin"/><Relationship Id="rId1744" Type="http://schemas.openxmlformats.org/officeDocument/2006/relationships/image" Target="media/image840.wmf"/><Relationship Id="rId4150" Type="http://schemas.openxmlformats.org/officeDocument/2006/relationships/image" Target="media/image2037.wmf"/><Relationship Id="rId5201" Type="http://schemas.openxmlformats.org/officeDocument/2006/relationships/image" Target="media/image2509.wmf"/><Relationship Id="rId8357" Type="http://schemas.openxmlformats.org/officeDocument/2006/relationships/oleObject" Target="embeddings/oleObject4501.bin"/><Relationship Id="rId36" Type="http://schemas.openxmlformats.org/officeDocument/2006/relationships/oleObject" Target="embeddings/oleObject17.bin"/><Relationship Id="rId4967" Type="http://schemas.openxmlformats.org/officeDocument/2006/relationships/oleObject" Target="embeddings/oleObject2557.bin"/><Relationship Id="rId7373" Type="http://schemas.openxmlformats.org/officeDocument/2006/relationships/image" Target="media/image3560.wmf"/><Relationship Id="rId8424" Type="http://schemas.openxmlformats.org/officeDocument/2006/relationships/oleObject" Target="embeddings/oleObject4542.bin"/><Relationship Id="rId1811" Type="http://schemas.openxmlformats.org/officeDocument/2006/relationships/oleObject" Target="embeddings/oleObject927.bin"/><Relationship Id="rId3569" Type="http://schemas.openxmlformats.org/officeDocument/2006/relationships/image" Target="media/image1748.wmf"/><Relationship Id="rId7026" Type="http://schemas.openxmlformats.org/officeDocument/2006/relationships/image" Target="media/image3394.wmf"/><Relationship Id="rId7440" Type="http://schemas.openxmlformats.org/officeDocument/2006/relationships/oleObject" Target="embeddings/oleObject3835.bin"/><Relationship Id="rId3983" Type="http://schemas.openxmlformats.org/officeDocument/2006/relationships/oleObject" Target="embeddings/oleObject2020.bin"/><Relationship Id="rId6042" Type="http://schemas.openxmlformats.org/officeDocument/2006/relationships/oleObject" Target="embeddings/oleObject3104.bin"/><Relationship Id="rId1187" Type="http://schemas.openxmlformats.org/officeDocument/2006/relationships/image" Target="media/image570.wmf"/><Relationship Id="rId2585" Type="http://schemas.openxmlformats.org/officeDocument/2006/relationships/image" Target="media/image1259.wmf"/><Relationship Id="rId3636" Type="http://schemas.openxmlformats.org/officeDocument/2006/relationships/oleObject" Target="embeddings/oleObject1844.bin"/><Relationship Id="rId557" Type="http://schemas.openxmlformats.org/officeDocument/2006/relationships/image" Target="media/image263.wmf"/><Relationship Id="rId971" Type="http://schemas.openxmlformats.org/officeDocument/2006/relationships/image" Target="media/image463.wmf"/><Relationship Id="rId2238" Type="http://schemas.openxmlformats.org/officeDocument/2006/relationships/oleObject" Target="embeddings/oleObject1143.bin"/><Relationship Id="rId2652" Type="http://schemas.openxmlformats.org/officeDocument/2006/relationships/oleObject" Target="embeddings/oleObject1349.bin"/><Relationship Id="rId3703" Type="http://schemas.openxmlformats.org/officeDocument/2006/relationships/image" Target="media/image1815.wmf"/><Relationship Id="rId6859" Type="http://schemas.openxmlformats.org/officeDocument/2006/relationships/image" Target="media/image3317.wmf"/><Relationship Id="rId624" Type="http://schemas.openxmlformats.org/officeDocument/2006/relationships/oleObject" Target="embeddings/oleObject317.bin"/><Relationship Id="rId1254" Type="http://schemas.openxmlformats.org/officeDocument/2006/relationships/image" Target="media/image602.wmf"/><Relationship Id="rId2305" Type="http://schemas.openxmlformats.org/officeDocument/2006/relationships/oleObject" Target="embeddings/oleObject1178.bin"/><Relationship Id="rId5875" Type="http://schemas.openxmlformats.org/officeDocument/2006/relationships/image" Target="media/image2838.wmf"/><Relationship Id="rId6926" Type="http://schemas.openxmlformats.org/officeDocument/2006/relationships/image" Target="media/image3344.wmf"/><Relationship Id="rId8281" Type="http://schemas.openxmlformats.org/officeDocument/2006/relationships/image" Target="media/image3797.wmf"/><Relationship Id="rId1321" Type="http://schemas.openxmlformats.org/officeDocument/2006/relationships/oleObject" Target="embeddings/oleObject674.bin"/><Relationship Id="rId4477" Type="http://schemas.openxmlformats.org/officeDocument/2006/relationships/image" Target="media/image2195.wmf"/><Relationship Id="rId4891" Type="http://schemas.openxmlformats.org/officeDocument/2006/relationships/oleObject" Target="embeddings/oleObject2519.bin"/><Relationship Id="rId5528" Type="http://schemas.openxmlformats.org/officeDocument/2006/relationships/oleObject" Target="embeddings/oleObject2841.bin"/><Relationship Id="rId3079" Type="http://schemas.openxmlformats.org/officeDocument/2006/relationships/image" Target="media/image1501.wmf"/><Relationship Id="rId3493" Type="http://schemas.openxmlformats.org/officeDocument/2006/relationships/oleObject" Target="embeddings/oleObject1772.bin"/><Relationship Id="rId4544" Type="http://schemas.openxmlformats.org/officeDocument/2006/relationships/image" Target="media/image2202.wmf"/><Relationship Id="rId5942" Type="http://schemas.openxmlformats.org/officeDocument/2006/relationships/oleObject" Target="embeddings/oleObject3052.bin"/><Relationship Id="rId8001" Type="http://schemas.openxmlformats.org/officeDocument/2006/relationships/oleObject" Target="embeddings/oleObject4324.bin"/><Relationship Id="rId2095" Type="http://schemas.openxmlformats.org/officeDocument/2006/relationships/oleObject" Target="embeddings/oleObject1071.bin"/><Relationship Id="rId3146" Type="http://schemas.openxmlformats.org/officeDocument/2006/relationships/oleObject" Target="embeddings/oleObject1601.bin"/><Relationship Id="rId481" Type="http://schemas.openxmlformats.org/officeDocument/2006/relationships/oleObject" Target="embeddings/oleObject244.bin"/><Relationship Id="rId2162" Type="http://schemas.openxmlformats.org/officeDocument/2006/relationships/oleObject" Target="embeddings/oleObject1105.bin"/><Relationship Id="rId3560" Type="http://schemas.openxmlformats.org/officeDocument/2006/relationships/oleObject" Target="embeddings/oleObject1806.bin"/><Relationship Id="rId4611" Type="http://schemas.openxmlformats.org/officeDocument/2006/relationships/oleObject" Target="embeddings/oleObject2367.bin"/><Relationship Id="rId6369" Type="http://schemas.openxmlformats.org/officeDocument/2006/relationships/oleObject" Target="embeddings/oleObject3264.bin"/><Relationship Id="rId7767" Type="http://schemas.openxmlformats.org/officeDocument/2006/relationships/oleObject" Target="embeddings/oleObject4162.bin"/><Relationship Id="rId134" Type="http://schemas.openxmlformats.org/officeDocument/2006/relationships/oleObject" Target="embeddings/oleObject67.bin"/><Relationship Id="rId3213" Type="http://schemas.openxmlformats.org/officeDocument/2006/relationships/image" Target="media/image1570.wmf"/><Relationship Id="rId6783" Type="http://schemas.openxmlformats.org/officeDocument/2006/relationships/oleObject" Target="embeddings/oleObject3481.bin"/><Relationship Id="rId7834" Type="http://schemas.openxmlformats.org/officeDocument/2006/relationships/oleObject" Target="embeddings/oleObject4229.bin"/><Relationship Id="rId2979" Type="http://schemas.openxmlformats.org/officeDocument/2006/relationships/image" Target="media/image1451.wmf"/><Relationship Id="rId5385" Type="http://schemas.openxmlformats.org/officeDocument/2006/relationships/oleObject" Target="embeddings/oleObject2764.bin"/><Relationship Id="rId6436" Type="http://schemas.openxmlformats.org/officeDocument/2006/relationships/oleObject" Target="embeddings/oleObject3299.bin"/><Relationship Id="rId6850" Type="http://schemas.openxmlformats.org/officeDocument/2006/relationships/oleObject" Target="embeddings/oleObject3515.bin"/><Relationship Id="rId7901" Type="http://schemas.openxmlformats.org/officeDocument/2006/relationships/oleObject" Target="embeddings/oleObject4270.bin"/><Relationship Id="rId201" Type="http://schemas.openxmlformats.org/officeDocument/2006/relationships/image" Target="media/image90.wmf"/><Relationship Id="rId1995" Type="http://schemas.openxmlformats.org/officeDocument/2006/relationships/oleObject" Target="embeddings/oleObject1021.bin"/><Relationship Id="rId5038" Type="http://schemas.openxmlformats.org/officeDocument/2006/relationships/image" Target="media/image2426.wmf"/><Relationship Id="rId5452" Type="http://schemas.openxmlformats.org/officeDocument/2006/relationships/oleObject" Target="embeddings/oleObject2801.bin"/><Relationship Id="rId6503" Type="http://schemas.openxmlformats.org/officeDocument/2006/relationships/oleObject" Target="embeddings/oleObject3337.bin"/><Relationship Id="rId1648" Type="http://schemas.openxmlformats.org/officeDocument/2006/relationships/image" Target="media/image792.wmf"/><Relationship Id="rId4054" Type="http://schemas.openxmlformats.org/officeDocument/2006/relationships/oleObject" Target="embeddings/oleObject2055.bin"/><Relationship Id="rId5105" Type="http://schemas.openxmlformats.org/officeDocument/2006/relationships/image" Target="media/image2458.wmf"/><Relationship Id="rId8675" Type="http://schemas.openxmlformats.org/officeDocument/2006/relationships/oleObject" Target="embeddings/oleObject4670.bin"/><Relationship Id="rId3070" Type="http://schemas.openxmlformats.org/officeDocument/2006/relationships/oleObject" Target="embeddings/oleObject1563.bin"/><Relationship Id="rId4121" Type="http://schemas.openxmlformats.org/officeDocument/2006/relationships/oleObject" Target="embeddings/oleObject2088.bin"/><Relationship Id="rId7277" Type="http://schemas.openxmlformats.org/officeDocument/2006/relationships/oleObject" Target="embeddings/oleObject3741.bin"/><Relationship Id="rId8328" Type="http://schemas.openxmlformats.org/officeDocument/2006/relationships/image" Target="media/image3820.wmf"/><Relationship Id="rId1715" Type="http://schemas.openxmlformats.org/officeDocument/2006/relationships/oleObject" Target="embeddings/oleObject879.bin"/><Relationship Id="rId6293" Type="http://schemas.openxmlformats.org/officeDocument/2006/relationships/image" Target="media/image3045.wmf"/><Relationship Id="rId7691" Type="http://schemas.openxmlformats.org/officeDocument/2006/relationships/oleObject" Target="embeddings/oleObject4086.bin"/><Relationship Id="rId3887" Type="http://schemas.openxmlformats.org/officeDocument/2006/relationships/oleObject" Target="embeddings/oleObject1971.bin"/><Relationship Id="rId4938" Type="http://schemas.openxmlformats.org/officeDocument/2006/relationships/image" Target="media/image23760.wmf"/><Relationship Id="rId7344" Type="http://schemas.openxmlformats.org/officeDocument/2006/relationships/image" Target="media/image3547.wmf"/><Relationship Id="rId2489" Type="http://schemas.openxmlformats.org/officeDocument/2006/relationships/oleObject" Target="embeddings/oleObject1268.bin"/><Relationship Id="rId3954" Type="http://schemas.openxmlformats.org/officeDocument/2006/relationships/image" Target="media/image1938.wmf"/><Relationship Id="rId6360" Type="http://schemas.openxmlformats.org/officeDocument/2006/relationships/image" Target="media/image3078.wmf"/><Relationship Id="rId7411" Type="http://schemas.openxmlformats.org/officeDocument/2006/relationships/oleObject" Target="embeddings/oleObject3812.bin"/><Relationship Id="rId875" Type="http://schemas.openxmlformats.org/officeDocument/2006/relationships/image" Target="media/image417.wmf"/><Relationship Id="rId2556" Type="http://schemas.openxmlformats.org/officeDocument/2006/relationships/oleObject" Target="embeddings/oleObject1301.bin"/><Relationship Id="rId2970" Type="http://schemas.openxmlformats.org/officeDocument/2006/relationships/oleObject" Target="embeddings/oleObject1513.bin"/><Relationship Id="rId3607" Type="http://schemas.openxmlformats.org/officeDocument/2006/relationships/image" Target="media/image1767.wmf"/><Relationship Id="rId6013" Type="http://schemas.openxmlformats.org/officeDocument/2006/relationships/oleObject" Target="embeddings/oleObject3089.bin"/><Relationship Id="rId528" Type="http://schemas.openxmlformats.org/officeDocument/2006/relationships/oleObject" Target="embeddings/oleObject269.bin"/><Relationship Id="rId942" Type="http://schemas.openxmlformats.org/officeDocument/2006/relationships/oleObject" Target="embeddings/oleObject482.bin"/><Relationship Id="rId1158" Type="http://schemas.openxmlformats.org/officeDocument/2006/relationships/image" Target="media/image557.wmf"/><Relationship Id="rId1572" Type="http://schemas.openxmlformats.org/officeDocument/2006/relationships/image" Target="media/image754.wmf"/><Relationship Id="rId2209" Type="http://schemas.openxmlformats.org/officeDocument/2006/relationships/image" Target="media/image1070.wmf"/><Relationship Id="rId2623" Type="http://schemas.openxmlformats.org/officeDocument/2006/relationships/image" Target="media/image1278.wmf"/><Relationship Id="rId5779" Type="http://schemas.openxmlformats.org/officeDocument/2006/relationships/oleObject" Target="embeddings/oleObject2969.bin"/><Relationship Id="rId8185" Type="http://schemas.openxmlformats.org/officeDocument/2006/relationships/image" Target="media/image3745.wmf"/><Relationship Id="rId1225" Type="http://schemas.openxmlformats.org/officeDocument/2006/relationships/oleObject" Target="embeddings/oleObject626.bin"/><Relationship Id="rId8252" Type="http://schemas.openxmlformats.org/officeDocument/2006/relationships/oleObject" Target="embeddings/oleObject4452.bin"/><Relationship Id="rId3397" Type="http://schemas.openxmlformats.org/officeDocument/2006/relationships/image" Target="media/image1663.wmf"/><Relationship Id="rId4795" Type="http://schemas.openxmlformats.org/officeDocument/2006/relationships/oleObject" Target="embeddings/oleObject2468.bin"/><Relationship Id="rId5846" Type="http://schemas.openxmlformats.org/officeDocument/2006/relationships/oleObject" Target="embeddings/oleObject3003.bin"/><Relationship Id="rId4448" Type="http://schemas.openxmlformats.org/officeDocument/2006/relationships/oleObject" Target="embeddings/oleObject2254.bin"/><Relationship Id="rId4862" Type="http://schemas.openxmlformats.org/officeDocument/2006/relationships/image" Target="media/image2345.wmf"/><Relationship Id="rId5913" Type="http://schemas.openxmlformats.org/officeDocument/2006/relationships/oleObject" Target="embeddings/oleObject3037.bin"/><Relationship Id="rId3464" Type="http://schemas.openxmlformats.org/officeDocument/2006/relationships/image" Target="media/image1696.wmf"/><Relationship Id="rId4515" Type="http://schemas.openxmlformats.org/officeDocument/2006/relationships/oleObject" Target="embeddings/oleObject2303.bin"/><Relationship Id="rId385" Type="http://schemas.openxmlformats.org/officeDocument/2006/relationships/image" Target="media/image180.wmf"/><Relationship Id="rId2066" Type="http://schemas.openxmlformats.org/officeDocument/2006/relationships/oleObject" Target="embeddings/oleObject1057.bin"/><Relationship Id="rId2480" Type="http://schemas.openxmlformats.org/officeDocument/2006/relationships/oleObject" Target="embeddings/oleObject1264.bin"/><Relationship Id="rId3117" Type="http://schemas.openxmlformats.org/officeDocument/2006/relationships/image" Target="media/image1520.wmf"/><Relationship Id="rId3531" Type="http://schemas.openxmlformats.org/officeDocument/2006/relationships/image" Target="media/image1729.wmf"/><Relationship Id="rId6687" Type="http://schemas.openxmlformats.org/officeDocument/2006/relationships/oleObject" Target="embeddings/oleObject3432.bin"/><Relationship Id="rId7738" Type="http://schemas.openxmlformats.org/officeDocument/2006/relationships/oleObject" Target="embeddings/oleObject4133.bin"/><Relationship Id="rId452" Type="http://schemas.openxmlformats.org/officeDocument/2006/relationships/oleObject" Target="embeddings/oleObject228.bin"/><Relationship Id="rId1082" Type="http://schemas.openxmlformats.org/officeDocument/2006/relationships/image" Target="media/image518.wmf"/><Relationship Id="rId2133" Type="http://schemas.openxmlformats.org/officeDocument/2006/relationships/oleObject" Target="embeddings/oleObject1090.bin"/><Relationship Id="rId5289" Type="http://schemas.openxmlformats.org/officeDocument/2006/relationships/image" Target="media/image2554.wmf"/><Relationship Id="rId6754" Type="http://schemas.openxmlformats.org/officeDocument/2006/relationships/image" Target="media/image3265.wmf"/><Relationship Id="rId7805" Type="http://schemas.openxmlformats.org/officeDocument/2006/relationships/oleObject" Target="embeddings/oleObject4200.bin"/><Relationship Id="rId105" Type="http://schemas.openxmlformats.org/officeDocument/2006/relationships/image" Target="media/image42.wmf"/><Relationship Id="rId2200" Type="http://schemas.openxmlformats.org/officeDocument/2006/relationships/oleObject" Target="embeddings/oleObject1124.bin"/><Relationship Id="rId5356" Type="http://schemas.openxmlformats.org/officeDocument/2006/relationships/oleObject" Target="embeddings/oleObject2749.bin"/><Relationship Id="rId6407" Type="http://schemas.openxmlformats.org/officeDocument/2006/relationships/oleObject" Target="embeddings/oleObject3283.bin"/><Relationship Id="rId1899" Type="http://schemas.openxmlformats.org/officeDocument/2006/relationships/oleObject" Target="embeddings/oleObject972.bin"/><Relationship Id="rId4372" Type="http://schemas.openxmlformats.org/officeDocument/2006/relationships/image" Target="media/image2147.wmf"/><Relationship Id="rId5009" Type="http://schemas.openxmlformats.org/officeDocument/2006/relationships/oleObject" Target="embeddings/oleObject2578.bin"/><Relationship Id="rId5770" Type="http://schemas.openxmlformats.org/officeDocument/2006/relationships/image" Target="media/image2786.wmf"/><Relationship Id="rId6821" Type="http://schemas.openxmlformats.org/officeDocument/2006/relationships/oleObject" Target="embeddings/oleObject3500.bin"/><Relationship Id="rId8579" Type="http://schemas.openxmlformats.org/officeDocument/2006/relationships/image" Target="media/image3935.wmf"/><Relationship Id="rId1966" Type="http://schemas.openxmlformats.org/officeDocument/2006/relationships/image" Target="media/image949.wmf"/><Relationship Id="rId4025" Type="http://schemas.openxmlformats.org/officeDocument/2006/relationships/image" Target="media/image1974.wmf"/><Relationship Id="rId5423" Type="http://schemas.openxmlformats.org/officeDocument/2006/relationships/image" Target="media/image2620.wmf"/><Relationship Id="rId1619" Type="http://schemas.openxmlformats.org/officeDocument/2006/relationships/oleObject" Target="embeddings/oleObject831.bin"/><Relationship Id="rId7595" Type="http://schemas.openxmlformats.org/officeDocument/2006/relationships/oleObject" Target="embeddings/oleObject3990.bin"/><Relationship Id="rId8646" Type="http://schemas.openxmlformats.org/officeDocument/2006/relationships/oleObject" Target="embeddings/oleObject4655.bin"/><Relationship Id="rId3041" Type="http://schemas.openxmlformats.org/officeDocument/2006/relationships/image" Target="media/image1482.wmf"/><Relationship Id="rId6197" Type="http://schemas.openxmlformats.org/officeDocument/2006/relationships/image" Target="media/image2991.wmf"/><Relationship Id="rId7248" Type="http://schemas.openxmlformats.org/officeDocument/2006/relationships/image" Target="media/image3499.wmf"/><Relationship Id="rId7662" Type="http://schemas.openxmlformats.org/officeDocument/2006/relationships/oleObject" Target="embeddings/oleObject4057.bin"/><Relationship Id="rId3858" Type="http://schemas.openxmlformats.org/officeDocument/2006/relationships/image" Target="media/image1892.wmf"/><Relationship Id="rId4909" Type="http://schemas.openxmlformats.org/officeDocument/2006/relationships/oleObject" Target="embeddings/oleObject2528.bin"/><Relationship Id="rId6264" Type="http://schemas.openxmlformats.org/officeDocument/2006/relationships/oleObject" Target="embeddings/oleObject3211.bin"/><Relationship Id="rId7315" Type="http://schemas.openxmlformats.org/officeDocument/2006/relationships/oleObject" Target="embeddings/oleObject3760.bin"/><Relationship Id="rId779" Type="http://schemas.openxmlformats.org/officeDocument/2006/relationships/oleObject" Target="embeddings/oleObject398.bin"/><Relationship Id="rId5280" Type="http://schemas.openxmlformats.org/officeDocument/2006/relationships/oleObject" Target="embeddings/oleObject2711.bin"/><Relationship Id="rId6331" Type="http://schemas.openxmlformats.org/officeDocument/2006/relationships/image" Target="media/image3064.wmf"/><Relationship Id="rId1476" Type="http://schemas.openxmlformats.org/officeDocument/2006/relationships/oleObject" Target="embeddings/oleObject758.bin"/><Relationship Id="rId2874" Type="http://schemas.openxmlformats.org/officeDocument/2006/relationships/image" Target="media/image1397.wmf"/><Relationship Id="rId3925" Type="http://schemas.openxmlformats.org/officeDocument/2006/relationships/oleObject" Target="embeddings/oleObject1990.bin"/><Relationship Id="rId8089" Type="http://schemas.openxmlformats.org/officeDocument/2006/relationships/image" Target="media/image3698.wmf"/><Relationship Id="rId846" Type="http://schemas.openxmlformats.org/officeDocument/2006/relationships/image" Target="media/image404.wmf"/><Relationship Id="rId1129" Type="http://schemas.openxmlformats.org/officeDocument/2006/relationships/image" Target="media/image542.wmf"/><Relationship Id="rId1890" Type="http://schemas.openxmlformats.org/officeDocument/2006/relationships/image" Target="media/image912.wmf"/><Relationship Id="rId2527" Type="http://schemas.openxmlformats.org/officeDocument/2006/relationships/image" Target="media/image1230.wmf"/><Relationship Id="rId2941" Type="http://schemas.openxmlformats.org/officeDocument/2006/relationships/image" Target="media/image1432.wmf"/><Relationship Id="rId5000" Type="http://schemas.openxmlformats.org/officeDocument/2006/relationships/image" Target="media/image2407.wmf"/><Relationship Id="rId8156" Type="http://schemas.openxmlformats.org/officeDocument/2006/relationships/oleObject" Target="embeddings/oleObject4403.bin"/><Relationship Id="rId913" Type="http://schemas.openxmlformats.org/officeDocument/2006/relationships/oleObject" Target="embeddings/oleObject467.bin"/><Relationship Id="rId1543" Type="http://schemas.openxmlformats.org/officeDocument/2006/relationships/oleObject" Target="embeddings/oleObject793.bin"/><Relationship Id="rId4699" Type="http://schemas.openxmlformats.org/officeDocument/2006/relationships/oleObject" Target="embeddings/oleObject2419.bin"/><Relationship Id="rId8570" Type="http://schemas.openxmlformats.org/officeDocument/2006/relationships/image" Target="media/image3932.wmf"/><Relationship Id="rId1610" Type="http://schemas.openxmlformats.org/officeDocument/2006/relationships/image" Target="media/image773.wmf"/><Relationship Id="rId4766" Type="http://schemas.openxmlformats.org/officeDocument/2006/relationships/oleObject" Target="embeddings/oleObject2453.bin"/><Relationship Id="rId5817" Type="http://schemas.openxmlformats.org/officeDocument/2006/relationships/image" Target="media/image2809.wmf"/><Relationship Id="rId7172" Type="http://schemas.openxmlformats.org/officeDocument/2006/relationships/image" Target="media/image3462.wmf"/><Relationship Id="rId8223" Type="http://schemas.openxmlformats.org/officeDocument/2006/relationships/image" Target="media/image3763.wmf"/><Relationship Id="rId3368" Type="http://schemas.openxmlformats.org/officeDocument/2006/relationships/oleObject" Target="embeddings/oleObject1709.bin"/><Relationship Id="rId3782" Type="http://schemas.openxmlformats.org/officeDocument/2006/relationships/oleObject" Target="embeddings/oleObject1917.bin"/><Relationship Id="rId4419" Type="http://schemas.openxmlformats.org/officeDocument/2006/relationships/image" Target="media/image2168.wmf"/><Relationship Id="rId4833" Type="http://schemas.openxmlformats.org/officeDocument/2006/relationships/oleObject" Target="embeddings/oleObject2489.bin"/><Relationship Id="rId7989" Type="http://schemas.openxmlformats.org/officeDocument/2006/relationships/oleObject" Target="embeddings/oleObject4318.bin"/><Relationship Id="rId289" Type="http://schemas.openxmlformats.org/officeDocument/2006/relationships/image" Target="media/image134.wmf"/><Relationship Id="rId2384" Type="http://schemas.openxmlformats.org/officeDocument/2006/relationships/image" Target="media/image1156.wmf"/><Relationship Id="rId3435" Type="http://schemas.openxmlformats.org/officeDocument/2006/relationships/oleObject" Target="embeddings/oleObject1743.bin"/><Relationship Id="rId356" Type="http://schemas.openxmlformats.org/officeDocument/2006/relationships/oleObject" Target="embeddings/oleObject180.bin"/><Relationship Id="rId770" Type="http://schemas.openxmlformats.org/officeDocument/2006/relationships/oleObject" Target="embeddings/oleObject393.bin"/><Relationship Id="rId2037" Type="http://schemas.openxmlformats.org/officeDocument/2006/relationships/image" Target="media/image984.wmf"/><Relationship Id="rId2451" Type="http://schemas.openxmlformats.org/officeDocument/2006/relationships/image" Target="media/image1188.wmf"/><Relationship Id="rId4900" Type="http://schemas.openxmlformats.org/officeDocument/2006/relationships/image" Target="media/image2364.wmf"/><Relationship Id="rId6658" Type="http://schemas.openxmlformats.org/officeDocument/2006/relationships/oleObject" Target="embeddings/oleObject3415.bin"/><Relationship Id="rId423" Type="http://schemas.openxmlformats.org/officeDocument/2006/relationships/image" Target="media/image199.wmf"/><Relationship Id="rId1053" Type="http://schemas.openxmlformats.org/officeDocument/2006/relationships/oleObject" Target="embeddings/oleObject539.bin"/><Relationship Id="rId2104" Type="http://schemas.openxmlformats.org/officeDocument/2006/relationships/image" Target="media/image1018.wmf"/><Relationship Id="rId3502" Type="http://schemas.openxmlformats.org/officeDocument/2006/relationships/image" Target="media/image1715.wmf"/><Relationship Id="rId7709" Type="http://schemas.openxmlformats.org/officeDocument/2006/relationships/oleObject" Target="embeddings/oleObject4104.bin"/><Relationship Id="rId8080" Type="http://schemas.openxmlformats.org/officeDocument/2006/relationships/oleObject" Target="embeddings/oleObject4364.bin"/><Relationship Id="rId5674" Type="http://schemas.openxmlformats.org/officeDocument/2006/relationships/image" Target="media/image2738.wmf"/><Relationship Id="rId6725" Type="http://schemas.openxmlformats.org/officeDocument/2006/relationships/oleObject" Target="embeddings/oleObject3452.bin"/><Relationship Id="rId1120" Type="http://schemas.openxmlformats.org/officeDocument/2006/relationships/oleObject" Target="embeddings/oleObject572.bin"/><Relationship Id="rId4276" Type="http://schemas.openxmlformats.org/officeDocument/2006/relationships/image" Target="media/image2100.wmf"/><Relationship Id="rId4690" Type="http://schemas.openxmlformats.org/officeDocument/2006/relationships/image" Target="media/image2263.wmf"/><Relationship Id="rId5327" Type="http://schemas.openxmlformats.org/officeDocument/2006/relationships/image" Target="media/image2573.wmf"/><Relationship Id="rId5741" Type="http://schemas.openxmlformats.org/officeDocument/2006/relationships/oleObject" Target="embeddings/oleObject2950.bin"/><Relationship Id="rId1937" Type="http://schemas.openxmlformats.org/officeDocument/2006/relationships/image" Target="media/image935.wmf"/><Relationship Id="rId3292" Type="http://schemas.openxmlformats.org/officeDocument/2006/relationships/image" Target="media/image1612.wmf"/><Relationship Id="rId4343" Type="http://schemas.openxmlformats.org/officeDocument/2006/relationships/oleObject" Target="embeddings/oleObject2198.bin"/><Relationship Id="rId7499" Type="http://schemas.openxmlformats.org/officeDocument/2006/relationships/oleObject" Target="embeddings/oleObject3894.bin"/><Relationship Id="rId4410" Type="http://schemas.openxmlformats.org/officeDocument/2006/relationships/image" Target="media/image2164.wmf"/><Relationship Id="rId7566" Type="http://schemas.openxmlformats.org/officeDocument/2006/relationships/oleObject" Target="embeddings/oleObject3961.bin"/><Relationship Id="rId8617" Type="http://schemas.openxmlformats.org/officeDocument/2006/relationships/image" Target="media/image3954.wmf"/><Relationship Id="rId280" Type="http://schemas.openxmlformats.org/officeDocument/2006/relationships/image" Target="media/image130.wmf"/><Relationship Id="rId3012" Type="http://schemas.openxmlformats.org/officeDocument/2006/relationships/oleObject" Target="embeddings/oleObject1534.bin"/><Relationship Id="rId6168" Type="http://schemas.openxmlformats.org/officeDocument/2006/relationships/oleObject" Target="embeddings/oleObject3169.bin"/><Relationship Id="rId6582" Type="http://schemas.openxmlformats.org/officeDocument/2006/relationships/oleObject" Target="embeddings/oleObject3377.bin"/><Relationship Id="rId7219" Type="http://schemas.openxmlformats.org/officeDocument/2006/relationships/oleObject" Target="embeddings/oleObject3712.bin"/><Relationship Id="rId7980" Type="http://schemas.openxmlformats.org/officeDocument/2006/relationships/image" Target="media/image3644.wmf"/><Relationship Id="rId5184" Type="http://schemas.openxmlformats.org/officeDocument/2006/relationships/oleObject" Target="embeddings/oleObject2668.bin"/><Relationship Id="rId6235" Type="http://schemas.openxmlformats.org/officeDocument/2006/relationships/image" Target="media/image3016.wmf"/><Relationship Id="rId7633" Type="http://schemas.openxmlformats.org/officeDocument/2006/relationships/oleObject" Target="embeddings/oleObject4028.bin"/><Relationship Id="rId2778" Type="http://schemas.openxmlformats.org/officeDocument/2006/relationships/image" Target="media/image1349.wmf"/><Relationship Id="rId3829" Type="http://schemas.openxmlformats.org/officeDocument/2006/relationships/oleObject" Target="embeddings/oleObject1941.bin"/><Relationship Id="rId7700" Type="http://schemas.openxmlformats.org/officeDocument/2006/relationships/oleObject" Target="embeddings/oleObject4095.bin"/><Relationship Id="rId1794" Type="http://schemas.openxmlformats.org/officeDocument/2006/relationships/image" Target="media/image865.wmf"/><Relationship Id="rId2845" Type="http://schemas.openxmlformats.org/officeDocument/2006/relationships/oleObject" Target="embeddings/oleObject1452.bin"/><Relationship Id="rId5251" Type="http://schemas.openxmlformats.org/officeDocument/2006/relationships/oleObject" Target="embeddings/oleObject2695.bin"/><Relationship Id="rId6302" Type="http://schemas.openxmlformats.org/officeDocument/2006/relationships/oleObject" Target="embeddings/oleObject3230.bin"/><Relationship Id="rId86" Type="http://schemas.openxmlformats.org/officeDocument/2006/relationships/oleObject" Target="embeddings/oleObject43.bin"/><Relationship Id="rId817" Type="http://schemas.openxmlformats.org/officeDocument/2006/relationships/oleObject" Target="embeddings/oleObject418.bin"/><Relationship Id="rId1447" Type="http://schemas.openxmlformats.org/officeDocument/2006/relationships/image" Target="media/image693.wmf"/><Relationship Id="rId1861" Type="http://schemas.openxmlformats.org/officeDocument/2006/relationships/image" Target="media/image898.wmf"/><Relationship Id="rId2912" Type="http://schemas.openxmlformats.org/officeDocument/2006/relationships/oleObject" Target="embeddings/oleObject1484.bin"/><Relationship Id="rId8474" Type="http://schemas.openxmlformats.org/officeDocument/2006/relationships/oleObject" Target="embeddings/oleObject4566.bin"/><Relationship Id="rId1514" Type="http://schemas.openxmlformats.org/officeDocument/2006/relationships/oleObject" Target="embeddings/oleObject777.bin"/><Relationship Id="rId7076" Type="http://schemas.openxmlformats.org/officeDocument/2006/relationships/image" Target="media/image3419.wmf"/><Relationship Id="rId7490" Type="http://schemas.openxmlformats.org/officeDocument/2006/relationships/oleObject" Target="embeddings/oleObject3885.bin"/><Relationship Id="rId8127" Type="http://schemas.openxmlformats.org/officeDocument/2006/relationships/oleObject" Target="embeddings/oleObject4388.bin"/><Relationship Id="rId8541" Type="http://schemas.openxmlformats.org/officeDocument/2006/relationships/oleObject" Target="embeddings/oleObject4601.bin"/><Relationship Id="rId3686" Type="http://schemas.openxmlformats.org/officeDocument/2006/relationships/oleObject" Target="embeddings/oleObject1869.bin"/><Relationship Id="rId6092" Type="http://schemas.openxmlformats.org/officeDocument/2006/relationships/image" Target="media/image2939.wmf"/><Relationship Id="rId7143" Type="http://schemas.openxmlformats.org/officeDocument/2006/relationships/image" Target="media/image3452.wmf"/><Relationship Id="rId2288" Type="http://schemas.openxmlformats.org/officeDocument/2006/relationships/image" Target="media/image1109.wmf"/><Relationship Id="rId3339" Type="http://schemas.openxmlformats.org/officeDocument/2006/relationships/oleObject" Target="embeddings/oleObject1694.bin"/><Relationship Id="rId4737" Type="http://schemas.openxmlformats.org/officeDocument/2006/relationships/image" Target="media/image2286.wmf"/><Relationship Id="rId7210" Type="http://schemas.openxmlformats.org/officeDocument/2006/relationships/oleObject" Target="embeddings/oleObject3707.bin"/><Relationship Id="rId3753" Type="http://schemas.openxmlformats.org/officeDocument/2006/relationships/image" Target="media/image1840.wmf"/><Relationship Id="rId4804" Type="http://schemas.openxmlformats.org/officeDocument/2006/relationships/image" Target="media/image2319.wmf"/><Relationship Id="rId674" Type="http://schemas.openxmlformats.org/officeDocument/2006/relationships/image" Target="media/image321.wmf"/><Relationship Id="rId2355" Type="http://schemas.openxmlformats.org/officeDocument/2006/relationships/oleObject" Target="embeddings/oleObject1203.bin"/><Relationship Id="rId3406" Type="http://schemas.openxmlformats.org/officeDocument/2006/relationships/image" Target="media/image1667.wmf"/><Relationship Id="rId3820" Type="http://schemas.openxmlformats.org/officeDocument/2006/relationships/image" Target="media/image1873.wmf"/><Relationship Id="rId6976" Type="http://schemas.openxmlformats.org/officeDocument/2006/relationships/image" Target="media/image3369.wmf"/><Relationship Id="rId327" Type="http://schemas.openxmlformats.org/officeDocument/2006/relationships/oleObject" Target="embeddings/oleObject164.bin"/><Relationship Id="rId741" Type="http://schemas.openxmlformats.org/officeDocument/2006/relationships/oleObject" Target="embeddings/oleObject377.bin"/><Relationship Id="rId1371" Type="http://schemas.openxmlformats.org/officeDocument/2006/relationships/oleObject" Target="embeddings/oleObject702.bin"/><Relationship Id="rId2008" Type="http://schemas.openxmlformats.org/officeDocument/2006/relationships/oleObject" Target="embeddings/oleObject1028.bin"/><Relationship Id="rId2422" Type="http://schemas.openxmlformats.org/officeDocument/2006/relationships/image" Target="media/image1174.wmf"/><Relationship Id="rId5578" Type="http://schemas.openxmlformats.org/officeDocument/2006/relationships/image" Target="media/image2692.wmf"/><Relationship Id="rId5992" Type="http://schemas.openxmlformats.org/officeDocument/2006/relationships/oleObject" Target="embeddings/oleObject3078.bin"/><Relationship Id="rId6629" Type="http://schemas.openxmlformats.org/officeDocument/2006/relationships/image" Target="media/image3206.wmf"/><Relationship Id="rId1024" Type="http://schemas.openxmlformats.org/officeDocument/2006/relationships/image" Target="media/image489.wmf"/><Relationship Id="rId4594" Type="http://schemas.openxmlformats.org/officeDocument/2006/relationships/oleObject" Target="embeddings/oleObject2358.bin"/><Relationship Id="rId5645" Type="http://schemas.openxmlformats.org/officeDocument/2006/relationships/oleObject" Target="embeddings/oleObject2900.bin"/><Relationship Id="rId8051" Type="http://schemas.openxmlformats.org/officeDocument/2006/relationships/image" Target="media/image3679.wmf"/><Relationship Id="rId3196" Type="http://schemas.openxmlformats.org/officeDocument/2006/relationships/oleObject" Target="embeddings/oleObject1626.bin"/><Relationship Id="rId4247" Type="http://schemas.openxmlformats.org/officeDocument/2006/relationships/oleObject" Target="embeddings/oleObject2151.bin"/><Relationship Id="rId4661" Type="http://schemas.openxmlformats.org/officeDocument/2006/relationships/image" Target="media/image2249.wmf"/><Relationship Id="rId3263" Type="http://schemas.openxmlformats.org/officeDocument/2006/relationships/image" Target="media/image1598.wmf"/><Relationship Id="rId4314" Type="http://schemas.openxmlformats.org/officeDocument/2006/relationships/image" Target="media/image2118.wmf"/><Relationship Id="rId5712" Type="http://schemas.openxmlformats.org/officeDocument/2006/relationships/image" Target="media/image2757.wmf"/><Relationship Id="rId184" Type="http://schemas.openxmlformats.org/officeDocument/2006/relationships/oleObject" Target="embeddings/oleObject92.bin"/><Relationship Id="rId1908" Type="http://schemas.openxmlformats.org/officeDocument/2006/relationships/image" Target="media/image921.wmf"/><Relationship Id="rId7884" Type="http://schemas.openxmlformats.org/officeDocument/2006/relationships/image" Target="media/image3600.wmf"/><Relationship Id="rId251" Type="http://schemas.openxmlformats.org/officeDocument/2006/relationships/oleObject" Target="embeddings/oleObject125.bin"/><Relationship Id="rId3330" Type="http://schemas.openxmlformats.org/officeDocument/2006/relationships/image" Target="media/image1630.wmf"/><Relationship Id="rId5088" Type="http://schemas.openxmlformats.org/officeDocument/2006/relationships/oleObject" Target="embeddings/oleObject2618.bin"/><Relationship Id="rId6139" Type="http://schemas.openxmlformats.org/officeDocument/2006/relationships/image" Target="media/image2962.wmf"/><Relationship Id="rId6486" Type="http://schemas.openxmlformats.org/officeDocument/2006/relationships/oleObject" Target="embeddings/oleObject3328.bin"/><Relationship Id="rId7537" Type="http://schemas.openxmlformats.org/officeDocument/2006/relationships/oleObject" Target="embeddings/oleObject3932.bin"/><Relationship Id="rId7951" Type="http://schemas.openxmlformats.org/officeDocument/2006/relationships/image" Target="media/image3629.wmf"/><Relationship Id="rId6553" Type="http://schemas.openxmlformats.org/officeDocument/2006/relationships/image" Target="media/image3168.wmf"/><Relationship Id="rId7604" Type="http://schemas.openxmlformats.org/officeDocument/2006/relationships/oleObject" Target="embeddings/oleObject3999.bin"/><Relationship Id="rId1698" Type="http://schemas.openxmlformats.org/officeDocument/2006/relationships/image" Target="media/image817.wmf"/><Relationship Id="rId2749" Type="http://schemas.openxmlformats.org/officeDocument/2006/relationships/image" Target="media/image1341.wmf"/><Relationship Id="rId5155" Type="http://schemas.openxmlformats.org/officeDocument/2006/relationships/image" Target="media/image2482.wmf"/><Relationship Id="rId6206" Type="http://schemas.openxmlformats.org/officeDocument/2006/relationships/oleObject" Target="embeddings/oleObject3188.bin"/><Relationship Id="rId6620" Type="http://schemas.openxmlformats.org/officeDocument/2006/relationships/oleObject" Target="embeddings/oleObject3396.bin"/><Relationship Id="rId1765" Type="http://schemas.openxmlformats.org/officeDocument/2006/relationships/oleObject" Target="embeddings/oleObject904.bin"/><Relationship Id="rId4171" Type="http://schemas.openxmlformats.org/officeDocument/2006/relationships/oleObject" Target="embeddings/oleObject2113.bin"/><Relationship Id="rId5222" Type="http://schemas.openxmlformats.org/officeDocument/2006/relationships/oleObject" Target="embeddings/oleObject2681.bin"/><Relationship Id="rId8378" Type="http://schemas.openxmlformats.org/officeDocument/2006/relationships/image" Target="media/image3844.wmf"/><Relationship Id="rId57" Type="http://schemas.openxmlformats.org/officeDocument/2006/relationships/image" Target="media/image18.wmf"/><Relationship Id="rId1418" Type="http://schemas.openxmlformats.org/officeDocument/2006/relationships/oleObject" Target="embeddings/oleObject729.bin"/><Relationship Id="rId2816" Type="http://schemas.openxmlformats.org/officeDocument/2006/relationships/image" Target="media/image1368.wmf"/><Relationship Id="rId7394" Type="http://schemas.openxmlformats.org/officeDocument/2006/relationships/oleObject" Target="embeddings/oleObject3801.bin"/><Relationship Id="rId8445" Type="http://schemas.openxmlformats.org/officeDocument/2006/relationships/image" Target="media/image3871.wmf"/><Relationship Id="rId1832" Type="http://schemas.openxmlformats.org/officeDocument/2006/relationships/image" Target="media/image884.wmf"/><Relationship Id="rId4988" Type="http://schemas.openxmlformats.org/officeDocument/2006/relationships/image" Target="media/image2401.wmf"/><Relationship Id="rId7047" Type="http://schemas.openxmlformats.org/officeDocument/2006/relationships/oleObject" Target="embeddings/oleObject3620.bin"/><Relationship Id="rId6063" Type="http://schemas.openxmlformats.org/officeDocument/2006/relationships/oleObject" Target="embeddings/oleObject3116.bin"/><Relationship Id="rId7461" Type="http://schemas.openxmlformats.org/officeDocument/2006/relationships/oleObject" Target="embeddings/oleObject3856.bin"/><Relationship Id="rId8512" Type="http://schemas.openxmlformats.org/officeDocument/2006/relationships/oleObject" Target="embeddings/oleObject4586.bin"/><Relationship Id="rId3657" Type="http://schemas.openxmlformats.org/officeDocument/2006/relationships/image" Target="media/image1792.wmf"/><Relationship Id="rId4708" Type="http://schemas.openxmlformats.org/officeDocument/2006/relationships/oleObject" Target="embeddings/oleObject2424.bin"/><Relationship Id="rId7114" Type="http://schemas.openxmlformats.org/officeDocument/2006/relationships/oleObject" Target="embeddings/oleObject3654.bin"/><Relationship Id="rId578" Type="http://schemas.openxmlformats.org/officeDocument/2006/relationships/oleObject" Target="embeddings/oleObject294.bin"/><Relationship Id="rId992" Type="http://schemas.openxmlformats.org/officeDocument/2006/relationships/oleObject" Target="embeddings/oleObject508.bin"/><Relationship Id="rId2259" Type="http://schemas.openxmlformats.org/officeDocument/2006/relationships/image" Target="media/image1095.wmf"/><Relationship Id="rId2673" Type="http://schemas.openxmlformats.org/officeDocument/2006/relationships/oleObject" Target="embeddings/oleObject1359.bin"/><Relationship Id="rId3724" Type="http://schemas.openxmlformats.org/officeDocument/2006/relationships/oleObject" Target="embeddings/oleObject1888.bin"/><Relationship Id="rId6130" Type="http://schemas.openxmlformats.org/officeDocument/2006/relationships/oleObject" Target="embeddings/oleObject3150.bin"/><Relationship Id="rId645" Type="http://schemas.openxmlformats.org/officeDocument/2006/relationships/image" Target="media/image307.wmf"/><Relationship Id="rId1275" Type="http://schemas.openxmlformats.org/officeDocument/2006/relationships/oleObject" Target="embeddings/oleObject650.bin"/><Relationship Id="rId2326" Type="http://schemas.openxmlformats.org/officeDocument/2006/relationships/image" Target="media/image1127.wmf"/><Relationship Id="rId2740" Type="http://schemas.openxmlformats.org/officeDocument/2006/relationships/image" Target="media/image1337.wmf"/><Relationship Id="rId5896" Type="http://schemas.openxmlformats.org/officeDocument/2006/relationships/oleObject" Target="embeddings/oleObject3028.bin"/><Relationship Id="rId6947" Type="http://schemas.openxmlformats.org/officeDocument/2006/relationships/oleObject" Target="embeddings/oleObject3570.bin"/><Relationship Id="rId712" Type="http://schemas.openxmlformats.org/officeDocument/2006/relationships/image" Target="media/image339.wmf"/><Relationship Id="rId1342" Type="http://schemas.openxmlformats.org/officeDocument/2006/relationships/oleObject" Target="embeddings/oleObject684.bin"/><Relationship Id="rId4498" Type="http://schemas.openxmlformats.org/officeDocument/2006/relationships/oleObject" Target="embeddings/oleObject2286.bin"/><Relationship Id="rId5549" Type="http://schemas.openxmlformats.org/officeDocument/2006/relationships/image" Target="media/image2678.wmf"/><Relationship Id="rId5963" Type="http://schemas.openxmlformats.org/officeDocument/2006/relationships/oleObject" Target="embeddings/oleObject3063.bin"/><Relationship Id="rId8022" Type="http://schemas.openxmlformats.org/officeDocument/2006/relationships/image" Target="media/image3665.wmf"/><Relationship Id="rId3167" Type="http://schemas.openxmlformats.org/officeDocument/2006/relationships/image" Target="media/image1545.wmf"/><Relationship Id="rId4565" Type="http://schemas.openxmlformats.org/officeDocument/2006/relationships/image" Target="media/image2210.wmf"/><Relationship Id="rId5616" Type="http://schemas.openxmlformats.org/officeDocument/2006/relationships/image" Target="media/image2711.wmf"/><Relationship Id="rId3581" Type="http://schemas.openxmlformats.org/officeDocument/2006/relationships/image" Target="media/image1754.wmf"/><Relationship Id="rId4218" Type="http://schemas.openxmlformats.org/officeDocument/2006/relationships/image" Target="media/image2071.wmf"/><Relationship Id="rId4632" Type="http://schemas.openxmlformats.org/officeDocument/2006/relationships/oleObject" Target="embeddings/oleObject2378.bin"/><Relationship Id="rId7788" Type="http://schemas.openxmlformats.org/officeDocument/2006/relationships/oleObject" Target="embeddings/oleObject4183.bin"/><Relationship Id="rId2183" Type="http://schemas.openxmlformats.org/officeDocument/2006/relationships/image" Target="media/image1057.wmf"/><Relationship Id="rId3234" Type="http://schemas.openxmlformats.org/officeDocument/2006/relationships/oleObject" Target="embeddings/oleObject1640.bin"/><Relationship Id="rId7855" Type="http://schemas.openxmlformats.org/officeDocument/2006/relationships/image" Target="media/image3585.png"/><Relationship Id="rId155" Type="http://schemas.openxmlformats.org/officeDocument/2006/relationships/image" Target="media/image67.wmf"/><Relationship Id="rId2250" Type="http://schemas.openxmlformats.org/officeDocument/2006/relationships/oleObject" Target="embeddings/oleObject1149.bin"/><Relationship Id="rId3301" Type="http://schemas.openxmlformats.org/officeDocument/2006/relationships/oleObject" Target="embeddings/oleObject1674.bin"/><Relationship Id="rId6457" Type="http://schemas.openxmlformats.org/officeDocument/2006/relationships/image" Target="media/image3121.wmf"/><Relationship Id="rId6871" Type="http://schemas.openxmlformats.org/officeDocument/2006/relationships/oleObject" Target="embeddings/oleObject3526.bin"/><Relationship Id="rId7508" Type="http://schemas.openxmlformats.org/officeDocument/2006/relationships/oleObject" Target="embeddings/oleObject3903.bin"/><Relationship Id="rId222" Type="http://schemas.openxmlformats.org/officeDocument/2006/relationships/image" Target="media/image101.wmf"/><Relationship Id="rId5059" Type="http://schemas.openxmlformats.org/officeDocument/2006/relationships/oleObject" Target="embeddings/oleObject2603.bin"/><Relationship Id="rId5473" Type="http://schemas.openxmlformats.org/officeDocument/2006/relationships/image" Target="media/image2642.wmf"/><Relationship Id="rId6524" Type="http://schemas.openxmlformats.org/officeDocument/2006/relationships/oleObject" Target="embeddings/oleObject3348.bin"/><Relationship Id="rId7922" Type="http://schemas.openxmlformats.org/officeDocument/2006/relationships/image" Target="media/image3618.wmf"/><Relationship Id="rId4075" Type="http://schemas.openxmlformats.org/officeDocument/2006/relationships/image" Target="media/image1999.wmf"/><Relationship Id="rId5126" Type="http://schemas.openxmlformats.org/officeDocument/2006/relationships/oleObject" Target="embeddings/oleObject2639.bin"/><Relationship Id="rId1669" Type="http://schemas.openxmlformats.org/officeDocument/2006/relationships/oleObject" Target="embeddings/oleObject856.bin"/><Relationship Id="rId3091" Type="http://schemas.openxmlformats.org/officeDocument/2006/relationships/image" Target="media/image1507.wmf"/><Relationship Id="rId4142" Type="http://schemas.openxmlformats.org/officeDocument/2006/relationships/image" Target="media/image2033.wmf"/><Relationship Id="rId5540" Type="http://schemas.openxmlformats.org/officeDocument/2006/relationships/oleObject" Target="embeddings/oleObject2847.bin"/><Relationship Id="rId7298" Type="http://schemas.openxmlformats.org/officeDocument/2006/relationships/image" Target="media/image3524.wmf"/><Relationship Id="rId8349" Type="http://schemas.openxmlformats.org/officeDocument/2006/relationships/oleObject" Target="embeddings/oleObject4497.bin"/><Relationship Id="rId8696" Type="http://schemas.openxmlformats.org/officeDocument/2006/relationships/image" Target="media/image3992.wmf"/><Relationship Id="rId1736" Type="http://schemas.openxmlformats.org/officeDocument/2006/relationships/image" Target="media/image836.wmf"/><Relationship Id="rId28" Type="http://schemas.openxmlformats.org/officeDocument/2006/relationships/image" Target="media/image10.png"/><Relationship Id="rId1803" Type="http://schemas.openxmlformats.org/officeDocument/2006/relationships/oleObject" Target="embeddings/oleObject923.bin"/><Relationship Id="rId4959" Type="http://schemas.openxmlformats.org/officeDocument/2006/relationships/oleObject" Target="embeddings/oleObject2553.bin"/><Relationship Id="rId7365" Type="http://schemas.openxmlformats.org/officeDocument/2006/relationships/image" Target="media/image3556.wmf"/><Relationship Id="rId8416" Type="http://schemas.openxmlformats.org/officeDocument/2006/relationships/oleObject" Target="embeddings/oleObject4537.bin"/><Relationship Id="rId3975" Type="http://schemas.openxmlformats.org/officeDocument/2006/relationships/oleObject" Target="embeddings/oleObject2016.bin"/><Relationship Id="rId6381" Type="http://schemas.openxmlformats.org/officeDocument/2006/relationships/oleObject" Target="embeddings/oleObject3270.bin"/><Relationship Id="rId7018" Type="http://schemas.openxmlformats.org/officeDocument/2006/relationships/oleObject" Target="embeddings/oleObject3606.bin"/><Relationship Id="rId7432" Type="http://schemas.openxmlformats.org/officeDocument/2006/relationships/oleObject" Target="embeddings/oleObject3827.bin"/><Relationship Id="rId896" Type="http://schemas.openxmlformats.org/officeDocument/2006/relationships/image" Target="media/image427.wmf"/><Relationship Id="rId2577" Type="http://schemas.openxmlformats.org/officeDocument/2006/relationships/image" Target="media/image1255.wmf"/><Relationship Id="rId3628" Type="http://schemas.openxmlformats.org/officeDocument/2006/relationships/oleObject" Target="embeddings/oleObject1840.bin"/><Relationship Id="rId6034" Type="http://schemas.openxmlformats.org/officeDocument/2006/relationships/oleObject" Target="embeddings/oleObject3100.bin"/><Relationship Id="rId549" Type="http://schemas.openxmlformats.org/officeDocument/2006/relationships/image" Target="media/image259.wmf"/><Relationship Id="rId1179" Type="http://schemas.openxmlformats.org/officeDocument/2006/relationships/image" Target="media/image567.wmf"/><Relationship Id="rId1593" Type="http://schemas.openxmlformats.org/officeDocument/2006/relationships/oleObject" Target="embeddings/oleObject818.bin"/><Relationship Id="rId2991" Type="http://schemas.openxmlformats.org/officeDocument/2006/relationships/image" Target="media/image1457.wmf"/><Relationship Id="rId5050" Type="http://schemas.openxmlformats.org/officeDocument/2006/relationships/image" Target="media/image2432.wmf"/><Relationship Id="rId6101" Type="http://schemas.openxmlformats.org/officeDocument/2006/relationships/oleObject" Target="embeddings/oleObject3135.bin"/><Relationship Id="rId963" Type="http://schemas.openxmlformats.org/officeDocument/2006/relationships/image" Target="media/image459.wmf"/><Relationship Id="rId1246" Type="http://schemas.openxmlformats.org/officeDocument/2006/relationships/image" Target="media/image599.wmf"/><Relationship Id="rId2644" Type="http://schemas.openxmlformats.org/officeDocument/2006/relationships/oleObject" Target="embeddings/oleObject1345.bin"/><Relationship Id="rId8273" Type="http://schemas.openxmlformats.org/officeDocument/2006/relationships/image" Target="media/image3793.wmf"/><Relationship Id="rId616" Type="http://schemas.openxmlformats.org/officeDocument/2006/relationships/oleObject" Target="embeddings/oleObject313.bin"/><Relationship Id="rId1660" Type="http://schemas.openxmlformats.org/officeDocument/2006/relationships/image" Target="media/image798.wmf"/><Relationship Id="rId2711" Type="http://schemas.openxmlformats.org/officeDocument/2006/relationships/image" Target="media/image1322.wmf"/><Relationship Id="rId5867" Type="http://schemas.openxmlformats.org/officeDocument/2006/relationships/image" Target="media/image2834.wmf"/><Relationship Id="rId6918" Type="http://schemas.openxmlformats.org/officeDocument/2006/relationships/oleObject" Target="embeddings/oleObject3554.bin"/><Relationship Id="rId1313" Type="http://schemas.openxmlformats.org/officeDocument/2006/relationships/oleObject" Target="embeddings/oleObject670.bin"/><Relationship Id="rId4469" Type="http://schemas.openxmlformats.org/officeDocument/2006/relationships/image" Target="media/image2191.wmf"/><Relationship Id="rId4883" Type="http://schemas.openxmlformats.org/officeDocument/2006/relationships/oleObject" Target="embeddings/oleObject2515.bin"/><Relationship Id="rId5934" Type="http://schemas.openxmlformats.org/officeDocument/2006/relationships/oleObject" Target="embeddings/oleObject3048.bin"/><Relationship Id="rId8340" Type="http://schemas.openxmlformats.org/officeDocument/2006/relationships/image" Target="media/image3825.wmf"/><Relationship Id="rId3485" Type="http://schemas.openxmlformats.org/officeDocument/2006/relationships/oleObject" Target="embeddings/oleObject1768.bin"/><Relationship Id="rId4536" Type="http://schemas.openxmlformats.org/officeDocument/2006/relationships/oleObject" Target="embeddings/oleObject2324.bin"/><Relationship Id="rId4950" Type="http://schemas.openxmlformats.org/officeDocument/2006/relationships/image" Target="media/image2382.wmf"/><Relationship Id="rId2087" Type="http://schemas.openxmlformats.org/officeDocument/2006/relationships/oleObject" Target="embeddings/oleObject1067.bin"/><Relationship Id="rId3138" Type="http://schemas.openxmlformats.org/officeDocument/2006/relationships/oleObject" Target="embeddings/oleObject1597.bin"/><Relationship Id="rId3552" Type="http://schemas.openxmlformats.org/officeDocument/2006/relationships/oleObject" Target="embeddings/oleObject1802.bin"/><Relationship Id="rId4603" Type="http://schemas.openxmlformats.org/officeDocument/2006/relationships/image" Target="media/image2228.wmf"/><Relationship Id="rId7759" Type="http://schemas.openxmlformats.org/officeDocument/2006/relationships/oleObject" Target="embeddings/oleObject4154.bin"/><Relationship Id="rId473" Type="http://schemas.openxmlformats.org/officeDocument/2006/relationships/oleObject" Target="embeddings/oleObject240.bin"/><Relationship Id="rId2154" Type="http://schemas.openxmlformats.org/officeDocument/2006/relationships/oleObject" Target="embeddings/oleObject1101.bin"/><Relationship Id="rId3205" Type="http://schemas.openxmlformats.org/officeDocument/2006/relationships/image" Target="media/image1564.wmf"/><Relationship Id="rId126" Type="http://schemas.openxmlformats.org/officeDocument/2006/relationships/oleObject" Target="embeddings/oleObject63.bin"/><Relationship Id="rId540" Type="http://schemas.openxmlformats.org/officeDocument/2006/relationships/oleObject" Target="embeddings/oleObject275.bin"/><Relationship Id="rId1170" Type="http://schemas.openxmlformats.org/officeDocument/2006/relationships/oleObject" Target="embeddings/oleObject597.bin"/><Relationship Id="rId2221" Type="http://schemas.openxmlformats.org/officeDocument/2006/relationships/image" Target="media/image1076.wmf"/><Relationship Id="rId5377" Type="http://schemas.openxmlformats.org/officeDocument/2006/relationships/image" Target="media/image2598.wmf"/><Relationship Id="rId6428" Type="http://schemas.openxmlformats.org/officeDocument/2006/relationships/image" Target="media/image3112.wmf"/><Relationship Id="rId6775" Type="http://schemas.openxmlformats.org/officeDocument/2006/relationships/oleObject" Target="embeddings/oleObject3477.bin"/><Relationship Id="rId7826" Type="http://schemas.openxmlformats.org/officeDocument/2006/relationships/oleObject" Target="embeddings/oleObject4221.bin"/><Relationship Id="rId5791" Type="http://schemas.openxmlformats.org/officeDocument/2006/relationships/oleObject" Target="embeddings/oleObject2975.bin"/><Relationship Id="rId6842" Type="http://schemas.openxmlformats.org/officeDocument/2006/relationships/image" Target="media/image3309.wmf"/><Relationship Id="rId1987" Type="http://schemas.openxmlformats.org/officeDocument/2006/relationships/oleObject" Target="embeddings/oleObject1017.bin"/><Relationship Id="rId4393" Type="http://schemas.openxmlformats.org/officeDocument/2006/relationships/image" Target="media/image2157.wmf"/><Relationship Id="rId5444" Type="http://schemas.openxmlformats.org/officeDocument/2006/relationships/oleObject" Target="embeddings/oleObject2797.bin"/><Relationship Id="rId4046" Type="http://schemas.openxmlformats.org/officeDocument/2006/relationships/oleObject" Target="embeddings/oleObject2051.bin"/><Relationship Id="rId4460" Type="http://schemas.openxmlformats.org/officeDocument/2006/relationships/oleObject" Target="embeddings/oleObject2261.bin"/><Relationship Id="rId5511" Type="http://schemas.openxmlformats.org/officeDocument/2006/relationships/oleObject" Target="embeddings/oleObject2832.bin"/><Relationship Id="rId8667" Type="http://schemas.openxmlformats.org/officeDocument/2006/relationships/image" Target="media/image3979.wmf"/><Relationship Id="rId1707" Type="http://schemas.openxmlformats.org/officeDocument/2006/relationships/oleObject" Target="embeddings/oleObject875.bin"/><Relationship Id="rId3062" Type="http://schemas.openxmlformats.org/officeDocument/2006/relationships/oleObject" Target="embeddings/oleObject1559.bin"/><Relationship Id="rId4113" Type="http://schemas.openxmlformats.org/officeDocument/2006/relationships/oleObject" Target="embeddings/oleObject2084.bin"/><Relationship Id="rId7269" Type="http://schemas.openxmlformats.org/officeDocument/2006/relationships/oleObject" Target="embeddings/oleObject3737.bin"/><Relationship Id="rId7683" Type="http://schemas.openxmlformats.org/officeDocument/2006/relationships/oleObject" Target="embeddings/oleObject4078.bin"/><Relationship Id="rId6285" Type="http://schemas.openxmlformats.org/officeDocument/2006/relationships/image" Target="media/image3041.wmf"/><Relationship Id="rId7336" Type="http://schemas.openxmlformats.org/officeDocument/2006/relationships/image" Target="media/image3543.wmf"/><Relationship Id="rId3879" Type="http://schemas.openxmlformats.org/officeDocument/2006/relationships/oleObject" Target="embeddings/oleObject1967.bin"/><Relationship Id="rId6352" Type="http://schemas.openxmlformats.org/officeDocument/2006/relationships/image" Target="media/image3074.wmf"/><Relationship Id="rId7750" Type="http://schemas.openxmlformats.org/officeDocument/2006/relationships/oleObject" Target="embeddings/oleObject4145.bin"/><Relationship Id="rId2895" Type="http://schemas.openxmlformats.org/officeDocument/2006/relationships/oleObject" Target="embeddings/oleObject1477.bin"/><Relationship Id="rId3946" Type="http://schemas.openxmlformats.org/officeDocument/2006/relationships/oleObject" Target="embeddings/oleObject2001.bin"/><Relationship Id="rId6005" Type="http://schemas.openxmlformats.org/officeDocument/2006/relationships/image" Target="media/image2898.wmf"/><Relationship Id="rId7403" Type="http://schemas.openxmlformats.org/officeDocument/2006/relationships/image" Target="media/image3574.wmf"/><Relationship Id="rId867" Type="http://schemas.openxmlformats.org/officeDocument/2006/relationships/oleObject" Target="embeddings/oleObject442.bin"/><Relationship Id="rId1497" Type="http://schemas.openxmlformats.org/officeDocument/2006/relationships/image" Target="media/image718.wmf"/><Relationship Id="rId2548" Type="http://schemas.openxmlformats.org/officeDocument/2006/relationships/oleObject" Target="embeddings/oleObject1297.bin"/><Relationship Id="rId2962" Type="http://schemas.openxmlformats.org/officeDocument/2006/relationships/oleObject" Target="embeddings/oleObject1509.bin"/><Relationship Id="rId934" Type="http://schemas.openxmlformats.org/officeDocument/2006/relationships/oleObject" Target="embeddings/oleObject478.bin"/><Relationship Id="rId1564" Type="http://schemas.openxmlformats.org/officeDocument/2006/relationships/image" Target="media/image750.wmf"/><Relationship Id="rId2615" Type="http://schemas.openxmlformats.org/officeDocument/2006/relationships/oleObject" Target="embeddings/oleObject1331.bin"/><Relationship Id="rId5021" Type="http://schemas.openxmlformats.org/officeDocument/2006/relationships/oleObject" Target="embeddings/oleObject2584.bin"/><Relationship Id="rId8177" Type="http://schemas.openxmlformats.org/officeDocument/2006/relationships/image" Target="media/image3741.wmf"/><Relationship Id="rId8591" Type="http://schemas.openxmlformats.org/officeDocument/2006/relationships/image" Target="media/image3941.wmf"/><Relationship Id="rId1217" Type="http://schemas.openxmlformats.org/officeDocument/2006/relationships/oleObject" Target="embeddings/oleObject622.bin"/><Relationship Id="rId1631" Type="http://schemas.openxmlformats.org/officeDocument/2006/relationships/oleObject" Target="embeddings/oleObject837.bin"/><Relationship Id="rId4787" Type="http://schemas.openxmlformats.org/officeDocument/2006/relationships/oleObject" Target="embeddings/oleObject2464.bin"/><Relationship Id="rId5838" Type="http://schemas.openxmlformats.org/officeDocument/2006/relationships/oleObject" Target="embeddings/oleObject2999.bin"/><Relationship Id="rId7193" Type="http://schemas.openxmlformats.org/officeDocument/2006/relationships/oleObject" Target="embeddings/oleObject3698.bin"/><Relationship Id="rId8244" Type="http://schemas.openxmlformats.org/officeDocument/2006/relationships/oleObject" Target="embeddings/oleObject4448.bin"/><Relationship Id="rId3389" Type="http://schemas.openxmlformats.org/officeDocument/2006/relationships/image" Target="media/image1659.wmf"/><Relationship Id="rId7260" Type="http://schemas.openxmlformats.org/officeDocument/2006/relationships/image" Target="media/image3505.wmf"/><Relationship Id="rId8311" Type="http://schemas.openxmlformats.org/officeDocument/2006/relationships/oleObject" Target="embeddings/oleObject4477.bin"/><Relationship Id="rId3456" Type="http://schemas.openxmlformats.org/officeDocument/2006/relationships/image" Target="media/image1692.wmf"/><Relationship Id="rId4854" Type="http://schemas.openxmlformats.org/officeDocument/2006/relationships/oleObject" Target="embeddings/oleObject2500.bin"/><Relationship Id="rId5905" Type="http://schemas.openxmlformats.org/officeDocument/2006/relationships/oleObject" Target="embeddings/oleObject3033.bin"/><Relationship Id="rId377" Type="http://schemas.openxmlformats.org/officeDocument/2006/relationships/image" Target="media/image176.wmf"/><Relationship Id="rId2058" Type="http://schemas.openxmlformats.org/officeDocument/2006/relationships/oleObject" Target="embeddings/oleObject1053.bin"/><Relationship Id="rId3109" Type="http://schemas.openxmlformats.org/officeDocument/2006/relationships/image" Target="media/image1516.wmf"/><Relationship Id="rId3870" Type="http://schemas.openxmlformats.org/officeDocument/2006/relationships/image" Target="media/image1898.wmf"/><Relationship Id="rId4507" Type="http://schemas.openxmlformats.org/officeDocument/2006/relationships/oleObject" Target="embeddings/oleObject2295.bin"/><Relationship Id="rId4921" Type="http://schemas.openxmlformats.org/officeDocument/2006/relationships/oleObject" Target="embeddings/oleObject2534.bin"/><Relationship Id="rId791" Type="http://schemas.openxmlformats.org/officeDocument/2006/relationships/image" Target="media/image376.wmf"/><Relationship Id="rId1074" Type="http://schemas.openxmlformats.org/officeDocument/2006/relationships/image" Target="media/image514.wmf"/><Relationship Id="rId2472" Type="http://schemas.openxmlformats.org/officeDocument/2006/relationships/oleObject" Target="embeddings/oleObject1260.bin"/><Relationship Id="rId3523" Type="http://schemas.openxmlformats.org/officeDocument/2006/relationships/image" Target="media/image1725.wmf"/><Relationship Id="rId6679" Type="http://schemas.openxmlformats.org/officeDocument/2006/relationships/image" Target="media/image3231.wmf"/><Relationship Id="rId444" Type="http://schemas.openxmlformats.org/officeDocument/2006/relationships/image" Target="media/image210.wmf"/><Relationship Id="rId2125" Type="http://schemas.openxmlformats.org/officeDocument/2006/relationships/oleObject" Target="embeddings/oleObject1086.bin"/><Relationship Id="rId5695" Type="http://schemas.openxmlformats.org/officeDocument/2006/relationships/oleObject" Target="embeddings/oleObject2927.bin"/><Relationship Id="rId6746" Type="http://schemas.openxmlformats.org/officeDocument/2006/relationships/image" Target="media/image3261.wmf"/><Relationship Id="rId511" Type="http://schemas.openxmlformats.org/officeDocument/2006/relationships/oleObject" Target="embeddings/oleObject261.bin"/><Relationship Id="rId1141" Type="http://schemas.openxmlformats.org/officeDocument/2006/relationships/image" Target="media/image548.wmf"/><Relationship Id="rId4297" Type="http://schemas.openxmlformats.org/officeDocument/2006/relationships/oleObject" Target="embeddings/oleObject2177.bin"/><Relationship Id="rId5348" Type="http://schemas.openxmlformats.org/officeDocument/2006/relationships/oleObject" Target="embeddings/oleObject2745.bin"/><Relationship Id="rId5762" Type="http://schemas.openxmlformats.org/officeDocument/2006/relationships/image" Target="media/image2782.wmf"/><Relationship Id="rId6813" Type="http://schemas.openxmlformats.org/officeDocument/2006/relationships/oleObject" Target="embeddings/oleObject3496.bin"/><Relationship Id="rId4364" Type="http://schemas.openxmlformats.org/officeDocument/2006/relationships/image" Target="media/image2143.wmf"/><Relationship Id="rId5415" Type="http://schemas.openxmlformats.org/officeDocument/2006/relationships/image" Target="media/image2616.wmf"/><Relationship Id="rId1958" Type="http://schemas.openxmlformats.org/officeDocument/2006/relationships/image" Target="media/image945.wmf"/><Relationship Id="rId3380" Type="http://schemas.openxmlformats.org/officeDocument/2006/relationships/oleObject" Target="embeddings/oleObject1715.bin"/><Relationship Id="rId4017" Type="http://schemas.openxmlformats.org/officeDocument/2006/relationships/oleObject" Target="embeddings/oleObject2037.bin"/><Relationship Id="rId4431" Type="http://schemas.openxmlformats.org/officeDocument/2006/relationships/oleObject" Target="embeddings/oleObject2244.bin"/><Relationship Id="rId7587" Type="http://schemas.openxmlformats.org/officeDocument/2006/relationships/oleObject" Target="embeddings/oleObject3982.bin"/><Relationship Id="rId8638" Type="http://schemas.openxmlformats.org/officeDocument/2006/relationships/oleObject" Target="embeddings/oleObject4651.bin"/><Relationship Id="rId3033" Type="http://schemas.openxmlformats.org/officeDocument/2006/relationships/image" Target="media/image1478.wmf"/><Relationship Id="rId6189" Type="http://schemas.openxmlformats.org/officeDocument/2006/relationships/image" Target="media/image2987.wmf"/><Relationship Id="rId7654" Type="http://schemas.openxmlformats.org/officeDocument/2006/relationships/oleObject" Target="embeddings/oleObject4049.bin"/><Relationship Id="rId8705" Type="http://schemas.openxmlformats.org/officeDocument/2006/relationships/oleObject" Target="embeddings/oleObject4686.bin"/><Relationship Id="rId2799" Type="http://schemas.openxmlformats.org/officeDocument/2006/relationships/image" Target="media/image1360.wmf"/><Relationship Id="rId3100" Type="http://schemas.openxmlformats.org/officeDocument/2006/relationships/oleObject" Target="embeddings/oleObject1578.bin"/><Relationship Id="rId6256" Type="http://schemas.openxmlformats.org/officeDocument/2006/relationships/oleObject" Target="embeddings/oleObject3207.bin"/><Relationship Id="rId6670" Type="http://schemas.openxmlformats.org/officeDocument/2006/relationships/oleObject" Target="embeddings/oleObject3421.bin"/><Relationship Id="rId7307" Type="http://schemas.openxmlformats.org/officeDocument/2006/relationships/oleObject" Target="embeddings/oleObject3756.bin"/><Relationship Id="rId7721" Type="http://schemas.openxmlformats.org/officeDocument/2006/relationships/oleObject" Target="embeddings/oleObject4116.bin"/><Relationship Id="rId2866" Type="http://schemas.openxmlformats.org/officeDocument/2006/relationships/image" Target="media/image1393.wmf"/><Relationship Id="rId3917" Type="http://schemas.openxmlformats.org/officeDocument/2006/relationships/image" Target="media/image1921.wmf"/><Relationship Id="rId5272" Type="http://schemas.openxmlformats.org/officeDocument/2006/relationships/oleObject" Target="embeddings/oleObject2707.bin"/><Relationship Id="rId6323" Type="http://schemas.openxmlformats.org/officeDocument/2006/relationships/image" Target="media/image3060.wmf"/><Relationship Id="rId838" Type="http://schemas.openxmlformats.org/officeDocument/2006/relationships/oleObject" Target="embeddings/oleObject428.bin"/><Relationship Id="rId1468" Type="http://schemas.openxmlformats.org/officeDocument/2006/relationships/oleObject" Target="embeddings/oleObject754.bin"/><Relationship Id="rId1882" Type="http://schemas.openxmlformats.org/officeDocument/2006/relationships/image" Target="media/image908.wmf"/><Relationship Id="rId2519" Type="http://schemas.openxmlformats.org/officeDocument/2006/relationships/image" Target="media/image1226.wmf"/><Relationship Id="rId8495" Type="http://schemas.openxmlformats.org/officeDocument/2006/relationships/image" Target="media/image3895.wmf"/><Relationship Id="rId1535" Type="http://schemas.openxmlformats.org/officeDocument/2006/relationships/oleObject" Target="embeddings/oleObject789.bin"/><Relationship Id="rId2933" Type="http://schemas.openxmlformats.org/officeDocument/2006/relationships/image" Target="media/image1428.wmf"/><Relationship Id="rId7097" Type="http://schemas.openxmlformats.org/officeDocument/2006/relationships/oleObject" Target="embeddings/oleObject3645.bin"/><Relationship Id="rId8148" Type="http://schemas.openxmlformats.org/officeDocument/2006/relationships/oleObject" Target="embeddings/oleObject4399.bin"/><Relationship Id="rId8562" Type="http://schemas.openxmlformats.org/officeDocument/2006/relationships/image" Target="media/image3928.emf"/><Relationship Id="rId905" Type="http://schemas.openxmlformats.org/officeDocument/2006/relationships/oleObject" Target="embeddings/oleObject463.bin"/><Relationship Id="rId7164" Type="http://schemas.openxmlformats.org/officeDocument/2006/relationships/image" Target="media/image3458.wmf"/><Relationship Id="rId8215" Type="http://schemas.openxmlformats.org/officeDocument/2006/relationships/image" Target="media/image3759.wmf"/><Relationship Id="rId1602" Type="http://schemas.openxmlformats.org/officeDocument/2006/relationships/image" Target="media/image769.wmf"/><Relationship Id="rId4758" Type="http://schemas.openxmlformats.org/officeDocument/2006/relationships/oleObject" Target="embeddings/oleObject2449.bin"/><Relationship Id="rId5809" Type="http://schemas.openxmlformats.org/officeDocument/2006/relationships/image" Target="media/image2805.wmf"/><Relationship Id="rId6180" Type="http://schemas.openxmlformats.org/officeDocument/2006/relationships/oleObject" Target="embeddings/oleObject3175.bin"/><Relationship Id="rId3774" Type="http://schemas.openxmlformats.org/officeDocument/2006/relationships/oleObject" Target="embeddings/oleObject1913.bin"/><Relationship Id="rId4825" Type="http://schemas.openxmlformats.org/officeDocument/2006/relationships/oleObject" Target="embeddings/oleObject2484.bin"/><Relationship Id="rId7231" Type="http://schemas.openxmlformats.org/officeDocument/2006/relationships/oleObject" Target="embeddings/oleObject3718.bin"/><Relationship Id="rId695" Type="http://schemas.openxmlformats.org/officeDocument/2006/relationships/oleObject" Target="embeddings/oleObject353.bin"/><Relationship Id="rId2376" Type="http://schemas.openxmlformats.org/officeDocument/2006/relationships/image" Target="media/image1152.wmf"/><Relationship Id="rId2790" Type="http://schemas.openxmlformats.org/officeDocument/2006/relationships/image" Target="media/image1355.wmf"/><Relationship Id="rId3427" Type="http://schemas.openxmlformats.org/officeDocument/2006/relationships/oleObject" Target="embeddings/oleObject1739.bin"/><Relationship Id="rId3841" Type="http://schemas.openxmlformats.org/officeDocument/2006/relationships/oleObject" Target="embeddings/oleObject1947.bin"/><Relationship Id="rId6997" Type="http://schemas.openxmlformats.org/officeDocument/2006/relationships/oleObject" Target="embeddings/oleObject3595.bin"/><Relationship Id="rId348" Type="http://schemas.openxmlformats.org/officeDocument/2006/relationships/oleObject" Target="embeddings/oleObject176.bin"/><Relationship Id="rId762" Type="http://schemas.openxmlformats.org/officeDocument/2006/relationships/oleObject" Target="embeddings/oleObject389.bin"/><Relationship Id="rId1392" Type="http://schemas.openxmlformats.org/officeDocument/2006/relationships/oleObject" Target="embeddings/oleObject716.bin"/><Relationship Id="rId2029" Type="http://schemas.openxmlformats.org/officeDocument/2006/relationships/image" Target="media/image980.wmf"/><Relationship Id="rId2443" Type="http://schemas.openxmlformats.org/officeDocument/2006/relationships/oleObject" Target="embeddings/oleObject1248.bin"/><Relationship Id="rId5599" Type="http://schemas.openxmlformats.org/officeDocument/2006/relationships/oleObject" Target="embeddings/oleObject2877.bin"/><Relationship Id="rId415" Type="http://schemas.openxmlformats.org/officeDocument/2006/relationships/image" Target="media/image195.wmf"/><Relationship Id="rId1045" Type="http://schemas.openxmlformats.org/officeDocument/2006/relationships/oleObject" Target="embeddings/oleObject535.bin"/><Relationship Id="rId2510" Type="http://schemas.openxmlformats.org/officeDocument/2006/relationships/oleObject" Target="embeddings/oleObject1278.bin"/><Relationship Id="rId5666" Type="http://schemas.openxmlformats.org/officeDocument/2006/relationships/image" Target="media/image2735.wmf"/><Relationship Id="rId8072" Type="http://schemas.openxmlformats.org/officeDocument/2006/relationships/oleObject" Target="embeddings/oleObject4360.bin"/><Relationship Id="rId1112" Type="http://schemas.openxmlformats.org/officeDocument/2006/relationships/oleObject" Target="embeddings/oleObject568.bin"/><Relationship Id="rId4268" Type="http://schemas.openxmlformats.org/officeDocument/2006/relationships/image" Target="media/image2096.wmf"/><Relationship Id="rId5319" Type="http://schemas.openxmlformats.org/officeDocument/2006/relationships/image" Target="media/image2569.wmf"/><Relationship Id="rId6717" Type="http://schemas.openxmlformats.org/officeDocument/2006/relationships/oleObject" Target="embeddings/oleObject3448.bin"/><Relationship Id="rId3284" Type="http://schemas.openxmlformats.org/officeDocument/2006/relationships/image" Target="media/image1608.wmf"/><Relationship Id="rId4682" Type="http://schemas.openxmlformats.org/officeDocument/2006/relationships/image" Target="media/image2259.wmf"/><Relationship Id="rId5733" Type="http://schemas.openxmlformats.org/officeDocument/2006/relationships/image" Target="media/image2769.wmf"/><Relationship Id="rId1929" Type="http://schemas.openxmlformats.org/officeDocument/2006/relationships/oleObject" Target="embeddings/oleObject987.bin"/><Relationship Id="rId4335" Type="http://schemas.openxmlformats.org/officeDocument/2006/relationships/oleObject" Target="embeddings/oleObject2194.bin"/><Relationship Id="rId5800" Type="http://schemas.openxmlformats.org/officeDocument/2006/relationships/oleObject" Target="embeddings/oleObject2980.bin"/><Relationship Id="rId3351" Type="http://schemas.openxmlformats.org/officeDocument/2006/relationships/oleObject" Target="embeddings/oleObject1700.bin"/><Relationship Id="rId4402" Type="http://schemas.openxmlformats.org/officeDocument/2006/relationships/oleObject" Target="embeddings/oleObject2228.bin"/><Relationship Id="rId7558" Type="http://schemas.openxmlformats.org/officeDocument/2006/relationships/oleObject" Target="embeddings/oleObject3953.bin"/><Relationship Id="rId7972" Type="http://schemas.openxmlformats.org/officeDocument/2006/relationships/oleObject" Target="embeddings/oleObject4310.bin"/><Relationship Id="rId8609" Type="http://schemas.openxmlformats.org/officeDocument/2006/relationships/image" Target="media/image3950.wmf"/><Relationship Id="rId272" Type="http://schemas.openxmlformats.org/officeDocument/2006/relationships/image" Target="media/image126.wmf"/><Relationship Id="rId3004" Type="http://schemas.openxmlformats.org/officeDocument/2006/relationships/oleObject" Target="embeddings/oleObject1530.bin"/><Relationship Id="rId6574" Type="http://schemas.openxmlformats.org/officeDocument/2006/relationships/oleObject" Target="embeddings/oleObject3373.bin"/><Relationship Id="rId7625" Type="http://schemas.openxmlformats.org/officeDocument/2006/relationships/oleObject" Target="embeddings/oleObject4020.bin"/><Relationship Id="rId2020" Type="http://schemas.openxmlformats.org/officeDocument/2006/relationships/oleObject" Target="embeddings/oleObject1034.bin"/><Relationship Id="rId5176" Type="http://schemas.openxmlformats.org/officeDocument/2006/relationships/oleObject" Target="embeddings/oleObject2664.bin"/><Relationship Id="rId5590" Type="http://schemas.openxmlformats.org/officeDocument/2006/relationships/image" Target="media/image2698.wmf"/><Relationship Id="rId6227" Type="http://schemas.openxmlformats.org/officeDocument/2006/relationships/image" Target="media/image3012.wmf"/><Relationship Id="rId6641" Type="http://schemas.openxmlformats.org/officeDocument/2006/relationships/image" Target="media/image3212.wmf"/><Relationship Id="rId4192" Type="http://schemas.openxmlformats.org/officeDocument/2006/relationships/image" Target="media/image2058.wmf"/><Relationship Id="rId5243" Type="http://schemas.openxmlformats.org/officeDocument/2006/relationships/oleObject" Target="embeddings/oleObject2691.bin"/><Relationship Id="rId8399" Type="http://schemas.openxmlformats.org/officeDocument/2006/relationships/oleObject" Target="embeddings/oleObject4524.bin"/><Relationship Id="rId1786" Type="http://schemas.openxmlformats.org/officeDocument/2006/relationships/image" Target="media/image861.wmf"/><Relationship Id="rId2837" Type="http://schemas.openxmlformats.org/officeDocument/2006/relationships/oleObject" Target="embeddings/oleObject1448.bin"/><Relationship Id="rId78" Type="http://schemas.openxmlformats.org/officeDocument/2006/relationships/oleObject" Target="embeddings/oleObject39.bin"/><Relationship Id="rId809" Type="http://schemas.openxmlformats.org/officeDocument/2006/relationships/oleObject" Target="embeddings/oleObject414.bin"/><Relationship Id="rId1439" Type="http://schemas.openxmlformats.org/officeDocument/2006/relationships/image" Target="media/image689.wmf"/><Relationship Id="rId1853" Type="http://schemas.openxmlformats.org/officeDocument/2006/relationships/oleObject" Target="embeddings/oleObject948.bin"/><Relationship Id="rId2904" Type="http://schemas.openxmlformats.org/officeDocument/2006/relationships/image" Target="media/image1413.wmf"/><Relationship Id="rId5310" Type="http://schemas.openxmlformats.org/officeDocument/2006/relationships/oleObject" Target="embeddings/oleObject2726.bin"/><Relationship Id="rId7068" Type="http://schemas.openxmlformats.org/officeDocument/2006/relationships/image" Target="media/image3415.wmf"/><Relationship Id="rId8119" Type="http://schemas.openxmlformats.org/officeDocument/2006/relationships/image" Target="media/image3713.wmf"/><Relationship Id="rId8466" Type="http://schemas.openxmlformats.org/officeDocument/2006/relationships/oleObject" Target="embeddings/oleObject4562.bin"/><Relationship Id="rId1506" Type="http://schemas.openxmlformats.org/officeDocument/2006/relationships/oleObject" Target="embeddings/oleObject773.bin"/><Relationship Id="rId1920" Type="http://schemas.openxmlformats.org/officeDocument/2006/relationships/image" Target="media/image927.wmf"/><Relationship Id="rId7482" Type="http://schemas.openxmlformats.org/officeDocument/2006/relationships/oleObject" Target="embeddings/oleObject3877.bin"/><Relationship Id="rId8533" Type="http://schemas.openxmlformats.org/officeDocument/2006/relationships/oleObject" Target="embeddings/oleObject4597.bin"/><Relationship Id="rId3678" Type="http://schemas.openxmlformats.org/officeDocument/2006/relationships/oleObject" Target="embeddings/oleObject1865.bin"/><Relationship Id="rId4729" Type="http://schemas.openxmlformats.org/officeDocument/2006/relationships/image" Target="media/image2282.wmf"/><Relationship Id="rId6084" Type="http://schemas.openxmlformats.org/officeDocument/2006/relationships/image" Target="media/image2935.wmf"/><Relationship Id="rId7135" Type="http://schemas.openxmlformats.org/officeDocument/2006/relationships/image" Target="media/image3448.wmf"/><Relationship Id="rId8600" Type="http://schemas.openxmlformats.org/officeDocument/2006/relationships/oleObject" Target="embeddings/oleObject4632.bin"/><Relationship Id="rId599" Type="http://schemas.openxmlformats.org/officeDocument/2006/relationships/image" Target="media/image284.wmf"/><Relationship Id="rId2694" Type="http://schemas.openxmlformats.org/officeDocument/2006/relationships/image" Target="media/image1314.wmf"/><Relationship Id="rId3745" Type="http://schemas.openxmlformats.org/officeDocument/2006/relationships/image" Target="media/image1836.wmf"/><Relationship Id="rId6151" Type="http://schemas.openxmlformats.org/officeDocument/2006/relationships/image" Target="media/image2968.wmf"/><Relationship Id="rId7202" Type="http://schemas.openxmlformats.org/officeDocument/2006/relationships/image" Target="media/image3477.wmf"/><Relationship Id="rId666" Type="http://schemas.openxmlformats.org/officeDocument/2006/relationships/image" Target="media/image317.wmf"/><Relationship Id="rId1296" Type="http://schemas.openxmlformats.org/officeDocument/2006/relationships/oleObject" Target="embeddings/oleObject662.bin"/><Relationship Id="rId2347" Type="http://schemas.openxmlformats.org/officeDocument/2006/relationships/oleObject" Target="embeddings/oleObject1199.bin"/><Relationship Id="rId319" Type="http://schemas.openxmlformats.org/officeDocument/2006/relationships/oleObject" Target="embeddings/oleObject160.bin"/><Relationship Id="rId1363" Type="http://schemas.openxmlformats.org/officeDocument/2006/relationships/image" Target="media/image656.wmf"/><Relationship Id="rId2761" Type="http://schemas.openxmlformats.org/officeDocument/2006/relationships/oleObject" Target="embeddings/oleObject1404.bin"/><Relationship Id="rId3812" Type="http://schemas.openxmlformats.org/officeDocument/2006/relationships/image" Target="media/image1869.wmf"/><Relationship Id="rId6968" Type="http://schemas.openxmlformats.org/officeDocument/2006/relationships/image" Target="media/image3365.wmf"/><Relationship Id="rId8390" Type="http://schemas.openxmlformats.org/officeDocument/2006/relationships/oleObject" Target="embeddings/oleObject4517.bin"/><Relationship Id="rId733" Type="http://schemas.openxmlformats.org/officeDocument/2006/relationships/oleObject" Target="embeddings/oleObject373.bin"/><Relationship Id="rId1016" Type="http://schemas.openxmlformats.org/officeDocument/2006/relationships/image" Target="media/image485.wmf"/><Relationship Id="rId2414" Type="http://schemas.openxmlformats.org/officeDocument/2006/relationships/oleObject" Target="embeddings/oleObject1233.bin"/><Relationship Id="rId5984" Type="http://schemas.openxmlformats.org/officeDocument/2006/relationships/oleObject" Target="embeddings/oleObject3074.bin"/><Relationship Id="rId8043" Type="http://schemas.openxmlformats.org/officeDocument/2006/relationships/image" Target="media/image3675.wmf"/><Relationship Id="rId800" Type="http://schemas.openxmlformats.org/officeDocument/2006/relationships/image" Target="media/image380.wmf"/><Relationship Id="rId1430" Type="http://schemas.openxmlformats.org/officeDocument/2006/relationships/oleObject" Target="embeddings/oleObject735.bin"/><Relationship Id="rId4586" Type="http://schemas.openxmlformats.org/officeDocument/2006/relationships/oleObject" Target="embeddings/oleObject2353.bin"/><Relationship Id="rId5637" Type="http://schemas.openxmlformats.org/officeDocument/2006/relationships/oleObject" Target="embeddings/oleObject2896.bin"/><Relationship Id="rId3188" Type="http://schemas.openxmlformats.org/officeDocument/2006/relationships/oleObject" Target="embeddings/oleObject1622.bin"/><Relationship Id="rId4239" Type="http://schemas.openxmlformats.org/officeDocument/2006/relationships/oleObject" Target="embeddings/oleObject2147.bin"/><Relationship Id="rId4653" Type="http://schemas.openxmlformats.org/officeDocument/2006/relationships/oleObject" Target="embeddings/oleObject2395.bin"/><Relationship Id="rId5704" Type="http://schemas.openxmlformats.org/officeDocument/2006/relationships/image" Target="media/image2753.wmf"/><Relationship Id="rId8110" Type="http://schemas.openxmlformats.org/officeDocument/2006/relationships/oleObject" Target="embeddings/oleObject4379.bin"/><Relationship Id="rId3255" Type="http://schemas.openxmlformats.org/officeDocument/2006/relationships/image" Target="media/image1594.wmf"/><Relationship Id="rId4306" Type="http://schemas.openxmlformats.org/officeDocument/2006/relationships/oleObject" Target="embeddings/Microsoft_Visio_2003-2010_Drawing.vsd"/><Relationship Id="rId4720" Type="http://schemas.openxmlformats.org/officeDocument/2006/relationships/oleObject" Target="embeddings/oleObject2430.bin"/><Relationship Id="rId7876" Type="http://schemas.openxmlformats.org/officeDocument/2006/relationships/image" Target="media/image3596.wmf"/><Relationship Id="rId176" Type="http://schemas.openxmlformats.org/officeDocument/2006/relationships/oleObject" Target="embeddings/oleObject88.bin"/><Relationship Id="rId590" Type="http://schemas.openxmlformats.org/officeDocument/2006/relationships/oleObject" Target="embeddings/oleObject300.bin"/><Relationship Id="rId2271" Type="http://schemas.openxmlformats.org/officeDocument/2006/relationships/oleObject" Target="embeddings/oleObject1160.bin"/><Relationship Id="rId3322" Type="http://schemas.openxmlformats.org/officeDocument/2006/relationships/oleObject" Target="embeddings/oleObject1685.bin"/><Relationship Id="rId6478" Type="http://schemas.openxmlformats.org/officeDocument/2006/relationships/oleObject" Target="embeddings/oleObject3324.bin"/><Relationship Id="rId7529" Type="http://schemas.openxmlformats.org/officeDocument/2006/relationships/oleObject" Target="embeddings/oleObject3924.bin"/><Relationship Id="rId243" Type="http://schemas.openxmlformats.org/officeDocument/2006/relationships/oleObject" Target="embeddings/oleObject121.bin"/><Relationship Id="rId5494" Type="http://schemas.openxmlformats.org/officeDocument/2006/relationships/oleObject" Target="embeddings/oleObject2823.bin"/><Relationship Id="rId6892" Type="http://schemas.openxmlformats.org/officeDocument/2006/relationships/image" Target="media/image3333.wmf"/><Relationship Id="rId7943" Type="http://schemas.openxmlformats.org/officeDocument/2006/relationships/oleObject" Target="embeddings/oleObject4295.bin"/><Relationship Id="rId310" Type="http://schemas.openxmlformats.org/officeDocument/2006/relationships/image" Target="media/image144.wmf"/><Relationship Id="rId4096" Type="http://schemas.openxmlformats.org/officeDocument/2006/relationships/image" Target="media/image2010.wmf"/><Relationship Id="rId5147" Type="http://schemas.openxmlformats.org/officeDocument/2006/relationships/image" Target="media/image2478.wmf"/><Relationship Id="rId6545" Type="http://schemas.openxmlformats.org/officeDocument/2006/relationships/image" Target="media/image3164.wmf"/><Relationship Id="rId5561" Type="http://schemas.openxmlformats.org/officeDocument/2006/relationships/image" Target="media/image2684.wmf"/><Relationship Id="rId6612" Type="http://schemas.openxmlformats.org/officeDocument/2006/relationships/oleObject" Target="embeddings/oleObject3392.bin"/><Relationship Id="rId1757" Type="http://schemas.openxmlformats.org/officeDocument/2006/relationships/oleObject" Target="embeddings/oleObject900.bin"/><Relationship Id="rId2808" Type="http://schemas.openxmlformats.org/officeDocument/2006/relationships/image" Target="media/image1364.wmf"/><Relationship Id="rId4163" Type="http://schemas.openxmlformats.org/officeDocument/2006/relationships/oleObject" Target="embeddings/oleObject2109.bin"/><Relationship Id="rId5214" Type="http://schemas.openxmlformats.org/officeDocument/2006/relationships/image" Target="media/image2516.wmf"/><Relationship Id="rId49" Type="http://schemas.openxmlformats.org/officeDocument/2006/relationships/oleObject" Target="embeddings/oleObject24.bin"/><Relationship Id="rId1824" Type="http://schemas.openxmlformats.org/officeDocument/2006/relationships/image" Target="media/image880.wmf"/><Relationship Id="rId4230" Type="http://schemas.openxmlformats.org/officeDocument/2006/relationships/image" Target="media/image2077.wmf"/><Relationship Id="rId7386" Type="http://schemas.openxmlformats.org/officeDocument/2006/relationships/oleObject" Target="embeddings/oleObject3797.bin"/><Relationship Id="rId8437" Type="http://schemas.openxmlformats.org/officeDocument/2006/relationships/oleObject" Target="embeddings/oleObject4548.bin"/><Relationship Id="rId7039" Type="http://schemas.openxmlformats.org/officeDocument/2006/relationships/oleObject" Target="embeddings/oleObject3616.bin"/><Relationship Id="rId7453" Type="http://schemas.openxmlformats.org/officeDocument/2006/relationships/oleObject" Target="embeddings/oleObject3848.bin"/><Relationship Id="rId8504" Type="http://schemas.openxmlformats.org/officeDocument/2006/relationships/oleObject" Target="embeddings/oleObject4582.bin"/><Relationship Id="rId2598" Type="http://schemas.openxmlformats.org/officeDocument/2006/relationships/image" Target="media/image1265.wmf"/><Relationship Id="rId3996" Type="http://schemas.openxmlformats.org/officeDocument/2006/relationships/image" Target="media/image1959.wmf"/><Relationship Id="rId6055" Type="http://schemas.openxmlformats.org/officeDocument/2006/relationships/oleObject" Target="embeddings/oleObject3111.bin"/><Relationship Id="rId7106" Type="http://schemas.openxmlformats.org/officeDocument/2006/relationships/oleObject" Target="embeddings/oleObject3650.bin"/><Relationship Id="rId3649" Type="http://schemas.openxmlformats.org/officeDocument/2006/relationships/image" Target="media/image1788.wmf"/><Relationship Id="rId5071" Type="http://schemas.openxmlformats.org/officeDocument/2006/relationships/oleObject" Target="embeddings/oleObject2609.bin"/><Relationship Id="rId6122" Type="http://schemas.openxmlformats.org/officeDocument/2006/relationships/image" Target="media/image2954.wmf"/><Relationship Id="rId7520" Type="http://schemas.openxmlformats.org/officeDocument/2006/relationships/oleObject" Target="embeddings/oleObject3915.bin"/><Relationship Id="rId984" Type="http://schemas.openxmlformats.org/officeDocument/2006/relationships/oleObject" Target="embeddings/oleObject504.bin"/><Relationship Id="rId2665" Type="http://schemas.openxmlformats.org/officeDocument/2006/relationships/image" Target="media/image1299.wmf"/><Relationship Id="rId3716" Type="http://schemas.openxmlformats.org/officeDocument/2006/relationships/oleObject" Target="embeddings/oleObject1884.bin"/><Relationship Id="rId637" Type="http://schemas.openxmlformats.org/officeDocument/2006/relationships/image" Target="media/image303.wmf"/><Relationship Id="rId1267" Type="http://schemas.openxmlformats.org/officeDocument/2006/relationships/image" Target="media/image611.wmf"/><Relationship Id="rId1681" Type="http://schemas.openxmlformats.org/officeDocument/2006/relationships/oleObject" Target="embeddings/oleObject862.bin"/><Relationship Id="rId2318" Type="http://schemas.openxmlformats.org/officeDocument/2006/relationships/image" Target="media/image1123.wmf"/><Relationship Id="rId2732" Type="http://schemas.openxmlformats.org/officeDocument/2006/relationships/image" Target="media/image1333.wmf"/><Relationship Id="rId5888" Type="http://schemas.openxmlformats.org/officeDocument/2006/relationships/oleObject" Target="embeddings/oleObject3024.bin"/><Relationship Id="rId6939" Type="http://schemas.openxmlformats.org/officeDocument/2006/relationships/oleObject" Target="embeddings/oleObject3566.bin"/><Relationship Id="rId8294" Type="http://schemas.openxmlformats.org/officeDocument/2006/relationships/oleObject" Target="embeddings/oleObject4468.bin"/><Relationship Id="rId704" Type="http://schemas.openxmlformats.org/officeDocument/2006/relationships/oleObject" Target="embeddings/oleObject358.bin"/><Relationship Id="rId1334" Type="http://schemas.openxmlformats.org/officeDocument/2006/relationships/oleObject" Target="embeddings/oleObject680.bin"/><Relationship Id="rId5955" Type="http://schemas.openxmlformats.org/officeDocument/2006/relationships/image" Target="media/image28740.wmf"/><Relationship Id="rId8361" Type="http://schemas.openxmlformats.org/officeDocument/2006/relationships/oleObject" Target="embeddings/oleObject4503.bin"/><Relationship Id="rId40" Type="http://schemas.openxmlformats.org/officeDocument/2006/relationships/image" Target="media/image12.wmf"/><Relationship Id="rId1401" Type="http://schemas.openxmlformats.org/officeDocument/2006/relationships/image" Target="media/image670.wmf"/><Relationship Id="rId4557" Type="http://schemas.openxmlformats.org/officeDocument/2006/relationships/image" Target="media/image2206.wmf"/><Relationship Id="rId5608" Type="http://schemas.openxmlformats.org/officeDocument/2006/relationships/image" Target="media/image2707.wmf"/><Relationship Id="rId8014" Type="http://schemas.openxmlformats.org/officeDocument/2006/relationships/image" Target="media/image3661.wmf"/><Relationship Id="rId3159" Type="http://schemas.openxmlformats.org/officeDocument/2006/relationships/image" Target="media/image1541.wmf"/><Relationship Id="rId3573" Type="http://schemas.openxmlformats.org/officeDocument/2006/relationships/image" Target="media/image1750.wmf"/><Relationship Id="rId4971" Type="http://schemas.openxmlformats.org/officeDocument/2006/relationships/oleObject" Target="embeddings/oleObject2559.bin"/><Relationship Id="rId7030" Type="http://schemas.openxmlformats.org/officeDocument/2006/relationships/image" Target="media/image3396.wmf"/><Relationship Id="rId494" Type="http://schemas.openxmlformats.org/officeDocument/2006/relationships/image" Target="media/image232.wmf"/><Relationship Id="rId2175" Type="http://schemas.openxmlformats.org/officeDocument/2006/relationships/image" Target="media/image1053.wmf"/><Relationship Id="rId3226" Type="http://schemas.openxmlformats.org/officeDocument/2006/relationships/oleObject" Target="embeddings/oleObject1636.bin"/><Relationship Id="rId4624" Type="http://schemas.openxmlformats.org/officeDocument/2006/relationships/oleObject" Target="embeddings/oleObject2374.bin"/><Relationship Id="rId147" Type="http://schemas.openxmlformats.org/officeDocument/2006/relationships/image" Target="media/image63.wmf"/><Relationship Id="rId1191" Type="http://schemas.openxmlformats.org/officeDocument/2006/relationships/image" Target="media/image571.wmf"/><Relationship Id="rId3640" Type="http://schemas.openxmlformats.org/officeDocument/2006/relationships/oleObject" Target="embeddings/oleObject1846.bin"/><Relationship Id="rId6796" Type="http://schemas.openxmlformats.org/officeDocument/2006/relationships/image" Target="media/image3286.wmf"/><Relationship Id="rId7847" Type="http://schemas.openxmlformats.org/officeDocument/2006/relationships/oleObject" Target="embeddings/oleObject4242.bin"/><Relationship Id="rId561" Type="http://schemas.openxmlformats.org/officeDocument/2006/relationships/image" Target="media/image265.wmf"/><Relationship Id="rId2242" Type="http://schemas.openxmlformats.org/officeDocument/2006/relationships/oleObject" Target="embeddings/oleObject1145.bin"/><Relationship Id="rId5398" Type="http://schemas.openxmlformats.org/officeDocument/2006/relationships/oleObject" Target="embeddings/oleObject2771.bin"/><Relationship Id="rId6449" Type="http://schemas.openxmlformats.org/officeDocument/2006/relationships/image" Target="media/image3117.wmf"/><Relationship Id="rId6863" Type="http://schemas.openxmlformats.org/officeDocument/2006/relationships/image" Target="media/image3319.wmf"/><Relationship Id="rId7914" Type="http://schemas.openxmlformats.org/officeDocument/2006/relationships/image" Target="media/image3615.wmf"/><Relationship Id="rId214" Type="http://schemas.openxmlformats.org/officeDocument/2006/relationships/image" Target="media/image97.wmf"/><Relationship Id="rId5465" Type="http://schemas.openxmlformats.org/officeDocument/2006/relationships/image" Target="media/image2638.wmf"/><Relationship Id="rId6516" Type="http://schemas.openxmlformats.org/officeDocument/2006/relationships/oleObject" Target="embeddings/oleObject3344.bin"/><Relationship Id="rId6930" Type="http://schemas.openxmlformats.org/officeDocument/2006/relationships/image" Target="media/image3346.wmf"/><Relationship Id="rId4067" Type="http://schemas.openxmlformats.org/officeDocument/2006/relationships/image" Target="media/image1995.wmf"/><Relationship Id="rId4481" Type="http://schemas.openxmlformats.org/officeDocument/2006/relationships/image" Target="media/image2197.wmf"/><Relationship Id="rId5118" Type="http://schemas.openxmlformats.org/officeDocument/2006/relationships/oleObject" Target="embeddings/oleObject2634.bin"/><Relationship Id="rId5532" Type="http://schemas.openxmlformats.org/officeDocument/2006/relationships/oleObject" Target="embeddings/oleObject2843.bin"/><Relationship Id="rId8688" Type="http://schemas.openxmlformats.org/officeDocument/2006/relationships/image" Target="media/image3988.wmf"/><Relationship Id="rId3083" Type="http://schemas.openxmlformats.org/officeDocument/2006/relationships/image" Target="media/image1503.wmf"/><Relationship Id="rId4134" Type="http://schemas.openxmlformats.org/officeDocument/2006/relationships/image" Target="media/image2029.wmf"/><Relationship Id="rId1728" Type="http://schemas.openxmlformats.org/officeDocument/2006/relationships/image" Target="media/image832.wmf"/><Relationship Id="rId3150" Type="http://schemas.openxmlformats.org/officeDocument/2006/relationships/oleObject" Target="embeddings/oleObject1603.bin"/><Relationship Id="rId4201" Type="http://schemas.openxmlformats.org/officeDocument/2006/relationships/oleObject" Target="embeddings/oleObject2128.bin"/><Relationship Id="rId7357" Type="http://schemas.openxmlformats.org/officeDocument/2006/relationships/oleObject" Target="embeddings/oleObject3782.bin"/><Relationship Id="rId8408" Type="http://schemas.openxmlformats.org/officeDocument/2006/relationships/image" Target="media/image3856.wmf"/><Relationship Id="rId7771" Type="http://schemas.openxmlformats.org/officeDocument/2006/relationships/oleObject" Target="embeddings/oleObject4166.bin"/><Relationship Id="rId3967" Type="http://schemas.openxmlformats.org/officeDocument/2006/relationships/oleObject" Target="embeddings/oleObject2012.bin"/><Relationship Id="rId6373" Type="http://schemas.openxmlformats.org/officeDocument/2006/relationships/oleObject" Target="embeddings/oleObject3266.bin"/><Relationship Id="rId7424" Type="http://schemas.openxmlformats.org/officeDocument/2006/relationships/oleObject" Target="embeddings/oleObject3820.bin"/><Relationship Id="rId4" Type="http://schemas.openxmlformats.org/officeDocument/2006/relationships/settings" Target="settings.xml"/><Relationship Id="rId888" Type="http://schemas.openxmlformats.org/officeDocument/2006/relationships/image" Target="media/image423.wmf"/><Relationship Id="rId2569" Type="http://schemas.openxmlformats.org/officeDocument/2006/relationships/image" Target="media/image1251.wmf"/><Relationship Id="rId2983" Type="http://schemas.openxmlformats.org/officeDocument/2006/relationships/image" Target="media/image1453.wmf"/><Relationship Id="rId6026" Type="http://schemas.openxmlformats.org/officeDocument/2006/relationships/image" Target="media/image2908.wmf"/><Relationship Id="rId6440" Type="http://schemas.openxmlformats.org/officeDocument/2006/relationships/oleObject" Target="embeddings/oleObject3303.bin"/><Relationship Id="rId955" Type="http://schemas.openxmlformats.org/officeDocument/2006/relationships/image" Target="media/image455.wmf"/><Relationship Id="rId1585" Type="http://schemas.openxmlformats.org/officeDocument/2006/relationships/oleObject" Target="embeddings/oleObject814.bin"/><Relationship Id="rId2636" Type="http://schemas.openxmlformats.org/officeDocument/2006/relationships/oleObject" Target="embeddings/oleObject1341.bin"/><Relationship Id="rId5042" Type="http://schemas.openxmlformats.org/officeDocument/2006/relationships/image" Target="media/image2428.wmf"/><Relationship Id="rId8198" Type="http://schemas.openxmlformats.org/officeDocument/2006/relationships/oleObject" Target="embeddings/oleObject4424.bin"/><Relationship Id="rId608" Type="http://schemas.openxmlformats.org/officeDocument/2006/relationships/oleObject" Target="embeddings/oleObject309.bin"/><Relationship Id="rId1238" Type="http://schemas.openxmlformats.org/officeDocument/2006/relationships/image" Target="media/image595.wmf"/><Relationship Id="rId1652" Type="http://schemas.openxmlformats.org/officeDocument/2006/relationships/image" Target="media/image794.wmf"/><Relationship Id="rId8265" Type="http://schemas.openxmlformats.org/officeDocument/2006/relationships/image" Target="media/image3787.wmf"/><Relationship Id="rId1305" Type="http://schemas.openxmlformats.org/officeDocument/2006/relationships/image" Target="media/image628.wmf"/><Relationship Id="rId2703" Type="http://schemas.openxmlformats.org/officeDocument/2006/relationships/oleObject" Target="embeddings/oleObject1374.bin"/><Relationship Id="rId5859" Type="http://schemas.openxmlformats.org/officeDocument/2006/relationships/image" Target="media/image2830.wmf"/><Relationship Id="rId7281" Type="http://schemas.openxmlformats.org/officeDocument/2006/relationships/oleObject" Target="embeddings/oleObject3743.bin"/><Relationship Id="rId8332" Type="http://schemas.openxmlformats.org/officeDocument/2006/relationships/image" Target="media/image3821.wmf"/><Relationship Id="rId4875" Type="http://schemas.openxmlformats.org/officeDocument/2006/relationships/oleObject" Target="embeddings/oleObject2511.bin"/><Relationship Id="rId5926" Type="http://schemas.openxmlformats.org/officeDocument/2006/relationships/oleObject" Target="embeddings/oleObject3044.bin"/><Relationship Id="rId11" Type="http://schemas.openxmlformats.org/officeDocument/2006/relationships/image" Target="media/image2.wmf"/><Relationship Id="rId398" Type="http://schemas.openxmlformats.org/officeDocument/2006/relationships/oleObject" Target="embeddings/oleObject201.bin"/><Relationship Id="rId2079" Type="http://schemas.openxmlformats.org/officeDocument/2006/relationships/oleObject" Target="embeddings/oleObject1063.bin"/><Relationship Id="rId3477" Type="http://schemas.openxmlformats.org/officeDocument/2006/relationships/oleObject" Target="embeddings/oleObject1764.bin"/><Relationship Id="rId3891" Type="http://schemas.openxmlformats.org/officeDocument/2006/relationships/oleObject" Target="embeddings/oleObject1973.bin"/><Relationship Id="rId4528" Type="http://schemas.openxmlformats.org/officeDocument/2006/relationships/oleObject" Target="embeddings/oleObject2316.bin"/><Relationship Id="rId4942" Type="http://schemas.openxmlformats.org/officeDocument/2006/relationships/image" Target="media/image2378.wmf"/><Relationship Id="rId2493" Type="http://schemas.openxmlformats.org/officeDocument/2006/relationships/oleObject" Target="embeddings/oleObject1270.bin"/><Relationship Id="rId3544" Type="http://schemas.openxmlformats.org/officeDocument/2006/relationships/oleObject" Target="embeddings/oleObject1798.bin"/><Relationship Id="rId7001" Type="http://schemas.openxmlformats.org/officeDocument/2006/relationships/oleObject" Target="embeddings/oleObject3597.bin"/><Relationship Id="rId465" Type="http://schemas.openxmlformats.org/officeDocument/2006/relationships/oleObject" Target="embeddings/oleObject235.bin"/><Relationship Id="rId1095" Type="http://schemas.openxmlformats.org/officeDocument/2006/relationships/oleObject" Target="embeddings/oleObject560.bin"/><Relationship Id="rId2146" Type="http://schemas.openxmlformats.org/officeDocument/2006/relationships/image" Target="media/image1039.wmf"/><Relationship Id="rId2560" Type="http://schemas.openxmlformats.org/officeDocument/2006/relationships/oleObject" Target="embeddings/oleObject1303.bin"/><Relationship Id="rId3611" Type="http://schemas.openxmlformats.org/officeDocument/2006/relationships/image" Target="media/image1769.wmf"/><Relationship Id="rId6767" Type="http://schemas.openxmlformats.org/officeDocument/2006/relationships/oleObject" Target="embeddings/oleObject3473.bin"/><Relationship Id="rId7818" Type="http://schemas.openxmlformats.org/officeDocument/2006/relationships/oleObject" Target="embeddings/oleObject4213.bin"/><Relationship Id="rId118" Type="http://schemas.openxmlformats.org/officeDocument/2006/relationships/oleObject" Target="embeddings/oleObject59.bin"/><Relationship Id="rId532" Type="http://schemas.openxmlformats.org/officeDocument/2006/relationships/oleObject" Target="embeddings/oleObject271.bin"/><Relationship Id="rId1162" Type="http://schemas.openxmlformats.org/officeDocument/2006/relationships/oleObject" Target="embeddings/oleObject593.bin"/><Relationship Id="rId2213" Type="http://schemas.openxmlformats.org/officeDocument/2006/relationships/image" Target="media/image1072.wmf"/><Relationship Id="rId5369" Type="http://schemas.openxmlformats.org/officeDocument/2006/relationships/image" Target="media/image2594.wmf"/><Relationship Id="rId5783" Type="http://schemas.openxmlformats.org/officeDocument/2006/relationships/oleObject" Target="embeddings/oleObject2971.bin"/><Relationship Id="rId4385" Type="http://schemas.openxmlformats.org/officeDocument/2006/relationships/oleObject" Target="embeddings/oleObject2219.bin"/><Relationship Id="rId5436" Type="http://schemas.openxmlformats.org/officeDocument/2006/relationships/image" Target="media/image2625.wmf"/><Relationship Id="rId6834" Type="http://schemas.openxmlformats.org/officeDocument/2006/relationships/image" Target="media/image3305.wmf"/><Relationship Id="rId1979" Type="http://schemas.openxmlformats.org/officeDocument/2006/relationships/oleObject" Target="embeddings/oleObject1013.bin"/><Relationship Id="rId4038" Type="http://schemas.openxmlformats.org/officeDocument/2006/relationships/oleObject" Target="embeddings/oleObject2047.bin"/><Relationship Id="rId5850" Type="http://schemas.openxmlformats.org/officeDocument/2006/relationships/oleObject" Target="embeddings/oleObject3005.bin"/><Relationship Id="rId6901" Type="http://schemas.openxmlformats.org/officeDocument/2006/relationships/image" Target="media/image3337.wmf"/><Relationship Id="rId3054" Type="http://schemas.openxmlformats.org/officeDocument/2006/relationships/oleObject" Target="embeddings/oleObject1555.bin"/><Relationship Id="rId4452" Type="http://schemas.openxmlformats.org/officeDocument/2006/relationships/oleObject" Target="embeddings/oleObject2256.bin"/><Relationship Id="rId5503" Type="http://schemas.openxmlformats.org/officeDocument/2006/relationships/oleObject" Target="embeddings/oleObject2828.bin"/><Relationship Id="rId8659" Type="http://schemas.openxmlformats.org/officeDocument/2006/relationships/image" Target="media/image3975.wmf"/><Relationship Id="rId4105" Type="http://schemas.openxmlformats.org/officeDocument/2006/relationships/oleObject" Target="embeddings/oleObject2080.bin"/><Relationship Id="rId7675" Type="http://schemas.openxmlformats.org/officeDocument/2006/relationships/oleObject" Target="embeddings/oleObject4070.bin"/><Relationship Id="rId2070" Type="http://schemas.openxmlformats.org/officeDocument/2006/relationships/oleObject" Target="embeddings/oleObject1059.bin"/><Relationship Id="rId3121" Type="http://schemas.openxmlformats.org/officeDocument/2006/relationships/image" Target="media/image1522.wmf"/><Relationship Id="rId6277" Type="http://schemas.openxmlformats.org/officeDocument/2006/relationships/image" Target="media/image3037.wmf"/><Relationship Id="rId6691" Type="http://schemas.openxmlformats.org/officeDocument/2006/relationships/oleObject" Target="embeddings/oleObject3435.bin"/><Relationship Id="rId7328" Type="http://schemas.openxmlformats.org/officeDocument/2006/relationships/image" Target="media/image3539.wmf"/><Relationship Id="rId7742" Type="http://schemas.openxmlformats.org/officeDocument/2006/relationships/oleObject" Target="embeddings/oleObject4137.bin"/><Relationship Id="rId2887" Type="http://schemas.openxmlformats.org/officeDocument/2006/relationships/oleObject" Target="embeddings/oleObject1473.bin"/><Relationship Id="rId5293" Type="http://schemas.openxmlformats.org/officeDocument/2006/relationships/image" Target="media/image2556.wmf"/><Relationship Id="rId6344" Type="http://schemas.openxmlformats.org/officeDocument/2006/relationships/oleObject" Target="embeddings/oleObject3251.bin"/><Relationship Id="rId859" Type="http://schemas.openxmlformats.org/officeDocument/2006/relationships/oleObject" Target="embeddings/oleObject438.bin"/><Relationship Id="rId1489" Type="http://schemas.openxmlformats.org/officeDocument/2006/relationships/image" Target="media/image714.wmf"/><Relationship Id="rId3938" Type="http://schemas.openxmlformats.org/officeDocument/2006/relationships/oleObject" Target="embeddings/oleObject1997.bin"/><Relationship Id="rId5360" Type="http://schemas.openxmlformats.org/officeDocument/2006/relationships/oleObject" Target="embeddings/oleObject2751.bin"/><Relationship Id="rId6411" Type="http://schemas.openxmlformats.org/officeDocument/2006/relationships/oleObject" Target="embeddings/oleObject3285.bin"/><Relationship Id="rId2954" Type="http://schemas.openxmlformats.org/officeDocument/2006/relationships/oleObject" Target="embeddings/oleObject1505.bin"/><Relationship Id="rId5013" Type="http://schemas.openxmlformats.org/officeDocument/2006/relationships/oleObject" Target="embeddings/oleObject2580.bin"/><Relationship Id="rId8169" Type="http://schemas.openxmlformats.org/officeDocument/2006/relationships/image" Target="media/image3737.wmf"/><Relationship Id="rId926" Type="http://schemas.openxmlformats.org/officeDocument/2006/relationships/image" Target="media/image442.wmf"/><Relationship Id="rId1556" Type="http://schemas.openxmlformats.org/officeDocument/2006/relationships/image" Target="media/image746.wmf"/><Relationship Id="rId1970" Type="http://schemas.openxmlformats.org/officeDocument/2006/relationships/image" Target="media/image951.wmf"/><Relationship Id="rId2607" Type="http://schemas.openxmlformats.org/officeDocument/2006/relationships/oleObject" Target="embeddings/oleObject1327.bin"/><Relationship Id="rId7185" Type="http://schemas.openxmlformats.org/officeDocument/2006/relationships/oleObject" Target="embeddings/oleObject3694.bin"/><Relationship Id="rId8583" Type="http://schemas.openxmlformats.org/officeDocument/2006/relationships/image" Target="media/image3937.wmf"/><Relationship Id="rId1209" Type="http://schemas.openxmlformats.org/officeDocument/2006/relationships/oleObject" Target="embeddings/oleObject618.bin"/><Relationship Id="rId1623" Type="http://schemas.openxmlformats.org/officeDocument/2006/relationships/oleObject" Target="embeddings/oleObject833.bin"/><Relationship Id="rId4779" Type="http://schemas.openxmlformats.org/officeDocument/2006/relationships/oleObject" Target="embeddings/oleObject2460.bin"/><Relationship Id="rId8236" Type="http://schemas.openxmlformats.org/officeDocument/2006/relationships/oleObject" Target="embeddings/oleObject4444.bin"/><Relationship Id="rId8650" Type="http://schemas.openxmlformats.org/officeDocument/2006/relationships/image" Target="media/image3970.png"/><Relationship Id="rId3795" Type="http://schemas.openxmlformats.org/officeDocument/2006/relationships/oleObject" Target="embeddings/oleObject1924.bin"/><Relationship Id="rId4846" Type="http://schemas.openxmlformats.org/officeDocument/2006/relationships/oleObject" Target="embeddings/oleObject2496.bin"/><Relationship Id="rId7252" Type="http://schemas.openxmlformats.org/officeDocument/2006/relationships/image" Target="media/image3501.wmf"/><Relationship Id="rId8303" Type="http://schemas.openxmlformats.org/officeDocument/2006/relationships/image" Target="media/image3808.wmf"/><Relationship Id="rId2397" Type="http://schemas.openxmlformats.org/officeDocument/2006/relationships/image" Target="media/image1162.wmf"/><Relationship Id="rId3448" Type="http://schemas.openxmlformats.org/officeDocument/2006/relationships/image" Target="media/image1688.wmf"/><Relationship Id="rId3862" Type="http://schemas.openxmlformats.org/officeDocument/2006/relationships/image" Target="media/image1894.wmf"/><Relationship Id="rId369" Type="http://schemas.openxmlformats.org/officeDocument/2006/relationships/image" Target="media/image172.wmf"/><Relationship Id="rId783" Type="http://schemas.openxmlformats.org/officeDocument/2006/relationships/oleObject" Target="embeddings/oleObject400.bin"/><Relationship Id="rId2464" Type="http://schemas.openxmlformats.org/officeDocument/2006/relationships/oleObject" Target="embeddings/oleObject1256.bin"/><Relationship Id="rId3515" Type="http://schemas.openxmlformats.org/officeDocument/2006/relationships/image" Target="media/image1721.wmf"/><Relationship Id="rId4913" Type="http://schemas.openxmlformats.org/officeDocument/2006/relationships/oleObject" Target="embeddings/oleObject2530.bin"/><Relationship Id="rId436" Type="http://schemas.openxmlformats.org/officeDocument/2006/relationships/image" Target="media/image206.wmf"/><Relationship Id="rId1066" Type="http://schemas.openxmlformats.org/officeDocument/2006/relationships/image" Target="media/image510.wmf"/><Relationship Id="rId1480" Type="http://schemas.openxmlformats.org/officeDocument/2006/relationships/oleObject" Target="embeddings/oleObject760.bin"/><Relationship Id="rId2117" Type="http://schemas.openxmlformats.org/officeDocument/2006/relationships/oleObject" Target="embeddings/oleObject1082.bin"/><Relationship Id="rId8093" Type="http://schemas.openxmlformats.org/officeDocument/2006/relationships/image" Target="media/image3700.wmf"/><Relationship Id="rId850" Type="http://schemas.openxmlformats.org/officeDocument/2006/relationships/oleObject" Target="embeddings/oleObject434.bin"/><Relationship Id="rId1133" Type="http://schemas.openxmlformats.org/officeDocument/2006/relationships/image" Target="media/image544.wmf"/><Relationship Id="rId2531" Type="http://schemas.openxmlformats.org/officeDocument/2006/relationships/image" Target="media/image1232.wmf"/><Relationship Id="rId4289" Type="http://schemas.openxmlformats.org/officeDocument/2006/relationships/oleObject" Target="embeddings/oleObject2172.bin"/><Relationship Id="rId5687" Type="http://schemas.openxmlformats.org/officeDocument/2006/relationships/oleObject" Target="embeddings/oleObject2923.bin"/><Relationship Id="rId6738" Type="http://schemas.openxmlformats.org/officeDocument/2006/relationships/image" Target="media/image3257.wmf"/><Relationship Id="rId8160" Type="http://schemas.openxmlformats.org/officeDocument/2006/relationships/oleObject" Target="embeddings/oleObject4405.bin"/><Relationship Id="rId503" Type="http://schemas.openxmlformats.org/officeDocument/2006/relationships/image" Target="media/image236.wmf"/><Relationship Id="rId5754" Type="http://schemas.openxmlformats.org/officeDocument/2006/relationships/image" Target="media/image2778.wmf"/><Relationship Id="rId6805" Type="http://schemas.openxmlformats.org/officeDocument/2006/relationships/oleObject" Target="embeddings/oleObject3492.bin"/><Relationship Id="rId1200" Type="http://schemas.openxmlformats.org/officeDocument/2006/relationships/oleObject" Target="embeddings/oleObject614.bin"/><Relationship Id="rId4356" Type="http://schemas.openxmlformats.org/officeDocument/2006/relationships/image" Target="media/image2139.wmf"/><Relationship Id="rId4770" Type="http://schemas.openxmlformats.org/officeDocument/2006/relationships/oleObject" Target="embeddings/oleObject2455.bin"/><Relationship Id="rId5407" Type="http://schemas.openxmlformats.org/officeDocument/2006/relationships/image" Target="media/image2612.wmf"/><Relationship Id="rId5821" Type="http://schemas.openxmlformats.org/officeDocument/2006/relationships/image" Target="media/image2811.wmf"/><Relationship Id="rId3372" Type="http://schemas.openxmlformats.org/officeDocument/2006/relationships/oleObject" Target="embeddings/oleObject1711.bin"/><Relationship Id="rId4009" Type="http://schemas.openxmlformats.org/officeDocument/2006/relationships/oleObject" Target="embeddings/oleObject2033.bin"/><Relationship Id="rId4423" Type="http://schemas.openxmlformats.org/officeDocument/2006/relationships/image" Target="media/image2170.wmf"/><Relationship Id="rId7579" Type="http://schemas.openxmlformats.org/officeDocument/2006/relationships/oleObject" Target="embeddings/oleObject3974.bin"/><Relationship Id="rId7993" Type="http://schemas.openxmlformats.org/officeDocument/2006/relationships/oleObject" Target="embeddings/oleObject4320.bin"/><Relationship Id="rId293" Type="http://schemas.openxmlformats.org/officeDocument/2006/relationships/image" Target="media/image136.wmf"/><Relationship Id="rId3025" Type="http://schemas.openxmlformats.org/officeDocument/2006/relationships/image" Target="media/image1474.wmf"/><Relationship Id="rId6595" Type="http://schemas.openxmlformats.org/officeDocument/2006/relationships/image" Target="media/image3189.wmf"/><Relationship Id="rId7646" Type="http://schemas.openxmlformats.org/officeDocument/2006/relationships/oleObject" Target="embeddings/oleObject4041.bin"/><Relationship Id="rId360" Type="http://schemas.openxmlformats.org/officeDocument/2006/relationships/oleObject" Target="embeddings/oleObject182.bin"/><Relationship Id="rId2041" Type="http://schemas.openxmlformats.org/officeDocument/2006/relationships/image" Target="media/image986.wmf"/><Relationship Id="rId5197" Type="http://schemas.openxmlformats.org/officeDocument/2006/relationships/image" Target="media/image2505.wmf"/><Relationship Id="rId6248" Type="http://schemas.openxmlformats.org/officeDocument/2006/relationships/oleObject" Target="embeddings/oleObject3203.bin"/><Relationship Id="rId5264" Type="http://schemas.openxmlformats.org/officeDocument/2006/relationships/oleObject" Target="embeddings/oleObject2703.bin"/><Relationship Id="rId6662" Type="http://schemas.openxmlformats.org/officeDocument/2006/relationships/oleObject" Target="embeddings/oleObject3417.bin"/><Relationship Id="rId7713" Type="http://schemas.openxmlformats.org/officeDocument/2006/relationships/oleObject" Target="embeddings/oleObject4108.bin"/><Relationship Id="rId2858" Type="http://schemas.openxmlformats.org/officeDocument/2006/relationships/image" Target="media/image1389.wmf"/><Relationship Id="rId3909" Type="http://schemas.openxmlformats.org/officeDocument/2006/relationships/oleObject" Target="embeddings/oleObject1982.bin"/><Relationship Id="rId6315" Type="http://schemas.openxmlformats.org/officeDocument/2006/relationships/image" Target="media/image3056.wmf"/><Relationship Id="rId99" Type="http://schemas.openxmlformats.org/officeDocument/2006/relationships/image" Target="media/image39.wmf"/><Relationship Id="rId1874" Type="http://schemas.openxmlformats.org/officeDocument/2006/relationships/image" Target="media/image904.wmf"/><Relationship Id="rId2925" Type="http://schemas.openxmlformats.org/officeDocument/2006/relationships/image" Target="media/image1424.wmf"/><Relationship Id="rId4280" Type="http://schemas.openxmlformats.org/officeDocument/2006/relationships/image" Target="media/image2102.wmf"/><Relationship Id="rId5331" Type="http://schemas.openxmlformats.org/officeDocument/2006/relationships/image" Target="media/image2575.wmf"/><Relationship Id="rId8487" Type="http://schemas.openxmlformats.org/officeDocument/2006/relationships/oleObject" Target="embeddings/oleObject4573.bin"/><Relationship Id="rId1527" Type="http://schemas.openxmlformats.org/officeDocument/2006/relationships/oleObject" Target="embeddings/oleObject784.bin"/><Relationship Id="rId1941" Type="http://schemas.openxmlformats.org/officeDocument/2006/relationships/oleObject" Target="embeddings/oleObject994.bin"/><Relationship Id="rId7089" Type="http://schemas.openxmlformats.org/officeDocument/2006/relationships/oleObject" Target="embeddings/oleObject3641.bin"/><Relationship Id="rId8554" Type="http://schemas.openxmlformats.org/officeDocument/2006/relationships/image" Target="media/image3924.wmf"/><Relationship Id="rId3699" Type="http://schemas.openxmlformats.org/officeDocument/2006/relationships/image" Target="media/image1813.wmf"/><Relationship Id="rId4000" Type="http://schemas.openxmlformats.org/officeDocument/2006/relationships/image" Target="media/image1961.wmf"/><Relationship Id="rId7156" Type="http://schemas.openxmlformats.org/officeDocument/2006/relationships/oleObject" Target="embeddings/oleObject3677.bin"/><Relationship Id="rId7570" Type="http://schemas.openxmlformats.org/officeDocument/2006/relationships/oleObject" Target="embeddings/oleObject3965.bin"/><Relationship Id="rId8207" Type="http://schemas.openxmlformats.org/officeDocument/2006/relationships/oleObject" Target="embeddings/oleObject4429.bin"/><Relationship Id="rId8621" Type="http://schemas.openxmlformats.org/officeDocument/2006/relationships/image" Target="media/image3956.wmf"/><Relationship Id="rId6172" Type="http://schemas.openxmlformats.org/officeDocument/2006/relationships/oleObject" Target="embeddings/oleObject3171.bin"/><Relationship Id="rId7223" Type="http://schemas.openxmlformats.org/officeDocument/2006/relationships/oleObject" Target="embeddings/oleObject3714.bin"/><Relationship Id="rId687" Type="http://schemas.openxmlformats.org/officeDocument/2006/relationships/oleObject" Target="embeddings/oleObject349.bin"/><Relationship Id="rId2368" Type="http://schemas.openxmlformats.org/officeDocument/2006/relationships/image" Target="media/image1148.wmf"/><Relationship Id="rId3766" Type="http://schemas.openxmlformats.org/officeDocument/2006/relationships/oleObject" Target="embeddings/oleObject1909.bin"/><Relationship Id="rId4817" Type="http://schemas.openxmlformats.org/officeDocument/2006/relationships/oleObject" Target="embeddings/oleObject2479.bin"/><Relationship Id="rId2782" Type="http://schemas.openxmlformats.org/officeDocument/2006/relationships/image" Target="media/image1351.wmf"/><Relationship Id="rId3419" Type="http://schemas.openxmlformats.org/officeDocument/2006/relationships/oleObject" Target="embeddings/oleObject1735.bin"/><Relationship Id="rId3833" Type="http://schemas.openxmlformats.org/officeDocument/2006/relationships/oleObject" Target="embeddings/oleObject1943.bin"/><Relationship Id="rId6989" Type="http://schemas.openxmlformats.org/officeDocument/2006/relationships/oleObject" Target="embeddings/oleObject3591.bin"/><Relationship Id="rId754" Type="http://schemas.openxmlformats.org/officeDocument/2006/relationships/image" Target="media/image358.wmf"/><Relationship Id="rId1384" Type="http://schemas.openxmlformats.org/officeDocument/2006/relationships/oleObject" Target="embeddings/oleObject712.bin"/><Relationship Id="rId2435" Type="http://schemas.openxmlformats.org/officeDocument/2006/relationships/oleObject" Target="embeddings/oleObject1244.bin"/><Relationship Id="rId3900" Type="http://schemas.openxmlformats.org/officeDocument/2006/relationships/image" Target="media/image1912.wmf"/><Relationship Id="rId90" Type="http://schemas.openxmlformats.org/officeDocument/2006/relationships/oleObject" Target="embeddings/oleObject45.bin"/><Relationship Id="rId407" Type="http://schemas.openxmlformats.org/officeDocument/2006/relationships/image" Target="media/image191.wmf"/><Relationship Id="rId821" Type="http://schemas.openxmlformats.org/officeDocument/2006/relationships/oleObject" Target="embeddings/oleObject420.bin"/><Relationship Id="rId1037" Type="http://schemas.openxmlformats.org/officeDocument/2006/relationships/image" Target="media/image495.wmf"/><Relationship Id="rId1451" Type="http://schemas.openxmlformats.org/officeDocument/2006/relationships/image" Target="media/image695.wmf"/><Relationship Id="rId2502" Type="http://schemas.openxmlformats.org/officeDocument/2006/relationships/image" Target="media/image1217.wmf"/><Relationship Id="rId5658" Type="http://schemas.openxmlformats.org/officeDocument/2006/relationships/oleObject" Target="embeddings/oleObject2907.bin"/><Relationship Id="rId6709" Type="http://schemas.openxmlformats.org/officeDocument/2006/relationships/oleObject" Target="embeddings/oleObject3444.bin"/><Relationship Id="rId8064" Type="http://schemas.openxmlformats.org/officeDocument/2006/relationships/oleObject" Target="embeddings/oleObject4356.bin"/><Relationship Id="rId1104" Type="http://schemas.openxmlformats.org/officeDocument/2006/relationships/image" Target="media/image529.wmf"/><Relationship Id="rId4674" Type="http://schemas.openxmlformats.org/officeDocument/2006/relationships/image" Target="media/image2255.wmf"/><Relationship Id="rId5725" Type="http://schemas.openxmlformats.org/officeDocument/2006/relationships/oleObject" Target="embeddings/oleObject2942.bin"/><Relationship Id="rId7080" Type="http://schemas.openxmlformats.org/officeDocument/2006/relationships/image" Target="media/image3421.wmf"/><Relationship Id="rId8131" Type="http://schemas.openxmlformats.org/officeDocument/2006/relationships/oleObject" Target="embeddings/oleObject4390.bin"/><Relationship Id="rId3276" Type="http://schemas.openxmlformats.org/officeDocument/2006/relationships/oleObject" Target="embeddings/oleObject1661.bin"/><Relationship Id="rId3690" Type="http://schemas.openxmlformats.org/officeDocument/2006/relationships/oleObject" Target="embeddings/oleObject1871.bin"/><Relationship Id="rId4327" Type="http://schemas.openxmlformats.org/officeDocument/2006/relationships/oleObject" Target="embeddings/oleObject2190.bin"/><Relationship Id="rId197" Type="http://schemas.openxmlformats.org/officeDocument/2006/relationships/image" Target="media/image88.wmf"/><Relationship Id="rId2292" Type="http://schemas.openxmlformats.org/officeDocument/2006/relationships/image" Target="media/image1111.wmf"/><Relationship Id="rId3343" Type="http://schemas.openxmlformats.org/officeDocument/2006/relationships/oleObject" Target="embeddings/oleObject1696.bin"/><Relationship Id="rId4741" Type="http://schemas.openxmlformats.org/officeDocument/2006/relationships/image" Target="media/image2288.wmf"/><Relationship Id="rId6499" Type="http://schemas.openxmlformats.org/officeDocument/2006/relationships/oleObject" Target="embeddings/oleObject3335.bin"/><Relationship Id="rId7897" Type="http://schemas.openxmlformats.org/officeDocument/2006/relationships/oleObject" Target="embeddings/oleObject4268.bin"/><Relationship Id="rId264" Type="http://schemas.openxmlformats.org/officeDocument/2006/relationships/image" Target="media/image122.wmf"/><Relationship Id="rId7964" Type="http://schemas.openxmlformats.org/officeDocument/2006/relationships/oleObject" Target="embeddings/oleObject4306.bin"/><Relationship Id="rId3410" Type="http://schemas.openxmlformats.org/officeDocument/2006/relationships/image" Target="media/image1669.wmf"/><Relationship Id="rId6566" Type="http://schemas.openxmlformats.org/officeDocument/2006/relationships/oleObject" Target="embeddings/oleObject3369.bin"/><Relationship Id="rId6980" Type="http://schemas.openxmlformats.org/officeDocument/2006/relationships/image" Target="media/image3371.wmf"/><Relationship Id="rId7617" Type="http://schemas.openxmlformats.org/officeDocument/2006/relationships/oleObject" Target="embeddings/oleObject4012.bin"/><Relationship Id="rId331" Type="http://schemas.openxmlformats.org/officeDocument/2006/relationships/oleObject" Target="embeddings/oleObject166.bin"/><Relationship Id="rId2012" Type="http://schemas.openxmlformats.org/officeDocument/2006/relationships/oleObject" Target="embeddings/oleObject1030.bin"/><Relationship Id="rId5168" Type="http://schemas.openxmlformats.org/officeDocument/2006/relationships/oleObject" Target="embeddings/oleObject2660.bin"/><Relationship Id="rId5582" Type="http://schemas.openxmlformats.org/officeDocument/2006/relationships/image" Target="media/image2694.wmf"/><Relationship Id="rId6219" Type="http://schemas.openxmlformats.org/officeDocument/2006/relationships/image" Target="media/image3004.wmf"/><Relationship Id="rId6633" Type="http://schemas.openxmlformats.org/officeDocument/2006/relationships/image" Target="media/image3208.wmf"/><Relationship Id="rId1778" Type="http://schemas.openxmlformats.org/officeDocument/2006/relationships/image" Target="media/image857.wmf"/><Relationship Id="rId2829" Type="http://schemas.openxmlformats.org/officeDocument/2006/relationships/oleObject" Target="embeddings/oleObject1444.bin"/><Relationship Id="rId4184" Type="http://schemas.openxmlformats.org/officeDocument/2006/relationships/image" Target="media/image2054.wmf"/><Relationship Id="rId5235" Type="http://schemas.openxmlformats.org/officeDocument/2006/relationships/oleObject" Target="embeddings/oleObject2687.bin"/><Relationship Id="rId6700" Type="http://schemas.openxmlformats.org/officeDocument/2006/relationships/image" Target="media/image3238.wmf"/><Relationship Id="rId4251" Type="http://schemas.openxmlformats.org/officeDocument/2006/relationships/oleObject" Target="embeddings/oleObject2153.bin"/><Relationship Id="rId5302" Type="http://schemas.openxmlformats.org/officeDocument/2006/relationships/oleObject" Target="embeddings/oleObject2722.bin"/><Relationship Id="rId8458" Type="http://schemas.openxmlformats.org/officeDocument/2006/relationships/oleObject" Target="embeddings/oleObject4558.bin"/><Relationship Id="rId1845" Type="http://schemas.openxmlformats.org/officeDocument/2006/relationships/oleObject" Target="embeddings/oleObject944.bin"/><Relationship Id="rId7474" Type="http://schemas.openxmlformats.org/officeDocument/2006/relationships/oleObject" Target="embeddings/oleObject3869.bin"/><Relationship Id="rId1912" Type="http://schemas.openxmlformats.org/officeDocument/2006/relationships/image" Target="media/image923.wmf"/><Relationship Id="rId6076" Type="http://schemas.openxmlformats.org/officeDocument/2006/relationships/image" Target="media/image2931.wmf"/><Relationship Id="rId7127" Type="http://schemas.openxmlformats.org/officeDocument/2006/relationships/image" Target="media/image3444.wmf"/><Relationship Id="rId8525" Type="http://schemas.openxmlformats.org/officeDocument/2006/relationships/oleObject" Target="embeddings/oleObject4593.bin"/><Relationship Id="rId5092" Type="http://schemas.openxmlformats.org/officeDocument/2006/relationships/image" Target="media/image2452.wmf"/><Relationship Id="rId6490" Type="http://schemas.openxmlformats.org/officeDocument/2006/relationships/oleObject" Target="embeddings/oleObject3330.bin"/><Relationship Id="rId7541" Type="http://schemas.openxmlformats.org/officeDocument/2006/relationships/oleObject" Target="embeddings/oleObject3936.bin"/><Relationship Id="rId2686" Type="http://schemas.openxmlformats.org/officeDocument/2006/relationships/image" Target="media/image1310.wmf"/><Relationship Id="rId3737" Type="http://schemas.openxmlformats.org/officeDocument/2006/relationships/image" Target="media/image1832.wmf"/><Relationship Id="rId6143" Type="http://schemas.openxmlformats.org/officeDocument/2006/relationships/image" Target="media/image2964.wmf"/><Relationship Id="rId658" Type="http://schemas.openxmlformats.org/officeDocument/2006/relationships/image" Target="media/image313.wmf"/><Relationship Id="rId1288" Type="http://schemas.openxmlformats.org/officeDocument/2006/relationships/image" Target="media/image621.wmf"/><Relationship Id="rId2339" Type="http://schemas.openxmlformats.org/officeDocument/2006/relationships/oleObject" Target="embeddings/oleObject1195.bin"/><Relationship Id="rId2753" Type="http://schemas.openxmlformats.org/officeDocument/2006/relationships/oleObject" Target="embeddings/oleObject1400.bin"/><Relationship Id="rId3804" Type="http://schemas.openxmlformats.org/officeDocument/2006/relationships/image" Target="media/image1865.wmf"/><Relationship Id="rId6210" Type="http://schemas.openxmlformats.org/officeDocument/2006/relationships/oleObject" Target="embeddings/oleObject3190.bin"/><Relationship Id="rId725" Type="http://schemas.openxmlformats.org/officeDocument/2006/relationships/oleObject" Target="embeddings/oleObject369.bin"/><Relationship Id="rId1355" Type="http://schemas.openxmlformats.org/officeDocument/2006/relationships/image" Target="media/image653.wmf"/><Relationship Id="rId2406" Type="http://schemas.openxmlformats.org/officeDocument/2006/relationships/oleObject" Target="embeddings/oleObject1229.bin"/><Relationship Id="rId8382" Type="http://schemas.openxmlformats.org/officeDocument/2006/relationships/oleObject" Target="embeddings/oleObject4513.bin"/><Relationship Id="rId1008" Type="http://schemas.openxmlformats.org/officeDocument/2006/relationships/image" Target="media/image481.wmf"/><Relationship Id="rId1422" Type="http://schemas.openxmlformats.org/officeDocument/2006/relationships/oleObject" Target="embeddings/oleObject731.bin"/><Relationship Id="rId2820" Type="http://schemas.openxmlformats.org/officeDocument/2006/relationships/image" Target="media/image1370.wmf"/><Relationship Id="rId4578" Type="http://schemas.openxmlformats.org/officeDocument/2006/relationships/oleObject" Target="embeddings/oleObject2349.bin"/><Relationship Id="rId5976" Type="http://schemas.openxmlformats.org/officeDocument/2006/relationships/oleObject" Target="embeddings/oleObject3070.bin"/><Relationship Id="rId8035" Type="http://schemas.openxmlformats.org/officeDocument/2006/relationships/image" Target="media/image3671.wmf"/><Relationship Id="rId61" Type="http://schemas.openxmlformats.org/officeDocument/2006/relationships/image" Target="media/image20.png"/><Relationship Id="rId4992" Type="http://schemas.openxmlformats.org/officeDocument/2006/relationships/image" Target="media/image2403.wmf"/><Relationship Id="rId5629" Type="http://schemas.openxmlformats.org/officeDocument/2006/relationships/oleObject" Target="embeddings/oleObject2892.bin"/><Relationship Id="rId7051" Type="http://schemas.openxmlformats.org/officeDocument/2006/relationships/oleObject" Target="embeddings/oleObject3622.bin"/><Relationship Id="rId8102" Type="http://schemas.openxmlformats.org/officeDocument/2006/relationships/oleObject" Target="embeddings/oleObject4375.bin"/><Relationship Id="rId2196" Type="http://schemas.openxmlformats.org/officeDocument/2006/relationships/oleObject" Target="embeddings/oleObject1122.bin"/><Relationship Id="rId3594" Type="http://schemas.openxmlformats.org/officeDocument/2006/relationships/oleObject" Target="embeddings/oleObject1823.bin"/><Relationship Id="rId4645" Type="http://schemas.openxmlformats.org/officeDocument/2006/relationships/oleObject" Target="embeddings/oleObject2389.bin"/><Relationship Id="rId168" Type="http://schemas.openxmlformats.org/officeDocument/2006/relationships/oleObject" Target="embeddings/oleObject84.bin"/><Relationship Id="rId3247" Type="http://schemas.openxmlformats.org/officeDocument/2006/relationships/image" Target="media/image1590.wmf"/><Relationship Id="rId3661" Type="http://schemas.openxmlformats.org/officeDocument/2006/relationships/image" Target="media/image1794.wmf"/><Relationship Id="rId4712" Type="http://schemas.openxmlformats.org/officeDocument/2006/relationships/oleObject" Target="embeddings/oleObject2426.bin"/><Relationship Id="rId7868" Type="http://schemas.openxmlformats.org/officeDocument/2006/relationships/image" Target="media/image3592.wmf"/><Relationship Id="rId582" Type="http://schemas.openxmlformats.org/officeDocument/2006/relationships/oleObject" Target="embeddings/oleObject296.bin"/><Relationship Id="rId2263" Type="http://schemas.openxmlformats.org/officeDocument/2006/relationships/image" Target="media/image1097.wmf"/><Relationship Id="rId3314" Type="http://schemas.openxmlformats.org/officeDocument/2006/relationships/image" Target="media/image1623.wmf"/><Relationship Id="rId6884" Type="http://schemas.openxmlformats.org/officeDocument/2006/relationships/image" Target="media/image3329.wmf"/><Relationship Id="rId7935" Type="http://schemas.openxmlformats.org/officeDocument/2006/relationships/oleObject" Target="embeddings/oleObject4289.bin"/><Relationship Id="rId235" Type="http://schemas.openxmlformats.org/officeDocument/2006/relationships/oleObject" Target="embeddings/oleObject117.bin"/><Relationship Id="rId2330" Type="http://schemas.openxmlformats.org/officeDocument/2006/relationships/image" Target="media/image1129.wmf"/><Relationship Id="rId5486" Type="http://schemas.openxmlformats.org/officeDocument/2006/relationships/oleObject" Target="embeddings/oleObject2819.bin"/><Relationship Id="rId6537" Type="http://schemas.openxmlformats.org/officeDocument/2006/relationships/image" Target="media/image3160.wmf"/><Relationship Id="rId302" Type="http://schemas.openxmlformats.org/officeDocument/2006/relationships/image" Target="media/image140.wmf"/><Relationship Id="rId4088" Type="http://schemas.openxmlformats.org/officeDocument/2006/relationships/oleObject" Target="embeddings/oleObject2072.bin"/><Relationship Id="rId5139" Type="http://schemas.openxmlformats.org/officeDocument/2006/relationships/image" Target="media/image2474.wmf"/><Relationship Id="rId5553" Type="http://schemas.openxmlformats.org/officeDocument/2006/relationships/image" Target="media/image2680.wmf"/><Relationship Id="rId6951" Type="http://schemas.openxmlformats.org/officeDocument/2006/relationships/oleObject" Target="embeddings/oleObject3572.bin"/><Relationship Id="rId4155" Type="http://schemas.openxmlformats.org/officeDocument/2006/relationships/oleObject" Target="embeddings/oleObject2105.bin"/><Relationship Id="rId5206" Type="http://schemas.openxmlformats.org/officeDocument/2006/relationships/oleObject" Target="embeddings/oleObject2674.bin"/><Relationship Id="rId6604" Type="http://schemas.openxmlformats.org/officeDocument/2006/relationships/oleObject" Target="embeddings/oleObject3388.bin"/><Relationship Id="rId1749" Type="http://schemas.openxmlformats.org/officeDocument/2006/relationships/oleObject" Target="embeddings/oleObject896.bin"/><Relationship Id="rId3171" Type="http://schemas.openxmlformats.org/officeDocument/2006/relationships/image" Target="media/image1547.wmf"/><Relationship Id="rId5620" Type="http://schemas.openxmlformats.org/officeDocument/2006/relationships/image" Target="media/image2713.wmf"/><Relationship Id="rId1816" Type="http://schemas.openxmlformats.org/officeDocument/2006/relationships/image" Target="media/image876.wmf"/><Relationship Id="rId4222" Type="http://schemas.openxmlformats.org/officeDocument/2006/relationships/image" Target="media/image2073.wmf"/><Relationship Id="rId7378" Type="http://schemas.openxmlformats.org/officeDocument/2006/relationships/oleObject" Target="embeddings/oleObject3793.bin"/><Relationship Id="rId7792" Type="http://schemas.openxmlformats.org/officeDocument/2006/relationships/oleObject" Target="embeddings/oleObject4187.bin"/><Relationship Id="rId8429" Type="http://schemas.openxmlformats.org/officeDocument/2006/relationships/image" Target="media/image3862.wmf"/><Relationship Id="rId3988" Type="http://schemas.openxmlformats.org/officeDocument/2006/relationships/image" Target="media/image1955.wmf"/><Relationship Id="rId6394" Type="http://schemas.openxmlformats.org/officeDocument/2006/relationships/image" Target="media/image3095.wmf"/><Relationship Id="rId7445" Type="http://schemas.openxmlformats.org/officeDocument/2006/relationships/oleObject" Target="embeddings/oleObject3840.bin"/><Relationship Id="rId6047" Type="http://schemas.openxmlformats.org/officeDocument/2006/relationships/image" Target="media/image2918.wmf"/><Relationship Id="rId6461" Type="http://schemas.openxmlformats.org/officeDocument/2006/relationships/image" Target="media/image3123.wmf"/><Relationship Id="rId7512" Type="http://schemas.openxmlformats.org/officeDocument/2006/relationships/oleObject" Target="embeddings/oleObject3907.bin"/><Relationship Id="rId976" Type="http://schemas.openxmlformats.org/officeDocument/2006/relationships/oleObject" Target="embeddings/oleObject500.bin"/><Relationship Id="rId2657" Type="http://schemas.openxmlformats.org/officeDocument/2006/relationships/image" Target="media/image1295.wmf"/><Relationship Id="rId5063" Type="http://schemas.openxmlformats.org/officeDocument/2006/relationships/oleObject" Target="embeddings/oleObject2605.bin"/><Relationship Id="rId6114" Type="http://schemas.openxmlformats.org/officeDocument/2006/relationships/image" Target="media/image2950.wmf"/><Relationship Id="rId629" Type="http://schemas.openxmlformats.org/officeDocument/2006/relationships/image" Target="media/image299.wmf"/><Relationship Id="rId1259" Type="http://schemas.openxmlformats.org/officeDocument/2006/relationships/image" Target="media/image605.emf"/><Relationship Id="rId3708" Type="http://schemas.openxmlformats.org/officeDocument/2006/relationships/oleObject" Target="embeddings/oleObject1880.bin"/><Relationship Id="rId5130" Type="http://schemas.openxmlformats.org/officeDocument/2006/relationships/oleObject" Target="embeddings/oleObject2641.bin"/><Relationship Id="rId8286" Type="http://schemas.openxmlformats.org/officeDocument/2006/relationships/oleObject" Target="embeddings/oleObject4464.bin"/><Relationship Id="rId1673" Type="http://schemas.openxmlformats.org/officeDocument/2006/relationships/oleObject" Target="embeddings/oleObject858.bin"/><Relationship Id="rId2724" Type="http://schemas.openxmlformats.org/officeDocument/2006/relationships/image" Target="media/image1329.wmf"/><Relationship Id="rId1326" Type="http://schemas.openxmlformats.org/officeDocument/2006/relationships/image" Target="media/image639.wmf"/><Relationship Id="rId1740" Type="http://schemas.openxmlformats.org/officeDocument/2006/relationships/image" Target="media/image838.wmf"/><Relationship Id="rId4896" Type="http://schemas.openxmlformats.org/officeDocument/2006/relationships/image" Target="media/image2362.wmf"/><Relationship Id="rId5947" Type="http://schemas.openxmlformats.org/officeDocument/2006/relationships/image" Target="media/image2873.wmf"/><Relationship Id="rId8353" Type="http://schemas.openxmlformats.org/officeDocument/2006/relationships/oleObject" Target="embeddings/oleObject4499.bin"/><Relationship Id="rId32" Type="http://schemas.openxmlformats.org/officeDocument/2006/relationships/oleObject" Target="embeddings/oleObject13.bin"/><Relationship Id="rId3498" Type="http://schemas.openxmlformats.org/officeDocument/2006/relationships/image" Target="media/image1713.wmf"/><Relationship Id="rId4549" Type="http://schemas.openxmlformats.org/officeDocument/2006/relationships/oleObject" Target="embeddings/oleObject2332.bin"/><Relationship Id="rId4963" Type="http://schemas.openxmlformats.org/officeDocument/2006/relationships/oleObject" Target="embeddings/oleObject2555.bin"/><Relationship Id="rId8006" Type="http://schemas.openxmlformats.org/officeDocument/2006/relationships/image" Target="media/image3657.wmf"/><Relationship Id="rId8420" Type="http://schemas.openxmlformats.org/officeDocument/2006/relationships/oleObject" Target="embeddings/oleObject4540.bin"/><Relationship Id="rId3565" Type="http://schemas.openxmlformats.org/officeDocument/2006/relationships/image" Target="media/image1746.wmf"/><Relationship Id="rId4616" Type="http://schemas.openxmlformats.org/officeDocument/2006/relationships/image" Target="media/image2234.wmf"/><Relationship Id="rId7022" Type="http://schemas.openxmlformats.org/officeDocument/2006/relationships/image" Target="media/image3392.wmf"/><Relationship Id="rId486" Type="http://schemas.openxmlformats.org/officeDocument/2006/relationships/oleObject" Target="embeddings/oleObject247.bin"/><Relationship Id="rId2167" Type="http://schemas.openxmlformats.org/officeDocument/2006/relationships/image" Target="media/image1049.wmf"/><Relationship Id="rId2581" Type="http://schemas.openxmlformats.org/officeDocument/2006/relationships/image" Target="media/image1257.wmf"/><Relationship Id="rId3218" Type="http://schemas.openxmlformats.org/officeDocument/2006/relationships/image" Target="media/image1575.wmf"/><Relationship Id="rId3632" Type="http://schemas.openxmlformats.org/officeDocument/2006/relationships/oleObject" Target="embeddings/oleObject1842.bin"/><Relationship Id="rId6788" Type="http://schemas.openxmlformats.org/officeDocument/2006/relationships/image" Target="media/image3282.wmf"/><Relationship Id="rId139" Type="http://schemas.openxmlformats.org/officeDocument/2006/relationships/image" Target="media/image59.wmf"/><Relationship Id="rId553" Type="http://schemas.openxmlformats.org/officeDocument/2006/relationships/image" Target="media/image261.wmf"/><Relationship Id="rId1183" Type="http://schemas.openxmlformats.org/officeDocument/2006/relationships/oleObject" Target="embeddings/oleObject604.bin"/><Relationship Id="rId2234" Type="http://schemas.openxmlformats.org/officeDocument/2006/relationships/oleObject" Target="embeddings/oleObject1141.bin"/><Relationship Id="rId7839" Type="http://schemas.openxmlformats.org/officeDocument/2006/relationships/oleObject" Target="embeddings/oleObject4234.bin"/><Relationship Id="rId206" Type="http://schemas.openxmlformats.org/officeDocument/2006/relationships/oleObject" Target="embeddings/oleObject103.bin"/><Relationship Id="rId6855" Type="http://schemas.openxmlformats.org/officeDocument/2006/relationships/image" Target="media/image3315.wmf"/><Relationship Id="rId7906" Type="http://schemas.openxmlformats.org/officeDocument/2006/relationships/image" Target="media/image3611.wmf"/><Relationship Id="rId620" Type="http://schemas.openxmlformats.org/officeDocument/2006/relationships/oleObject" Target="embeddings/oleObject315.bin"/><Relationship Id="rId1250" Type="http://schemas.openxmlformats.org/officeDocument/2006/relationships/oleObject" Target="embeddings/oleObject639.bin"/><Relationship Id="rId2301" Type="http://schemas.openxmlformats.org/officeDocument/2006/relationships/oleObject" Target="embeddings/oleObject1175.bin"/><Relationship Id="rId4059" Type="http://schemas.openxmlformats.org/officeDocument/2006/relationships/image" Target="media/image1991.wmf"/><Relationship Id="rId5457" Type="http://schemas.openxmlformats.org/officeDocument/2006/relationships/image" Target="media/image2634.wmf"/><Relationship Id="rId5871" Type="http://schemas.openxmlformats.org/officeDocument/2006/relationships/image" Target="media/image2836.wmf"/><Relationship Id="rId6508" Type="http://schemas.openxmlformats.org/officeDocument/2006/relationships/oleObject" Target="embeddings/oleObject3340.bin"/><Relationship Id="rId6922" Type="http://schemas.openxmlformats.org/officeDocument/2006/relationships/oleObject" Target="embeddings/oleObject3557.bin"/><Relationship Id="rId4473" Type="http://schemas.openxmlformats.org/officeDocument/2006/relationships/image" Target="media/image2193.wmf"/><Relationship Id="rId5524" Type="http://schemas.openxmlformats.org/officeDocument/2006/relationships/oleObject" Target="embeddings/oleObject2839.bin"/><Relationship Id="rId3075" Type="http://schemas.openxmlformats.org/officeDocument/2006/relationships/image" Target="media/image1499.wmf"/><Relationship Id="rId4126" Type="http://schemas.openxmlformats.org/officeDocument/2006/relationships/image" Target="media/image2025.wmf"/><Relationship Id="rId4540" Type="http://schemas.openxmlformats.org/officeDocument/2006/relationships/oleObject" Target="embeddings/oleObject2327.bin"/><Relationship Id="rId7696" Type="http://schemas.openxmlformats.org/officeDocument/2006/relationships/oleObject" Target="embeddings/oleObject4091.bin"/><Relationship Id="rId2091" Type="http://schemas.openxmlformats.org/officeDocument/2006/relationships/oleObject" Target="embeddings/oleObject1069.bin"/><Relationship Id="rId3142" Type="http://schemas.openxmlformats.org/officeDocument/2006/relationships/oleObject" Target="embeddings/oleObject1599.bin"/><Relationship Id="rId6298" Type="http://schemas.openxmlformats.org/officeDocument/2006/relationships/oleObject" Target="embeddings/oleObject3228.bin"/><Relationship Id="rId7349" Type="http://schemas.openxmlformats.org/officeDocument/2006/relationships/oleObject" Target="embeddings/oleObject3777.bin"/><Relationship Id="rId7763" Type="http://schemas.openxmlformats.org/officeDocument/2006/relationships/oleObject" Target="embeddings/oleObject4158.bin"/><Relationship Id="rId6365" Type="http://schemas.openxmlformats.org/officeDocument/2006/relationships/oleObject" Target="embeddings/oleObject3262.bin"/><Relationship Id="rId7416" Type="http://schemas.openxmlformats.org/officeDocument/2006/relationships/image" Target="media/image3579.wmf"/><Relationship Id="rId130" Type="http://schemas.openxmlformats.org/officeDocument/2006/relationships/oleObject" Target="embeddings/oleObject65.bin"/><Relationship Id="rId3959" Type="http://schemas.openxmlformats.org/officeDocument/2006/relationships/oleObject" Target="embeddings/oleObject2008.bin"/><Relationship Id="rId5381" Type="http://schemas.openxmlformats.org/officeDocument/2006/relationships/image" Target="media/image2600.wmf"/><Relationship Id="rId6018" Type="http://schemas.openxmlformats.org/officeDocument/2006/relationships/image" Target="media/image2904.wmf"/><Relationship Id="rId7830" Type="http://schemas.openxmlformats.org/officeDocument/2006/relationships/oleObject" Target="embeddings/oleObject4225.bin"/><Relationship Id="rId2975" Type="http://schemas.openxmlformats.org/officeDocument/2006/relationships/image" Target="media/image1449.wmf"/><Relationship Id="rId5034" Type="http://schemas.openxmlformats.org/officeDocument/2006/relationships/image" Target="media/image2424.wmf"/><Relationship Id="rId6432" Type="http://schemas.openxmlformats.org/officeDocument/2006/relationships/image" Target="media/image3114.wmf"/><Relationship Id="rId947" Type="http://schemas.openxmlformats.org/officeDocument/2006/relationships/image" Target="media/image451.wmf"/><Relationship Id="rId1577" Type="http://schemas.openxmlformats.org/officeDocument/2006/relationships/oleObject" Target="embeddings/oleObject810.bin"/><Relationship Id="rId1991" Type="http://schemas.openxmlformats.org/officeDocument/2006/relationships/oleObject" Target="embeddings/oleObject1019.bin"/><Relationship Id="rId2628" Type="http://schemas.openxmlformats.org/officeDocument/2006/relationships/oleObject" Target="embeddings/oleObject1337.bin"/><Relationship Id="rId1644" Type="http://schemas.openxmlformats.org/officeDocument/2006/relationships/image" Target="media/image790.wmf"/><Relationship Id="rId4050" Type="http://schemas.openxmlformats.org/officeDocument/2006/relationships/oleObject" Target="embeddings/oleObject2053.bin"/><Relationship Id="rId5101" Type="http://schemas.openxmlformats.org/officeDocument/2006/relationships/oleObject" Target="embeddings/oleObject2625.bin"/><Relationship Id="rId8257" Type="http://schemas.openxmlformats.org/officeDocument/2006/relationships/image" Target="media/image3780.wmf"/><Relationship Id="rId8671" Type="http://schemas.openxmlformats.org/officeDocument/2006/relationships/oleObject" Target="embeddings/oleObject4668.bin"/><Relationship Id="rId1711" Type="http://schemas.openxmlformats.org/officeDocument/2006/relationships/oleObject" Target="embeddings/oleObject877.bin"/><Relationship Id="rId4867" Type="http://schemas.openxmlformats.org/officeDocument/2006/relationships/oleObject" Target="embeddings/oleObject2507.bin"/><Relationship Id="rId7273" Type="http://schemas.openxmlformats.org/officeDocument/2006/relationships/oleObject" Target="embeddings/oleObject3739.bin"/><Relationship Id="rId8324" Type="http://schemas.openxmlformats.org/officeDocument/2006/relationships/image" Target="media/image3818.wmf"/><Relationship Id="rId3469" Type="http://schemas.openxmlformats.org/officeDocument/2006/relationships/oleObject" Target="embeddings/oleObject1760.bin"/><Relationship Id="rId5918" Type="http://schemas.openxmlformats.org/officeDocument/2006/relationships/image" Target="media/image2859.wmf"/><Relationship Id="rId7340" Type="http://schemas.openxmlformats.org/officeDocument/2006/relationships/image" Target="media/image3545.wmf"/><Relationship Id="rId2485" Type="http://schemas.openxmlformats.org/officeDocument/2006/relationships/oleObject" Target="embeddings/oleObject1266.bin"/><Relationship Id="rId3883" Type="http://schemas.openxmlformats.org/officeDocument/2006/relationships/oleObject" Target="embeddings/oleObject1969.bin"/><Relationship Id="rId4934" Type="http://schemas.openxmlformats.org/officeDocument/2006/relationships/image" Target="media/image23740.wmf"/><Relationship Id="rId457" Type="http://schemas.openxmlformats.org/officeDocument/2006/relationships/image" Target="media/image216.wmf"/><Relationship Id="rId1087" Type="http://schemas.openxmlformats.org/officeDocument/2006/relationships/oleObject" Target="embeddings/oleObject556.bin"/><Relationship Id="rId2138" Type="http://schemas.openxmlformats.org/officeDocument/2006/relationships/oleObject" Target="embeddings/oleObject1093.bin"/><Relationship Id="rId3536" Type="http://schemas.openxmlformats.org/officeDocument/2006/relationships/oleObject" Target="embeddings/oleObject1794.bin"/><Relationship Id="rId3950" Type="http://schemas.openxmlformats.org/officeDocument/2006/relationships/oleObject" Target="embeddings/oleObject2003.bin"/><Relationship Id="rId871" Type="http://schemas.openxmlformats.org/officeDocument/2006/relationships/oleObject" Target="embeddings/oleObject444.bin"/><Relationship Id="rId2552" Type="http://schemas.openxmlformats.org/officeDocument/2006/relationships/oleObject" Target="embeddings/oleObject1299.bin"/><Relationship Id="rId3603" Type="http://schemas.openxmlformats.org/officeDocument/2006/relationships/image" Target="media/image1765.wmf"/><Relationship Id="rId6759" Type="http://schemas.openxmlformats.org/officeDocument/2006/relationships/oleObject" Target="embeddings/oleObject3469.bin"/><Relationship Id="rId524" Type="http://schemas.openxmlformats.org/officeDocument/2006/relationships/oleObject" Target="embeddings/oleObject267.bin"/><Relationship Id="rId1154" Type="http://schemas.openxmlformats.org/officeDocument/2006/relationships/image" Target="media/image555.wmf"/><Relationship Id="rId2205" Type="http://schemas.openxmlformats.org/officeDocument/2006/relationships/image" Target="media/image1068.wmf"/><Relationship Id="rId5775" Type="http://schemas.openxmlformats.org/officeDocument/2006/relationships/oleObject" Target="embeddings/oleObject2967.bin"/><Relationship Id="rId6826" Type="http://schemas.openxmlformats.org/officeDocument/2006/relationships/image" Target="media/image3301.wmf"/><Relationship Id="rId8181" Type="http://schemas.openxmlformats.org/officeDocument/2006/relationships/image" Target="media/image3743.wmf"/><Relationship Id="rId1221" Type="http://schemas.openxmlformats.org/officeDocument/2006/relationships/oleObject" Target="embeddings/oleObject624.bin"/><Relationship Id="rId4377" Type="http://schemas.openxmlformats.org/officeDocument/2006/relationships/oleObject" Target="embeddings/oleObject2215.bin"/><Relationship Id="rId4791" Type="http://schemas.openxmlformats.org/officeDocument/2006/relationships/oleObject" Target="embeddings/oleObject2466.bin"/><Relationship Id="rId5428" Type="http://schemas.openxmlformats.org/officeDocument/2006/relationships/oleObject" Target="embeddings/oleObject2786.bin"/><Relationship Id="rId5842" Type="http://schemas.openxmlformats.org/officeDocument/2006/relationships/oleObject" Target="embeddings/oleObject3001.bin"/><Relationship Id="rId3393" Type="http://schemas.openxmlformats.org/officeDocument/2006/relationships/image" Target="media/image1661.wmf"/><Relationship Id="rId4444" Type="http://schemas.openxmlformats.org/officeDocument/2006/relationships/image" Target="media/image2180.wmf"/><Relationship Id="rId3046" Type="http://schemas.openxmlformats.org/officeDocument/2006/relationships/oleObject" Target="embeddings/oleObject1551.bin"/><Relationship Id="rId3460" Type="http://schemas.openxmlformats.org/officeDocument/2006/relationships/image" Target="media/image1694.wmf"/><Relationship Id="rId381" Type="http://schemas.openxmlformats.org/officeDocument/2006/relationships/image" Target="media/image178.wmf"/><Relationship Id="rId2062" Type="http://schemas.openxmlformats.org/officeDocument/2006/relationships/oleObject" Target="embeddings/oleObject1055.bin"/><Relationship Id="rId3113" Type="http://schemas.openxmlformats.org/officeDocument/2006/relationships/image" Target="media/image1518.wmf"/><Relationship Id="rId4511" Type="http://schemas.openxmlformats.org/officeDocument/2006/relationships/oleObject" Target="embeddings/oleObject2299.bin"/><Relationship Id="rId6269" Type="http://schemas.openxmlformats.org/officeDocument/2006/relationships/image" Target="media/image3033.wmf"/><Relationship Id="rId7667" Type="http://schemas.openxmlformats.org/officeDocument/2006/relationships/oleObject" Target="embeddings/oleObject4062.bin"/><Relationship Id="rId6683" Type="http://schemas.openxmlformats.org/officeDocument/2006/relationships/oleObject" Target="embeddings/oleObject3428.bin"/><Relationship Id="rId7734" Type="http://schemas.openxmlformats.org/officeDocument/2006/relationships/oleObject" Target="embeddings/oleObject4129.bin"/><Relationship Id="rId2879" Type="http://schemas.openxmlformats.org/officeDocument/2006/relationships/oleObject" Target="embeddings/oleObject1469.bin"/><Relationship Id="rId5285" Type="http://schemas.openxmlformats.org/officeDocument/2006/relationships/image" Target="media/image2552.wmf"/><Relationship Id="rId6336" Type="http://schemas.openxmlformats.org/officeDocument/2006/relationships/oleObject" Target="embeddings/oleObject3247.bin"/><Relationship Id="rId6750" Type="http://schemas.openxmlformats.org/officeDocument/2006/relationships/image" Target="media/image3263.wmf"/><Relationship Id="rId7801" Type="http://schemas.openxmlformats.org/officeDocument/2006/relationships/oleObject" Target="embeddings/oleObject4196.bin"/><Relationship Id="rId101" Type="http://schemas.openxmlformats.org/officeDocument/2006/relationships/image" Target="media/image40.wmf"/><Relationship Id="rId1895" Type="http://schemas.openxmlformats.org/officeDocument/2006/relationships/oleObject" Target="embeddings/oleObject970.bin"/><Relationship Id="rId2946" Type="http://schemas.openxmlformats.org/officeDocument/2006/relationships/oleObject" Target="embeddings/oleObject1501.bin"/><Relationship Id="rId5352" Type="http://schemas.openxmlformats.org/officeDocument/2006/relationships/oleObject" Target="embeddings/oleObject2747.bin"/><Relationship Id="rId6403" Type="http://schemas.openxmlformats.org/officeDocument/2006/relationships/oleObject" Target="embeddings/oleObject3281.bin"/><Relationship Id="rId918" Type="http://schemas.openxmlformats.org/officeDocument/2006/relationships/image" Target="media/image438.wmf"/><Relationship Id="rId1548" Type="http://schemas.openxmlformats.org/officeDocument/2006/relationships/image" Target="media/image742.wmf"/><Relationship Id="rId5005" Type="http://schemas.openxmlformats.org/officeDocument/2006/relationships/oleObject" Target="embeddings/oleObject2576.bin"/><Relationship Id="rId8575" Type="http://schemas.openxmlformats.org/officeDocument/2006/relationships/image" Target="media/image3933.wmf"/><Relationship Id="rId1962" Type="http://schemas.openxmlformats.org/officeDocument/2006/relationships/image" Target="media/image947.wmf"/><Relationship Id="rId4021" Type="http://schemas.openxmlformats.org/officeDocument/2006/relationships/oleObject" Target="embeddings/oleObject2039.bin"/><Relationship Id="rId7177" Type="http://schemas.openxmlformats.org/officeDocument/2006/relationships/oleObject" Target="embeddings/oleObject3690.bin"/><Relationship Id="rId7591" Type="http://schemas.openxmlformats.org/officeDocument/2006/relationships/oleObject" Target="embeddings/oleObject3986.bin"/><Relationship Id="rId8228" Type="http://schemas.openxmlformats.org/officeDocument/2006/relationships/oleObject" Target="embeddings/oleObject4440.bin"/><Relationship Id="rId1615" Type="http://schemas.openxmlformats.org/officeDocument/2006/relationships/oleObject" Target="embeddings/oleObject829.bin"/><Relationship Id="rId6193" Type="http://schemas.openxmlformats.org/officeDocument/2006/relationships/image" Target="media/image2989.wmf"/><Relationship Id="rId7244" Type="http://schemas.openxmlformats.org/officeDocument/2006/relationships/image" Target="media/image3497.wmf"/><Relationship Id="rId8642" Type="http://schemas.openxmlformats.org/officeDocument/2006/relationships/oleObject" Target="embeddings/oleObject4653.bin"/><Relationship Id="rId3787" Type="http://schemas.openxmlformats.org/officeDocument/2006/relationships/oleObject" Target="embeddings/oleObject1920.bin"/><Relationship Id="rId4838" Type="http://schemas.openxmlformats.org/officeDocument/2006/relationships/oleObject" Target="embeddings/oleObject2492.bin"/><Relationship Id="rId2389" Type="http://schemas.openxmlformats.org/officeDocument/2006/relationships/oleObject" Target="embeddings/oleObject1220.bin"/><Relationship Id="rId3854" Type="http://schemas.openxmlformats.org/officeDocument/2006/relationships/image" Target="media/image1890.wmf"/><Relationship Id="rId4905" Type="http://schemas.openxmlformats.org/officeDocument/2006/relationships/oleObject" Target="embeddings/oleObject2526.bin"/><Relationship Id="rId6260" Type="http://schemas.openxmlformats.org/officeDocument/2006/relationships/oleObject" Target="embeddings/oleObject3209.bin"/><Relationship Id="rId7311" Type="http://schemas.openxmlformats.org/officeDocument/2006/relationships/oleObject" Target="embeddings/oleObject3758.bin"/><Relationship Id="rId775" Type="http://schemas.openxmlformats.org/officeDocument/2006/relationships/oleObject" Target="embeddings/oleObject396.bin"/><Relationship Id="rId2456" Type="http://schemas.openxmlformats.org/officeDocument/2006/relationships/image" Target="media/image1191.png"/><Relationship Id="rId2870" Type="http://schemas.openxmlformats.org/officeDocument/2006/relationships/image" Target="media/image1395.wmf"/><Relationship Id="rId3507" Type="http://schemas.openxmlformats.org/officeDocument/2006/relationships/oleObject" Target="embeddings/oleObject1779.bin"/><Relationship Id="rId3921" Type="http://schemas.openxmlformats.org/officeDocument/2006/relationships/image" Target="media/image1923.wmf"/><Relationship Id="rId428" Type="http://schemas.openxmlformats.org/officeDocument/2006/relationships/oleObject" Target="embeddings/oleObject216.bin"/><Relationship Id="rId842" Type="http://schemas.openxmlformats.org/officeDocument/2006/relationships/oleObject" Target="embeddings/oleObject430.bin"/><Relationship Id="rId1058" Type="http://schemas.openxmlformats.org/officeDocument/2006/relationships/image" Target="media/image506.wmf"/><Relationship Id="rId1472" Type="http://schemas.openxmlformats.org/officeDocument/2006/relationships/oleObject" Target="embeddings/oleObject756.bin"/><Relationship Id="rId2109" Type="http://schemas.openxmlformats.org/officeDocument/2006/relationships/oleObject" Target="embeddings/oleObject1078.bin"/><Relationship Id="rId2523" Type="http://schemas.openxmlformats.org/officeDocument/2006/relationships/image" Target="media/image1228.wmf"/><Relationship Id="rId5679" Type="http://schemas.openxmlformats.org/officeDocument/2006/relationships/oleObject" Target="embeddings/oleObject2919.bin"/><Relationship Id="rId8085" Type="http://schemas.openxmlformats.org/officeDocument/2006/relationships/image" Target="media/image3696.wmf"/><Relationship Id="rId1125" Type="http://schemas.openxmlformats.org/officeDocument/2006/relationships/image" Target="media/image540.wmf"/><Relationship Id="rId4695" Type="http://schemas.openxmlformats.org/officeDocument/2006/relationships/oleObject" Target="embeddings/oleObject2417.bin"/><Relationship Id="rId8152" Type="http://schemas.openxmlformats.org/officeDocument/2006/relationships/oleObject" Target="embeddings/oleObject4401.bin"/><Relationship Id="rId3297" Type="http://schemas.openxmlformats.org/officeDocument/2006/relationships/oleObject" Target="embeddings/oleObject1672.bin"/><Relationship Id="rId4348" Type="http://schemas.openxmlformats.org/officeDocument/2006/relationships/image" Target="media/image2135.wmf"/><Relationship Id="rId5746" Type="http://schemas.openxmlformats.org/officeDocument/2006/relationships/image" Target="media/image2774.wmf"/><Relationship Id="rId4762" Type="http://schemas.openxmlformats.org/officeDocument/2006/relationships/oleObject" Target="embeddings/oleObject2451.bin"/><Relationship Id="rId5813" Type="http://schemas.openxmlformats.org/officeDocument/2006/relationships/image" Target="media/image2807.wmf"/><Relationship Id="rId285" Type="http://schemas.openxmlformats.org/officeDocument/2006/relationships/image" Target="media/image132.wmf"/><Relationship Id="rId3364" Type="http://schemas.openxmlformats.org/officeDocument/2006/relationships/oleObject" Target="embeddings/oleObject1707.bin"/><Relationship Id="rId4415" Type="http://schemas.openxmlformats.org/officeDocument/2006/relationships/image" Target="media/image2166.wmf"/><Relationship Id="rId7985" Type="http://schemas.openxmlformats.org/officeDocument/2006/relationships/oleObject" Target="embeddings/oleObject4316.bin"/><Relationship Id="rId2380" Type="http://schemas.openxmlformats.org/officeDocument/2006/relationships/image" Target="media/image1154.wmf"/><Relationship Id="rId3017" Type="http://schemas.openxmlformats.org/officeDocument/2006/relationships/image" Target="media/image1470.wmf"/><Relationship Id="rId3431" Type="http://schemas.openxmlformats.org/officeDocument/2006/relationships/oleObject" Target="embeddings/oleObject1741.bin"/><Relationship Id="rId6587" Type="http://schemas.openxmlformats.org/officeDocument/2006/relationships/image" Target="media/image3185.wmf"/><Relationship Id="rId7638" Type="http://schemas.openxmlformats.org/officeDocument/2006/relationships/oleObject" Target="embeddings/oleObject4033.bin"/><Relationship Id="rId352" Type="http://schemas.openxmlformats.org/officeDocument/2006/relationships/oleObject" Target="embeddings/oleObject178.bin"/><Relationship Id="rId2033" Type="http://schemas.openxmlformats.org/officeDocument/2006/relationships/image" Target="media/image982.wmf"/><Relationship Id="rId5189" Type="http://schemas.openxmlformats.org/officeDocument/2006/relationships/image" Target="media/image2499.wmf"/><Relationship Id="rId6654" Type="http://schemas.openxmlformats.org/officeDocument/2006/relationships/oleObject" Target="embeddings/oleObject3413.bin"/><Relationship Id="rId7705" Type="http://schemas.openxmlformats.org/officeDocument/2006/relationships/oleObject" Target="embeddings/oleObject4100.bin"/><Relationship Id="rId1799" Type="http://schemas.openxmlformats.org/officeDocument/2006/relationships/oleObject" Target="embeddings/oleObject921.bin"/><Relationship Id="rId2100" Type="http://schemas.openxmlformats.org/officeDocument/2006/relationships/image" Target="media/image1016.wmf"/><Relationship Id="rId5256" Type="http://schemas.openxmlformats.org/officeDocument/2006/relationships/oleObject" Target="embeddings/oleObject2698.bin"/><Relationship Id="rId5670" Type="http://schemas.openxmlformats.org/officeDocument/2006/relationships/oleObject" Target="embeddings/oleObject2914.bin"/><Relationship Id="rId6307" Type="http://schemas.openxmlformats.org/officeDocument/2006/relationships/image" Target="media/image3052.wmf"/><Relationship Id="rId4272" Type="http://schemas.openxmlformats.org/officeDocument/2006/relationships/image" Target="media/image2098.wmf"/><Relationship Id="rId5323" Type="http://schemas.openxmlformats.org/officeDocument/2006/relationships/image" Target="media/image2571.wmf"/><Relationship Id="rId6721" Type="http://schemas.openxmlformats.org/officeDocument/2006/relationships/oleObject" Target="embeddings/oleObject3450.bin"/><Relationship Id="rId8479" Type="http://schemas.openxmlformats.org/officeDocument/2006/relationships/image" Target="media/image3888.wmf"/><Relationship Id="rId1866" Type="http://schemas.openxmlformats.org/officeDocument/2006/relationships/image" Target="media/image900.wmf"/><Relationship Id="rId2917" Type="http://schemas.openxmlformats.org/officeDocument/2006/relationships/image" Target="media/image1420.wmf"/><Relationship Id="rId1519" Type="http://schemas.openxmlformats.org/officeDocument/2006/relationships/oleObject" Target="embeddings/oleObject780.bin"/><Relationship Id="rId1933" Type="http://schemas.openxmlformats.org/officeDocument/2006/relationships/image" Target="media/image933.wmf"/><Relationship Id="rId6097" Type="http://schemas.openxmlformats.org/officeDocument/2006/relationships/oleObject" Target="embeddings/oleObject3133.bin"/><Relationship Id="rId7495" Type="http://schemas.openxmlformats.org/officeDocument/2006/relationships/oleObject" Target="embeddings/oleObject3890.bin"/><Relationship Id="rId8546" Type="http://schemas.openxmlformats.org/officeDocument/2006/relationships/image" Target="media/image3920.wmf"/><Relationship Id="rId7148" Type="http://schemas.openxmlformats.org/officeDocument/2006/relationships/oleObject" Target="embeddings/oleObject3671.bin"/><Relationship Id="rId7562" Type="http://schemas.openxmlformats.org/officeDocument/2006/relationships/oleObject" Target="embeddings/oleObject3957.bin"/><Relationship Id="rId8613" Type="http://schemas.openxmlformats.org/officeDocument/2006/relationships/image" Target="media/image3952.wmf"/><Relationship Id="rId3758" Type="http://schemas.openxmlformats.org/officeDocument/2006/relationships/oleObject" Target="embeddings/oleObject1905.bin"/><Relationship Id="rId4809" Type="http://schemas.openxmlformats.org/officeDocument/2006/relationships/oleObject" Target="embeddings/oleObject2475.bin"/><Relationship Id="rId6164" Type="http://schemas.openxmlformats.org/officeDocument/2006/relationships/oleObject" Target="embeddings/oleObject3167.bin"/><Relationship Id="rId7215" Type="http://schemas.openxmlformats.org/officeDocument/2006/relationships/image" Target="media/image3483.wmf"/><Relationship Id="rId679" Type="http://schemas.openxmlformats.org/officeDocument/2006/relationships/oleObject" Target="embeddings/oleObject345.bin"/><Relationship Id="rId2774" Type="http://schemas.openxmlformats.org/officeDocument/2006/relationships/oleObject" Target="embeddings/oleObject1416.bin"/><Relationship Id="rId5180" Type="http://schemas.openxmlformats.org/officeDocument/2006/relationships/oleObject" Target="embeddings/oleObject2666.bin"/><Relationship Id="rId6231" Type="http://schemas.openxmlformats.org/officeDocument/2006/relationships/image" Target="media/image3014.wmf"/><Relationship Id="rId746" Type="http://schemas.openxmlformats.org/officeDocument/2006/relationships/image" Target="media/image354.wmf"/><Relationship Id="rId1376" Type="http://schemas.openxmlformats.org/officeDocument/2006/relationships/oleObject" Target="embeddings/oleObject705.bin"/><Relationship Id="rId2427" Type="http://schemas.openxmlformats.org/officeDocument/2006/relationships/oleObject" Target="embeddings/oleObject1240.bin"/><Relationship Id="rId3825" Type="http://schemas.openxmlformats.org/officeDocument/2006/relationships/oleObject" Target="embeddings/oleObject1939.bin"/><Relationship Id="rId1029" Type="http://schemas.openxmlformats.org/officeDocument/2006/relationships/image" Target="media/image491.wmf"/><Relationship Id="rId1790" Type="http://schemas.openxmlformats.org/officeDocument/2006/relationships/image" Target="media/image863.wmf"/><Relationship Id="rId2841" Type="http://schemas.openxmlformats.org/officeDocument/2006/relationships/oleObject" Target="embeddings/oleObject1450.bin"/><Relationship Id="rId5997" Type="http://schemas.openxmlformats.org/officeDocument/2006/relationships/image" Target="media/image2894.wmf"/><Relationship Id="rId8056" Type="http://schemas.openxmlformats.org/officeDocument/2006/relationships/oleObject" Target="embeddings/oleObject4352.bin"/><Relationship Id="rId82" Type="http://schemas.openxmlformats.org/officeDocument/2006/relationships/oleObject" Target="embeddings/oleObject41.bin"/><Relationship Id="rId813" Type="http://schemas.openxmlformats.org/officeDocument/2006/relationships/oleObject" Target="embeddings/oleObject416.bin"/><Relationship Id="rId1443" Type="http://schemas.openxmlformats.org/officeDocument/2006/relationships/image" Target="media/image691.wmf"/><Relationship Id="rId4599" Type="http://schemas.openxmlformats.org/officeDocument/2006/relationships/image" Target="media/image2226.wmf"/><Relationship Id="rId7072" Type="http://schemas.openxmlformats.org/officeDocument/2006/relationships/image" Target="media/image3417.wmf"/><Relationship Id="rId8470" Type="http://schemas.openxmlformats.org/officeDocument/2006/relationships/oleObject" Target="embeddings/oleObject4564.bin"/><Relationship Id="rId1510" Type="http://schemas.openxmlformats.org/officeDocument/2006/relationships/oleObject" Target="embeddings/oleObject775.bin"/><Relationship Id="rId4666" Type="http://schemas.openxmlformats.org/officeDocument/2006/relationships/oleObject" Target="embeddings/oleObject2402.bin"/><Relationship Id="rId5717" Type="http://schemas.openxmlformats.org/officeDocument/2006/relationships/oleObject" Target="embeddings/oleObject2938.bin"/><Relationship Id="rId8123" Type="http://schemas.openxmlformats.org/officeDocument/2006/relationships/image" Target="media/image3715.wmf"/><Relationship Id="rId3268" Type="http://schemas.openxmlformats.org/officeDocument/2006/relationships/oleObject" Target="embeddings/oleObject1657.bin"/><Relationship Id="rId3682" Type="http://schemas.openxmlformats.org/officeDocument/2006/relationships/oleObject" Target="embeddings/oleObject1867.bin"/><Relationship Id="rId4319" Type="http://schemas.openxmlformats.org/officeDocument/2006/relationships/oleObject" Target="embeddings/oleObject2186.bin"/><Relationship Id="rId4733" Type="http://schemas.openxmlformats.org/officeDocument/2006/relationships/image" Target="media/image2284.wmf"/><Relationship Id="rId7889" Type="http://schemas.openxmlformats.org/officeDocument/2006/relationships/oleObject" Target="embeddings/oleObject4264.bin"/><Relationship Id="rId189" Type="http://schemas.openxmlformats.org/officeDocument/2006/relationships/image" Target="media/image84.wmf"/><Relationship Id="rId2284" Type="http://schemas.openxmlformats.org/officeDocument/2006/relationships/image" Target="media/image1107.wmf"/><Relationship Id="rId3335" Type="http://schemas.openxmlformats.org/officeDocument/2006/relationships/oleObject" Target="embeddings/oleObject1692.bin"/><Relationship Id="rId256" Type="http://schemas.openxmlformats.org/officeDocument/2006/relationships/image" Target="media/image118.wmf"/><Relationship Id="rId670" Type="http://schemas.openxmlformats.org/officeDocument/2006/relationships/image" Target="media/image319.wmf"/><Relationship Id="rId2351" Type="http://schemas.openxmlformats.org/officeDocument/2006/relationships/oleObject" Target="embeddings/oleObject1201.bin"/><Relationship Id="rId3402" Type="http://schemas.openxmlformats.org/officeDocument/2006/relationships/oleObject" Target="embeddings/oleObject1726.bin"/><Relationship Id="rId4800" Type="http://schemas.openxmlformats.org/officeDocument/2006/relationships/image" Target="media/image2317.wmf"/><Relationship Id="rId6558" Type="http://schemas.openxmlformats.org/officeDocument/2006/relationships/oleObject" Target="embeddings/oleObject3365.bin"/><Relationship Id="rId7956" Type="http://schemas.openxmlformats.org/officeDocument/2006/relationships/oleObject" Target="embeddings/oleObject4302.bin"/><Relationship Id="rId323" Type="http://schemas.openxmlformats.org/officeDocument/2006/relationships/oleObject" Target="embeddings/oleObject162.bin"/><Relationship Id="rId2004" Type="http://schemas.openxmlformats.org/officeDocument/2006/relationships/oleObject" Target="embeddings/oleObject1026.bin"/><Relationship Id="rId6972" Type="http://schemas.openxmlformats.org/officeDocument/2006/relationships/image" Target="media/image3367.wmf"/><Relationship Id="rId7609" Type="http://schemas.openxmlformats.org/officeDocument/2006/relationships/oleObject" Target="embeddings/oleObject4004.bin"/><Relationship Id="rId4176" Type="http://schemas.openxmlformats.org/officeDocument/2006/relationships/image" Target="media/image2050.wmf"/><Relationship Id="rId5574" Type="http://schemas.openxmlformats.org/officeDocument/2006/relationships/oleObject" Target="embeddings/oleObject2864.bin"/><Relationship Id="rId6625" Type="http://schemas.openxmlformats.org/officeDocument/2006/relationships/image" Target="media/image3204.wmf"/><Relationship Id="rId1020" Type="http://schemas.openxmlformats.org/officeDocument/2006/relationships/image" Target="media/image487.wmf"/><Relationship Id="rId4590" Type="http://schemas.openxmlformats.org/officeDocument/2006/relationships/image" Target="media/image2222.wmf"/><Relationship Id="rId5227" Type="http://schemas.openxmlformats.org/officeDocument/2006/relationships/image" Target="media/image2525.emf"/><Relationship Id="rId5641" Type="http://schemas.openxmlformats.org/officeDocument/2006/relationships/oleObject" Target="embeddings/oleObject2898.bin"/><Relationship Id="rId1837" Type="http://schemas.openxmlformats.org/officeDocument/2006/relationships/oleObject" Target="embeddings/oleObject940.bin"/><Relationship Id="rId3192" Type="http://schemas.openxmlformats.org/officeDocument/2006/relationships/oleObject" Target="embeddings/oleObject1624.bin"/><Relationship Id="rId4243" Type="http://schemas.openxmlformats.org/officeDocument/2006/relationships/oleObject" Target="embeddings/oleObject2149.bin"/><Relationship Id="rId7399" Type="http://schemas.openxmlformats.org/officeDocument/2006/relationships/image" Target="media/image3572.wmf"/><Relationship Id="rId4310" Type="http://schemas.openxmlformats.org/officeDocument/2006/relationships/image" Target="media/image2116.wmf"/><Relationship Id="rId7466" Type="http://schemas.openxmlformats.org/officeDocument/2006/relationships/oleObject" Target="embeddings/oleObject3861.bin"/><Relationship Id="rId7880" Type="http://schemas.openxmlformats.org/officeDocument/2006/relationships/image" Target="media/image3598.wmf"/><Relationship Id="rId8517" Type="http://schemas.openxmlformats.org/officeDocument/2006/relationships/image" Target="media/image3906.wmf"/><Relationship Id="rId180" Type="http://schemas.openxmlformats.org/officeDocument/2006/relationships/oleObject" Target="embeddings/oleObject90.bin"/><Relationship Id="rId1904" Type="http://schemas.openxmlformats.org/officeDocument/2006/relationships/image" Target="media/image919.wmf"/><Relationship Id="rId6068" Type="http://schemas.openxmlformats.org/officeDocument/2006/relationships/image" Target="media/image2927.wmf"/><Relationship Id="rId6482" Type="http://schemas.openxmlformats.org/officeDocument/2006/relationships/oleObject" Target="embeddings/oleObject3326.bin"/><Relationship Id="rId7119" Type="http://schemas.openxmlformats.org/officeDocument/2006/relationships/image" Target="media/image3440.wmf"/><Relationship Id="rId7533" Type="http://schemas.openxmlformats.org/officeDocument/2006/relationships/oleObject" Target="embeddings/oleObject3928.bin"/><Relationship Id="rId5084" Type="http://schemas.openxmlformats.org/officeDocument/2006/relationships/image" Target="media/image2449.wmf"/><Relationship Id="rId6135" Type="http://schemas.openxmlformats.org/officeDocument/2006/relationships/image" Target="media/image2960.wmf"/><Relationship Id="rId997" Type="http://schemas.openxmlformats.org/officeDocument/2006/relationships/oleObject" Target="embeddings/oleObject511.bin"/><Relationship Id="rId2678" Type="http://schemas.openxmlformats.org/officeDocument/2006/relationships/image" Target="media/image1306.wmf"/><Relationship Id="rId3729" Type="http://schemas.openxmlformats.org/officeDocument/2006/relationships/image" Target="media/image1828.wmf"/><Relationship Id="rId5151" Type="http://schemas.openxmlformats.org/officeDocument/2006/relationships/image" Target="media/image2480.wmf"/><Relationship Id="rId7600" Type="http://schemas.openxmlformats.org/officeDocument/2006/relationships/oleObject" Target="embeddings/oleObject3995.bin"/><Relationship Id="rId1694" Type="http://schemas.openxmlformats.org/officeDocument/2006/relationships/image" Target="media/image815.wmf"/><Relationship Id="rId2745" Type="http://schemas.openxmlformats.org/officeDocument/2006/relationships/image" Target="media/image1339.wmf"/><Relationship Id="rId6202" Type="http://schemas.openxmlformats.org/officeDocument/2006/relationships/oleObject" Target="embeddings/oleObject3186.bin"/><Relationship Id="rId717" Type="http://schemas.openxmlformats.org/officeDocument/2006/relationships/oleObject" Target="embeddings/oleObject365.bin"/><Relationship Id="rId1347" Type="http://schemas.openxmlformats.org/officeDocument/2006/relationships/image" Target="media/image649.wmf"/><Relationship Id="rId1761" Type="http://schemas.openxmlformats.org/officeDocument/2006/relationships/oleObject" Target="embeddings/oleObject902.bin"/><Relationship Id="rId2812" Type="http://schemas.openxmlformats.org/officeDocument/2006/relationships/image" Target="media/image1366.wmf"/><Relationship Id="rId5968" Type="http://schemas.openxmlformats.org/officeDocument/2006/relationships/image" Target="media/image2880.wmf"/><Relationship Id="rId8374" Type="http://schemas.openxmlformats.org/officeDocument/2006/relationships/image" Target="media/image3842.wmf"/><Relationship Id="rId53" Type="http://schemas.openxmlformats.org/officeDocument/2006/relationships/oleObject" Target="embeddings/oleObject27.bin"/><Relationship Id="rId1414" Type="http://schemas.openxmlformats.org/officeDocument/2006/relationships/oleObject" Target="embeddings/oleObject727.bin"/><Relationship Id="rId4984" Type="http://schemas.openxmlformats.org/officeDocument/2006/relationships/image" Target="media/image2399.wmf"/><Relationship Id="rId7390" Type="http://schemas.openxmlformats.org/officeDocument/2006/relationships/oleObject" Target="embeddings/oleObject3799.bin"/><Relationship Id="rId8027" Type="http://schemas.openxmlformats.org/officeDocument/2006/relationships/oleObject" Target="embeddings/oleObject4337.bin"/><Relationship Id="rId8441" Type="http://schemas.openxmlformats.org/officeDocument/2006/relationships/oleObject" Target="embeddings/oleObject4550.bin"/><Relationship Id="rId3586" Type="http://schemas.openxmlformats.org/officeDocument/2006/relationships/oleObject" Target="embeddings/oleObject1819.bin"/><Relationship Id="rId4637" Type="http://schemas.openxmlformats.org/officeDocument/2006/relationships/oleObject" Target="embeddings/oleObject2381.bin"/><Relationship Id="rId7043" Type="http://schemas.openxmlformats.org/officeDocument/2006/relationships/oleObject" Target="embeddings/oleObject3618.bin"/><Relationship Id="rId2188" Type="http://schemas.openxmlformats.org/officeDocument/2006/relationships/oleObject" Target="embeddings/oleObject1118.bin"/><Relationship Id="rId3239" Type="http://schemas.openxmlformats.org/officeDocument/2006/relationships/image" Target="media/image1586.wmf"/><Relationship Id="rId7110" Type="http://schemas.openxmlformats.org/officeDocument/2006/relationships/oleObject" Target="embeddings/oleObject3652.bin"/><Relationship Id="rId574" Type="http://schemas.openxmlformats.org/officeDocument/2006/relationships/oleObject" Target="embeddings/oleObject292.bin"/><Relationship Id="rId2255" Type="http://schemas.openxmlformats.org/officeDocument/2006/relationships/image" Target="media/image1093.wmf"/><Relationship Id="rId3653" Type="http://schemas.openxmlformats.org/officeDocument/2006/relationships/image" Target="media/image1790.wmf"/><Relationship Id="rId4704" Type="http://schemas.openxmlformats.org/officeDocument/2006/relationships/oleObject" Target="embeddings/oleObject2422.bin"/><Relationship Id="rId227" Type="http://schemas.openxmlformats.org/officeDocument/2006/relationships/oleObject" Target="embeddings/oleObject113.bin"/><Relationship Id="rId3306" Type="http://schemas.openxmlformats.org/officeDocument/2006/relationships/image" Target="media/image1619.wmf"/><Relationship Id="rId3720" Type="http://schemas.openxmlformats.org/officeDocument/2006/relationships/oleObject" Target="embeddings/oleObject1886.bin"/><Relationship Id="rId6876" Type="http://schemas.openxmlformats.org/officeDocument/2006/relationships/image" Target="media/image3325.wmf"/><Relationship Id="rId7927" Type="http://schemas.openxmlformats.org/officeDocument/2006/relationships/oleObject" Target="embeddings/oleObject4284.bin"/><Relationship Id="rId641" Type="http://schemas.openxmlformats.org/officeDocument/2006/relationships/image" Target="media/image305.wmf"/><Relationship Id="rId1271" Type="http://schemas.openxmlformats.org/officeDocument/2006/relationships/image" Target="media/image613.wmf"/><Relationship Id="rId2322" Type="http://schemas.openxmlformats.org/officeDocument/2006/relationships/image" Target="media/image1125.wmf"/><Relationship Id="rId5478" Type="http://schemas.openxmlformats.org/officeDocument/2006/relationships/image" Target="media/image2644.wmf"/><Relationship Id="rId5892" Type="http://schemas.openxmlformats.org/officeDocument/2006/relationships/oleObject" Target="embeddings/oleObject3026.bin"/><Relationship Id="rId6529" Type="http://schemas.openxmlformats.org/officeDocument/2006/relationships/image" Target="media/image3156.wmf"/><Relationship Id="rId6943" Type="http://schemas.openxmlformats.org/officeDocument/2006/relationships/oleObject" Target="embeddings/oleObject3568.bin"/><Relationship Id="rId4494" Type="http://schemas.openxmlformats.org/officeDocument/2006/relationships/oleObject" Target="embeddings/oleObject2282.bin"/><Relationship Id="rId5545" Type="http://schemas.openxmlformats.org/officeDocument/2006/relationships/image" Target="media/image2676.wmf"/><Relationship Id="rId3096" Type="http://schemas.openxmlformats.org/officeDocument/2006/relationships/oleObject" Target="embeddings/oleObject1576.bin"/><Relationship Id="rId4147" Type="http://schemas.openxmlformats.org/officeDocument/2006/relationships/oleObject" Target="embeddings/oleObject2101.bin"/><Relationship Id="rId4561" Type="http://schemas.openxmlformats.org/officeDocument/2006/relationships/image" Target="media/image2208.wmf"/><Relationship Id="rId5612" Type="http://schemas.openxmlformats.org/officeDocument/2006/relationships/image" Target="media/image2709.wmf"/><Relationship Id="rId3163" Type="http://schemas.openxmlformats.org/officeDocument/2006/relationships/image" Target="media/image1543.wmf"/><Relationship Id="rId4214" Type="http://schemas.openxmlformats.org/officeDocument/2006/relationships/image" Target="media/image2069.wmf"/><Relationship Id="rId1808" Type="http://schemas.openxmlformats.org/officeDocument/2006/relationships/image" Target="media/image872.wmf"/><Relationship Id="rId6386" Type="http://schemas.openxmlformats.org/officeDocument/2006/relationships/image" Target="media/image3091.wmf"/><Relationship Id="rId7784" Type="http://schemas.openxmlformats.org/officeDocument/2006/relationships/oleObject" Target="embeddings/oleObject4179.bin"/><Relationship Id="rId151" Type="http://schemas.openxmlformats.org/officeDocument/2006/relationships/image" Target="media/image65.wmf"/><Relationship Id="rId3230" Type="http://schemas.openxmlformats.org/officeDocument/2006/relationships/oleObject" Target="embeddings/oleObject1638.bin"/><Relationship Id="rId6039" Type="http://schemas.openxmlformats.org/officeDocument/2006/relationships/image" Target="media/image2914.wmf"/><Relationship Id="rId7437" Type="http://schemas.openxmlformats.org/officeDocument/2006/relationships/oleObject" Target="embeddings/oleObject3832.bin"/><Relationship Id="rId7851" Type="http://schemas.openxmlformats.org/officeDocument/2006/relationships/oleObject" Target="embeddings/oleObject4246.bin"/><Relationship Id="rId2996" Type="http://schemas.openxmlformats.org/officeDocument/2006/relationships/oleObject" Target="embeddings/oleObject1526.bin"/><Relationship Id="rId6453" Type="http://schemas.openxmlformats.org/officeDocument/2006/relationships/image" Target="media/image3119.wmf"/><Relationship Id="rId7504" Type="http://schemas.openxmlformats.org/officeDocument/2006/relationships/oleObject" Target="embeddings/oleObject3899.bin"/><Relationship Id="rId968" Type="http://schemas.openxmlformats.org/officeDocument/2006/relationships/oleObject" Target="embeddings/oleObject496.bin"/><Relationship Id="rId1598" Type="http://schemas.openxmlformats.org/officeDocument/2006/relationships/image" Target="media/image767.wmf"/><Relationship Id="rId2649" Type="http://schemas.openxmlformats.org/officeDocument/2006/relationships/image" Target="media/image1291.wmf"/><Relationship Id="rId5055" Type="http://schemas.openxmlformats.org/officeDocument/2006/relationships/oleObject" Target="embeddings/oleObject2601.bin"/><Relationship Id="rId6106" Type="http://schemas.openxmlformats.org/officeDocument/2006/relationships/image" Target="media/image2946.wmf"/><Relationship Id="rId6520" Type="http://schemas.openxmlformats.org/officeDocument/2006/relationships/oleObject" Target="embeddings/oleObject3346.bin"/><Relationship Id="rId1665" Type="http://schemas.openxmlformats.org/officeDocument/2006/relationships/oleObject" Target="embeddings/oleObject854.bin"/><Relationship Id="rId2716" Type="http://schemas.openxmlformats.org/officeDocument/2006/relationships/image" Target="media/image1325.wmf"/><Relationship Id="rId4071" Type="http://schemas.openxmlformats.org/officeDocument/2006/relationships/image" Target="media/image1997.wmf"/><Relationship Id="rId5122" Type="http://schemas.openxmlformats.org/officeDocument/2006/relationships/oleObject" Target="embeddings/oleObject2637.bin"/><Relationship Id="rId8278" Type="http://schemas.openxmlformats.org/officeDocument/2006/relationships/oleObject" Target="embeddings/oleObject4460.bin"/><Relationship Id="rId8692" Type="http://schemas.openxmlformats.org/officeDocument/2006/relationships/image" Target="media/image3990.wmf"/><Relationship Id="rId1318" Type="http://schemas.openxmlformats.org/officeDocument/2006/relationships/image" Target="media/image635.wmf"/><Relationship Id="rId7294" Type="http://schemas.openxmlformats.org/officeDocument/2006/relationships/image" Target="media/image3522.wmf"/><Relationship Id="rId8345" Type="http://schemas.openxmlformats.org/officeDocument/2006/relationships/oleObject" Target="embeddings/oleObject4495.bin"/><Relationship Id="rId1732" Type="http://schemas.openxmlformats.org/officeDocument/2006/relationships/image" Target="media/image834.wmf"/><Relationship Id="rId4888" Type="http://schemas.openxmlformats.org/officeDocument/2006/relationships/image" Target="media/image2358.wmf"/><Relationship Id="rId5939" Type="http://schemas.openxmlformats.org/officeDocument/2006/relationships/image" Target="media/image2869.wmf"/><Relationship Id="rId7361" Type="http://schemas.openxmlformats.org/officeDocument/2006/relationships/oleObject" Target="embeddings/oleObject3784.bin"/><Relationship Id="rId24" Type="http://schemas.openxmlformats.org/officeDocument/2006/relationships/oleObject" Target="embeddings/oleObject7.bin"/><Relationship Id="rId4955" Type="http://schemas.openxmlformats.org/officeDocument/2006/relationships/oleObject" Target="embeddings/oleObject2551.bin"/><Relationship Id="rId7014" Type="http://schemas.openxmlformats.org/officeDocument/2006/relationships/oleObject" Target="embeddings/oleObject3604.bin"/><Relationship Id="rId8412" Type="http://schemas.openxmlformats.org/officeDocument/2006/relationships/oleObject" Target="embeddings/oleObject4533.bin"/><Relationship Id="rId3557" Type="http://schemas.openxmlformats.org/officeDocument/2006/relationships/image" Target="media/image1742.wmf"/><Relationship Id="rId3971" Type="http://schemas.openxmlformats.org/officeDocument/2006/relationships/oleObject" Target="embeddings/oleObject2014.bin"/><Relationship Id="rId4608" Type="http://schemas.openxmlformats.org/officeDocument/2006/relationships/image" Target="media/image2230.wmf"/><Relationship Id="rId478" Type="http://schemas.openxmlformats.org/officeDocument/2006/relationships/image" Target="media/image225.wmf"/><Relationship Id="rId892" Type="http://schemas.openxmlformats.org/officeDocument/2006/relationships/image" Target="media/image425.wmf"/><Relationship Id="rId2159" Type="http://schemas.openxmlformats.org/officeDocument/2006/relationships/image" Target="media/image1045.wmf"/><Relationship Id="rId2573" Type="http://schemas.openxmlformats.org/officeDocument/2006/relationships/image" Target="media/image1253.wmf"/><Relationship Id="rId3624" Type="http://schemas.openxmlformats.org/officeDocument/2006/relationships/oleObject" Target="embeddings/oleObject1838.bin"/><Relationship Id="rId6030" Type="http://schemas.openxmlformats.org/officeDocument/2006/relationships/oleObject" Target="embeddings/oleObject3098.bin"/><Relationship Id="rId545" Type="http://schemas.openxmlformats.org/officeDocument/2006/relationships/image" Target="media/image257.wmf"/><Relationship Id="rId1175" Type="http://schemas.openxmlformats.org/officeDocument/2006/relationships/image" Target="media/image565.wmf"/><Relationship Id="rId2226" Type="http://schemas.openxmlformats.org/officeDocument/2006/relationships/oleObject" Target="embeddings/oleObject1137.bin"/><Relationship Id="rId2640" Type="http://schemas.openxmlformats.org/officeDocument/2006/relationships/oleObject" Target="embeddings/oleObject1343.bin"/><Relationship Id="rId5796" Type="http://schemas.openxmlformats.org/officeDocument/2006/relationships/image" Target="media/image2799.wmf"/><Relationship Id="rId6847" Type="http://schemas.openxmlformats.org/officeDocument/2006/relationships/oleObject" Target="embeddings/oleObject3513.bin"/><Relationship Id="rId612" Type="http://schemas.openxmlformats.org/officeDocument/2006/relationships/oleObject" Target="embeddings/oleObject311.bin"/><Relationship Id="rId1242" Type="http://schemas.openxmlformats.org/officeDocument/2006/relationships/image" Target="media/image597.wmf"/><Relationship Id="rId4398" Type="http://schemas.openxmlformats.org/officeDocument/2006/relationships/oleObject" Target="embeddings/oleObject2226.bin"/><Relationship Id="rId5449" Type="http://schemas.openxmlformats.org/officeDocument/2006/relationships/image" Target="media/image2630.wmf"/><Relationship Id="rId4465" Type="http://schemas.openxmlformats.org/officeDocument/2006/relationships/image" Target="media/image2189.wmf"/><Relationship Id="rId5863" Type="http://schemas.openxmlformats.org/officeDocument/2006/relationships/image" Target="media/image2832.wmf"/><Relationship Id="rId6914" Type="http://schemas.openxmlformats.org/officeDocument/2006/relationships/image" Target="media/image3340.wmf"/><Relationship Id="rId3067" Type="http://schemas.openxmlformats.org/officeDocument/2006/relationships/image" Target="media/image1495.wmf"/><Relationship Id="rId4118" Type="http://schemas.openxmlformats.org/officeDocument/2006/relationships/image" Target="media/image2021.wmf"/><Relationship Id="rId5516" Type="http://schemas.openxmlformats.org/officeDocument/2006/relationships/oleObject" Target="embeddings/oleObject2835.bin"/><Relationship Id="rId5930" Type="http://schemas.openxmlformats.org/officeDocument/2006/relationships/oleObject" Target="embeddings/oleObject3046.bin"/><Relationship Id="rId3481" Type="http://schemas.openxmlformats.org/officeDocument/2006/relationships/oleObject" Target="embeddings/oleObject1766.bin"/><Relationship Id="rId4532" Type="http://schemas.openxmlformats.org/officeDocument/2006/relationships/oleObject" Target="embeddings/oleObject2320.bin"/><Relationship Id="rId7688" Type="http://schemas.openxmlformats.org/officeDocument/2006/relationships/oleObject" Target="embeddings/oleObject4083.bin"/><Relationship Id="rId2083" Type="http://schemas.openxmlformats.org/officeDocument/2006/relationships/oleObject" Target="embeddings/oleObject1065.bin"/><Relationship Id="rId3134" Type="http://schemas.openxmlformats.org/officeDocument/2006/relationships/oleObject" Target="embeddings/oleObject1595.bin"/><Relationship Id="rId7755" Type="http://schemas.openxmlformats.org/officeDocument/2006/relationships/oleObject" Target="embeddings/oleObject4150.bin"/><Relationship Id="rId2150" Type="http://schemas.openxmlformats.org/officeDocument/2006/relationships/image" Target="media/image1041.wmf"/><Relationship Id="rId3201" Type="http://schemas.openxmlformats.org/officeDocument/2006/relationships/image" Target="media/image1562.wmf"/><Relationship Id="rId6357" Type="http://schemas.openxmlformats.org/officeDocument/2006/relationships/oleObject" Target="embeddings/oleObject3258.bin"/><Relationship Id="rId6771" Type="http://schemas.openxmlformats.org/officeDocument/2006/relationships/oleObject" Target="embeddings/oleObject3475.bin"/><Relationship Id="rId7408" Type="http://schemas.openxmlformats.org/officeDocument/2006/relationships/oleObject" Target="embeddings/oleObject3810.bin"/><Relationship Id="rId7822" Type="http://schemas.openxmlformats.org/officeDocument/2006/relationships/oleObject" Target="embeddings/oleObject4217.bin"/><Relationship Id="rId122" Type="http://schemas.openxmlformats.org/officeDocument/2006/relationships/oleObject" Target="embeddings/oleObject61.bin"/><Relationship Id="rId5373" Type="http://schemas.openxmlformats.org/officeDocument/2006/relationships/image" Target="media/image2596.wmf"/><Relationship Id="rId6424" Type="http://schemas.openxmlformats.org/officeDocument/2006/relationships/image" Target="media/image3110.wmf"/><Relationship Id="rId1569" Type="http://schemas.openxmlformats.org/officeDocument/2006/relationships/oleObject" Target="embeddings/oleObject806.bin"/><Relationship Id="rId2967" Type="http://schemas.openxmlformats.org/officeDocument/2006/relationships/image" Target="media/image1445.wmf"/><Relationship Id="rId5026" Type="http://schemas.openxmlformats.org/officeDocument/2006/relationships/image" Target="media/image2420.wmf"/><Relationship Id="rId5440" Type="http://schemas.openxmlformats.org/officeDocument/2006/relationships/oleObject" Target="embeddings/oleObject2794.bin"/><Relationship Id="rId8596" Type="http://schemas.openxmlformats.org/officeDocument/2006/relationships/oleObject" Target="embeddings/oleObject4630.bin"/><Relationship Id="rId939" Type="http://schemas.openxmlformats.org/officeDocument/2006/relationships/image" Target="media/image448.wmf"/><Relationship Id="rId1983" Type="http://schemas.openxmlformats.org/officeDocument/2006/relationships/oleObject" Target="embeddings/oleObject1015.bin"/><Relationship Id="rId4042" Type="http://schemas.openxmlformats.org/officeDocument/2006/relationships/oleObject" Target="embeddings/oleObject2049.bin"/><Relationship Id="rId7198" Type="http://schemas.openxmlformats.org/officeDocument/2006/relationships/image" Target="media/image3475.wmf"/><Relationship Id="rId8249" Type="http://schemas.openxmlformats.org/officeDocument/2006/relationships/image" Target="media/image3776.wmf"/><Relationship Id="rId1636" Type="http://schemas.openxmlformats.org/officeDocument/2006/relationships/image" Target="media/image786.wmf"/><Relationship Id="rId8663" Type="http://schemas.openxmlformats.org/officeDocument/2006/relationships/image" Target="media/image3977.wmf"/><Relationship Id="rId1703" Type="http://schemas.openxmlformats.org/officeDocument/2006/relationships/oleObject" Target="embeddings/oleObject873.bin"/><Relationship Id="rId4859" Type="http://schemas.openxmlformats.org/officeDocument/2006/relationships/image" Target="media/image2344.wmf"/><Relationship Id="rId7265" Type="http://schemas.openxmlformats.org/officeDocument/2006/relationships/oleObject" Target="embeddings/oleObject3735.bin"/><Relationship Id="rId8316" Type="http://schemas.openxmlformats.org/officeDocument/2006/relationships/image" Target="media/image3814.wmf"/><Relationship Id="rId3875" Type="http://schemas.openxmlformats.org/officeDocument/2006/relationships/oleObject" Target="embeddings/oleObject1964.bin"/><Relationship Id="rId4926" Type="http://schemas.openxmlformats.org/officeDocument/2006/relationships/image" Target="media/image2377.wmf"/><Relationship Id="rId6281" Type="http://schemas.openxmlformats.org/officeDocument/2006/relationships/image" Target="media/image3039.wmf"/><Relationship Id="rId7332" Type="http://schemas.openxmlformats.org/officeDocument/2006/relationships/image" Target="media/image3541.wmf"/><Relationship Id="rId796" Type="http://schemas.openxmlformats.org/officeDocument/2006/relationships/oleObject" Target="embeddings/oleObject407.bin"/><Relationship Id="rId2477" Type="http://schemas.openxmlformats.org/officeDocument/2006/relationships/image" Target="media/image1204.wmf"/><Relationship Id="rId3528" Type="http://schemas.openxmlformats.org/officeDocument/2006/relationships/oleObject" Target="embeddings/oleObject1790.bin"/><Relationship Id="rId449" Type="http://schemas.openxmlformats.org/officeDocument/2006/relationships/oleObject" Target="embeddings/oleObject226.bin"/><Relationship Id="rId863" Type="http://schemas.openxmlformats.org/officeDocument/2006/relationships/oleObject" Target="embeddings/oleObject440.bin"/><Relationship Id="rId1079" Type="http://schemas.openxmlformats.org/officeDocument/2006/relationships/oleObject" Target="embeddings/oleObject552.bin"/><Relationship Id="rId1493" Type="http://schemas.openxmlformats.org/officeDocument/2006/relationships/image" Target="media/image716.wmf"/><Relationship Id="rId2544" Type="http://schemas.openxmlformats.org/officeDocument/2006/relationships/oleObject" Target="embeddings/oleObject1295.bin"/><Relationship Id="rId2891" Type="http://schemas.openxmlformats.org/officeDocument/2006/relationships/oleObject" Target="embeddings/oleObject1475.bin"/><Relationship Id="rId3942" Type="http://schemas.openxmlformats.org/officeDocument/2006/relationships/oleObject" Target="embeddings/oleObject1999.bin"/><Relationship Id="rId6001" Type="http://schemas.openxmlformats.org/officeDocument/2006/relationships/image" Target="media/image2896.wmf"/><Relationship Id="rId516" Type="http://schemas.openxmlformats.org/officeDocument/2006/relationships/image" Target="media/image242.wmf"/><Relationship Id="rId1146" Type="http://schemas.openxmlformats.org/officeDocument/2006/relationships/image" Target="media/image551.wmf"/><Relationship Id="rId8173" Type="http://schemas.openxmlformats.org/officeDocument/2006/relationships/image" Target="media/image3739.wmf"/><Relationship Id="rId930" Type="http://schemas.openxmlformats.org/officeDocument/2006/relationships/oleObject" Target="embeddings/oleObject476.bin"/><Relationship Id="rId1560" Type="http://schemas.openxmlformats.org/officeDocument/2006/relationships/image" Target="media/image748.wmf"/><Relationship Id="rId2611" Type="http://schemas.openxmlformats.org/officeDocument/2006/relationships/oleObject" Target="embeddings/oleObject1329.bin"/><Relationship Id="rId5767" Type="http://schemas.openxmlformats.org/officeDocument/2006/relationships/oleObject" Target="embeddings/oleObject2963.bin"/><Relationship Id="rId6818" Type="http://schemas.openxmlformats.org/officeDocument/2006/relationships/image" Target="media/image3297.wmf"/><Relationship Id="rId1213" Type="http://schemas.openxmlformats.org/officeDocument/2006/relationships/oleObject" Target="embeddings/oleObject620.bin"/><Relationship Id="rId4369" Type="http://schemas.openxmlformats.org/officeDocument/2006/relationships/oleObject" Target="embeddings/oleObject2211.bin"/><Relationship Id="rId4783" Type="http://schemas.openxmlformats.org/officeDocument/2006/relationships/oleObject" Target="embeddings/oleObject2462.bin"/><Relationship Id="rId5834" Type="http://schemas.openxmlformats.org/officeDocument/2006/relationships/oleObject" Target="embeddings/oleObject2997.bin"/><Relationship Id="rId8240" Type="http://schemas.openxmlformats.org/officeDocument/2006/relationships/oleObject" Target="embeddings/oleObject4446.bin"/><Relationship Id="rId3385" Type="http://schemas.openxmlformats.org/officeDocument/2006/relationships/image" Target="media/image1657.wmf"/><Relationship Id="rId4436" Type="http://schemas.openxmlformats.org/officeDocument/2006/relationships/image" Target="media/image2177.wmf"/><Relationship Id="rId4850" Type="http://schemas.openxmlformats.org/officeDocument/2006/relationships/oleObject" Target="embeddings/oleObject2498.bin"/><Relationship Id="rId5901" Type="http://schemas.openxmlformats.org/officeDocument/2006/relationships/oleObject" Target="embeddings/oleObject3031.bin"/><Relationship Id="rId3038" Type="http://schemas.openxmlformats.org/officeDocument/2006/relationships/oleObject" Target="embeddings/oleObject1547.bin"/><Relationship Id="rId3452" Type="http://schemas.openxmlformats.org/officeDocument/2006/relationships/image" Target="media/image1690.wmf"/><Relationship Id="rId4503" Type="http://schemas.openxmlformats.org/officeDocument/2006/relationships/oleObject" Target="embeddings/oleObject2291.bin"/><Relationship Id="rId7659" Type="http://schemas.openxmlformats.org/officeDocument/2006/relationships/oleObject" Target="embeddings/oleObject4054.bin"/><Relationship Id="rId373" Type="http://schemas.openxmlformats.org/officeDocument/2006/relationships/image" Target="media/image174.wmf"/><Relationship Id="rId2054" Type="http://schemas.openxmlformats.org/officeDocument/2006/relationships/oleObject" Target="embeddings/oleObject1051.bin"/><Relationship Id="rId3105" Type="http://schemas.openxmlformats.org/officeDocument/2006/relationships/image" Target="media/image1514.wmf"/><Relationship Id="rId6675" Type="http://schemas.openxmlformats.org/officeDocument/2006/relationships/image" Target="media/image3229.wmf"/><Relationship Id="rId440" Type="http://schemas.openxmlformats.org/officeDocument/2006/relationships/image" Target="media/image208.wmf"/><Relationship Id="rId1070" Type="http://schemas.openxmlformats.org/officeDocument/2006/relationships/image" Target="media/image512.wmf"/><Relationship Id="rId2121" Type="http://schemas.openxmlformats.org/officeDocument/2006/relationships/oleObject" Target="embeddings/oleObject1084.bin"/><Relationship Id="rId5277" Type="http://schemas.openxmlformats.org/officeDocument/2006/relationships/image" Target="media/image2548.wmf"/><Relationship Id="rId6328" Type="http://schemas.openxmlformats.org/officeDocument/2006/relationships/oleObject" Target="embeddings/oleObject3243.bin"/><Relationship Id="rId7726" Type="http://schemas.openxmlformats.org/officeDocument/2006/relationships/oleObject" Target="embeddings/oleObject4121.bin"/><Relationship Id="rId5691" Type="http://schemas.openxmlformats.org/officeDocument/2006/relationships/oleObject" Target="embeddings/oleObject2925.bin"/><Relationship Id="rId6742" Type="http://schemas.openxmlformats.org/officeDocument/2006/relationships/image" Target="media/image3259.wmf"/><Relationship Id="rId1887" Type="http://schemas.openxmlformats.org/officeDocument/2006/relationships/oleObject" Target="embeddings/oleObject966.bin"/><Relationship Id="rId2938" Type="http://schemas.openxmlformats.org/officeDocument/2006/relationships/oleObject" Target="embeddings/oleObject1497.bin"/><Relationship Id="rId4293" Type="http://schemas.openxmlformats.org/officeDocument/2006/relationships/oleObject" Target="embeddings/oleObject2174.bin"/><Relationship Id="rId5344" Type="http://schemas.openxmlformats.org/officeDocument/2006/relationships/oleObject" Target="embeddings/oleObject2743.bin"/><Relationship Id="rId1954" Type="http://schemas.openxmlformats.org/officeDocument/2006/relationships/image" Target="media/image943.wmf"/><Relationship Id="rId4360" Type="http://schemas.openxmlformats.org/officeDocument/2006/relationships/image" Target="media/image2141.wmf"/><Relationship Id="rId5411" Type="http://schemas.openxmlformats.org/officeDocument/2006/relationships/image" Target="media/image2614.wmf"/><Relationship Id="rId8567" Type="http://schemas.openxmlformats.org/officeDocument/2006/relationships/image" Target="media/image3931.wmf"/><Relationship Id="rId1607" Type="http://schemas.openxmlformats.org/officeDocument/2006/relationships/oleObject" Target="embeddings/oleObject825.bin"/><Relationship Id="rId4013" Type="http://schemas.openxmlformats.org/officeDocument/2006/relationships/oleObject" Target="embeddings/oleObject2035.bin"/><Relationship Id="rId7169" Type="http://schemas.openxmlformats.org/officeDocument/2006/relationships/oleObject" Target="embeddings/oleObject3686.bin"/><Relationship Id="rId7583" Type="http://schemas.openxmlformats.org/officeDocument/2006/relationships/oleObject" Target="embeddings/oleObject3978.bin"/><Relationship Id="rId8634" Type="http://schemas.openxmlformats.org/officeDocument/2006/relationships/oleObject" Target="embeddings/oleObject4649.bin"/><Relationship Id="rId3779" Type="http://schemas.openxmlformats.org/officeDocument/2006/relationships/image" Target="media/image1853.wmf"/><Relationship Id="rId6185" Type="http://schemas.openxmlformats.org/officeDocument/2006/relationships/image" Target="media/image2985.wmf"/><Relationship Id="rId7236" Type="http://schemas.openxmlformats.org/officeDocument/2006/relationships/image" Target="media/image3493.wmf"/><Relationship Id="rId7650" Type="http://schemas.openxmlformats.org/officeDocument/2006/relationships/oleObject" Target="embeddings/oleObject4045.bin"/><Relationship Id="rId6252" Type="http://schemas.openxmlformats.org/officeDocument/2006/relationships/oleObject" Target="embeddings/oleObject3205.bin"/><Relationship Id="rId7303" Type="http://schemas.openxmlformats.org/officeDocument/2006/relationships/oleObject" Target="embeddings/oleObject3754.bin"/><Relationship Id="rId8701" Type="http://schemas.openxmlformats.org/officeDocument/2006/relationships/oleObject" Target="embeddings/oleObject4684.bin"/><Relationship Id="rId1397" Type="http://schemas.openxmlformats.org/officeDocument/2006/relationships/image" Target="media/image668.wmf"/><Relationship Id="rId2795" Type="http://schemas.openxmlformats.org/officeDocument/2006/relationships/oleObject" Target="embeddings/oleObject1427.bin"/><Relationship Id="rId3846" Type="http://schemas.openxmlformats.org/officeDocument/2006/relationships/image" Target="media/image1886.wmf"/><Relationship Id="rId767" Type="http://schemas.openxmlformats.org/officeDocument/2006/relationships/image" Target="media/image365.wmf"/><Relationship Id="rId2448" Type="http://schemas.openxmlformats.org/officeDocument/2006/relationships/image" Target="media/image1187.wmf"/><Relationship Id="rId2862" Type="http://schemas.openxmlformats.org/officeDocument/2006/relationships/image" Target="media/image1391.wmf"/><Relationship Id="rId3913" Type="http://schemas.openxmlformats.org/officeDocument/2006/relationships/oleObject" Target="embeddings/oleObject1984.bin"/><Relationship Id="rId8077" Type="http://schemas.openxmlformats.org/officeDocument/2006/relationships/image" Target="media/image3692.wmf"/><Relationship Id="rId834" Type="http://schemas.openxmlformats.org/officeDocument/2006/relationships/oleObject" Target="embeddings/oleObject426.bin"/><Relationship Id="rId1464" Type="http://schemas.openxmlformats.org/officeDocument/2006/relationships/oleObject" Target="embeddings/oleObject752.bin"/><Relationship Id="rId2515" Type="http://schemas.openxmlformats.org/officeDocument/2006/relationships/image" Target="media/image1224.wmf"/><Relationship Id="rId8491" Type="http://schemas.openxmlformats.org/officeDocument/2006/relationships/oleObject" Target="embeddings/oleObject4575.bin"/><Relationship Id="rId901" Type="http://schemas.openxmlformats.org/officeDocument/2006/relationships/oleObject" Target="embeddings/oleObject461.bin"/><Relationship Id="rId1117" Type="http://schemas.openxmlformats.org/officeDocument/2006/relationships/image" Target="media/image536.wmf"/><Relationship Id="rId1531" Type="http://schemas.openxmlformats.org/officeDocument/2006/relationships/oleObject" Target="embeddings/oleObject787.bin"/><Relationship Id="rId4687" Type="http://schemas.openxmlformats.org/officeDocument/2006/relationships/oleObject" Target="embeddings/oleObject2413.bin"/><Relationship Id="rId5738" Type="http://schemas.openxmlformats.org/officeDocument/2006/relationships/oleObject" Target="embeddings/oleObject2948.bin"/><Relationship Id="rId7093" Type="http://schemas.openxmlformats.org/officeDocument/2006/relationships/oleObject" Target="embeddings/oleObject3643.bin"/><Relationship Id="rId8144" Type="http://schemas.openxmlformats.org/officeDocument/2006/relationships/oleObject" Target="embeddings/oleObject4397.bin"/><Relationship Id="rId3289" Type="http://schemas.openxmlformats.org/officeDocument/2006/relationships/oleObject" Target="embeddings/oleObject1668.bin"/><Relationship Id="rId4754" Type="http://schemas.openxmlformats.org/officeDocument/2006/relationships/oleObject" Target="embeddings/oleObject2447.bin"/><Relationship Id="rId7160" Type="http://schemas.openxmlformats.org/officeDocument/2006/relationships/image" Target="media/image3457.wmf"/><Relationship Id="rId8211" Type="http://schemas.openxmlformats.org/officeDocument/2006/relationships/oleObject" Target="embeddings/oleObject4431.bin"/><Relationship Id="rId3356" Type="http://schemas.openxmlformats.org/officeDocument/2006/relationships/image" Target="media/image1643.wmf"/><Relationship Id="rId4407" Type="http://schemas.openxmlformats.org/officeDocument/2006/relationships/image" Target="media/image2163.wmf"/><Relationship Id="rId5805" Type="http://schemas.openxmlformats.org/officeDocument/2006/relationships/image" Target="media/image2803.wmf"/><Relationship Id="rId277" Type="http://schemas.openxmlformats.org/officeDocument/2006/relationships/oleObject" Target="embeddings/oleObject138.bin"/><Relationship Id="rId3009" Type="http://schemas.openxmlformats.org/officeDocument/2006/relationships/image" Target="media/image1466.wmf"/><Relationship Id="rId3770" Type="http://schemas.openxmlformats.org/officeDocument/2006/relationships/oleObject" Target="embeddings/oleObject1911.bin"/><Relationship Id="rId4821" Type="http://schemas.openxmlformats.org/officeDocument/2006/relationships/oleObject" Target="embeddings/oleObject2481.bin"/><Relationship Id="rId7977" Type="http://schemas.openxmlformats.org/officeDocument/2006/relationships/image" Target="media/image3642.emf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51.bin"/><Relationship Id="rId2025" Type="http://schemas.openxmlformats.org/officeDocument/2006/relationships/image" Target="media/image978.wmf"/><Relationship Id="rId2372" Type="http://schemas.openxmlformats.org/officeDocument/2006/relationships/image" Target="media/image1150.wmf"/><Relationship Id="rId3423" Type="http://schemas.openxmlformats.org/officeDocument/2006/relationships/oleObject" Target="embeddings/oleObject1737.bin"/><Relationship Id="rId6579" Type="http://schemas.openxmlformats.org/officeDocument/2006/relationships/image" Target="media/image3181.wmf"/><Relationship Id="rId6993" Type="http://schemas.openxmlformats.org/officeDocument/2006/relationships/oleObject" Target="embeddings/oleObject3593.bin"/><Relationship Id="rId5595" Type="http://schemas.openxmlformats.org/officeDocument/2006/relationships/oleObject" Target="embeddings/oleObject2875.bin"/><Relationship Id="rId6646" Type="http://schemas.openxmlformats.org/officeDocument/2006/relationships/oleObject" Target="embeddings/oleObject3409.bin"/><Relationship Id="rId411" Type="http://schemas.openxmlformats.org/officeDocument/2006/relationships/image" Target="media/image193.wmf"/><Relationship Id="rId1041" Type="http://schemas.openxmlformats.org/officeDocument/2006/relationships/oleObject" Target="embeddings/oleObject533.bin"/><Relationship Id="rId4197" Type="http://schemas.openxmlformats.org/officeDocument/2006/relationships/oleObject" Target="embeddings/oleObject2126.bin"/><Relationship Id="rId5248" Type="http://schemas.openxmlformats.org/officeDocument/2006/relationships/image" Target="media/image2535.wmf"/><Relationship Id="rId5662" Type="http://schemas.openxmlformats.org/officeDocument/2006/relationships/oleObject" Target="embeddings/oleObject2909.bin"/><Relationship Id="rId6713" Type="http://schemas.openxmlformats.org/officeDocument/2006/relationships/oleObject" Target="embeddings/oleObject3446.bin"/><Relationship Id="rId1858" Type="http://schemas.openxmlformats.org/officeDocument/2006/relationships/oleObject" Target="embeddings/oleObject951.bin"/><Relationship Id="rId4264" Type="http://schemas.openxmlformats.org/officeDocument/2006/relationships/image" Target="media/image2094.wmf"/><Relationship Id="rId5315" Type="http://schemas.openxmlformats.org/officeDocument/2006/relationships/image" Target="media/image2567.wmf"/><Relationship Id="rId2909" Type="http://schemas.openxmlformats.org/officeDocument/2006/relationships/image" Target="media/image1416.wmf"/><Relationship Id="rId3280" Type="http://schemas.openxmlformats.org/officeDocument/2006/relationships/oleObject" Target="embeddings/oleObject1663.bin"/><Relationship Id="rId4331" Type="http://schemas.openxmlformats.org/officeDocument/2006/relationships/oleObject" Target="embeddings/oleObject2192.bin"/><Relationship Id="rId7487" Type="http://schemas.openxmlformats.org/officeDocument/2006/relationships/oleObject" Target="embeddings/oleObject3882.bin"/><Relationship Id="rId8538" Type="http://schemas.openxmlformats.org/officeDocument/2006/relationships/image" Target="media/image3916.wmf"/><Relationship Id="rId1925" Type="http://schemas.openxmlformats.org/officeDocument/2006/relationships/oleObject" Target="embeddings/oleObject985.bin"/><Relationship Id="rId6089" Type="http://schemas.openxmlformats.org/officeDocument/2006/relationships/oleObject" Target="embeddings/oleObject3129.bin"/><Relationship Id="rId6156" Type="http://schemas.openxmlformats.org/officeDocument/2006/relationships/oleObject" Target="embeddings/oleObject3163.bin"/><Relationship Id="rId7554" Type="http://schemas.openxmlformats.org/officeDocument/2006/relationships/oleObject" Target="embeddings/oleObject3949.bin"/><Relationship Id="rId8605" Type="http://schemas.openxmlformats.org/officeDocument/2006/relationships/image" Target="media/image3948.wmf"/><Relationship Id="rId2699" Type="http://schemas.openxmlformats.org/officeDocument/2006/relationships/oleObject" Target="embeddings/oleObject1372.bin"/><Relationship Id="rId3000" Type="http://schemas.openxmlformats.org/officeDocument/2006/relationships/oleObject" Target="embeddings/oleObject1528.bin"/><Relationship Id="rId6570" Type="http://schemas.openxmlformats.org/officeDocument/2006/relationships/oleObject" Target="embeddings/oleObject3371.bin"/><Relationship Id="rId7207" Type="http://schemas.openxmlformats.org/officeDocument/2006/relationships/oleObject" Target="embeddings/oleObject3705.bin"/><Relationship Id="rId7621" Type="http://schemas.openxmlformats.org/officeDocument/2006/relationships/oleObject" Target="embeddings/oleObject4016.bin"/><Relationship Id="rId2766" Type="http://schemas.openxmlformats.org/officeDocument/2006/relationships/oleObject" Target="embeddings/oleObject1408.bin"/><Relationship Id="rId3817" Type="http://schemas.openxmlformats.org/officeDocument/2006/relationships/oleObject" Target="embeddings/oleObject1935.bin"/><Relationship Id="rId5172" Type="http://schemas.openxmlformats.org/officeDocument/2006/relationships/oleObject" Target="embeddings/oleObject2662.bin"/><Relationship Id="rId6223" Type="http://schemas.openxmlformats.org/officeDocument/2006/relationships/image" Target="media/image3008.wmf"/><Relationship Id="rId738" Type="http://schemas.openxmlformats.org/officeDocument/2006/relationships/image" Target="media/image352.wmf"/><Relationship Id="rId1368" Type="http://schemas.openxmlformats.org/officeDocument/2006/relationships/image" Target="media/image658.wmf"/><Relationship Id="rId1782" Type="http://schemas.openxmlformats.org/officeDocument/2006/relationships/image" Target="media/image859.wmf"/><Relationship Id="rId2419" Type="http://schemas.openxmlformats.org/officeDocument/2006/relationships/oleObject" Target="embeddings/oleObject1236.bin"/><Relationship Id="rId2833" Type="http://schemas.openxmlformats.org/officeDocument/2006/relationships/oleObject" Target="embeddings/oleObject1446.bin"/><Relationship Id="rId5989" Type="http://schemas.openxmlformats.org/officeDocument/2006/relationships/image" Target="media/image2890.wmf"/><Relationship Id="rId8395" Type="http://schemas.openxmlformats.org/officeDocument/2006/relationships/oleObject" Target="embeddings/oleObject4521.bin"/><Relationship Id="rId74" Type="http://schemas.openxmlformats.org/officeDocument/2006/relationships/oleObject" Target="embeddings/oleObject37.bin"/><Relationship Id="rId805" Type="http://schemas.openxmlformats.org/officeDocument/2006/relationships/oleObject" Target="embeddings/oleObject412.bin"/><Relationship Id="rId1435" Type="http://schemas.openxmlformats.org/officeDocument/2006/relationships/image" Target="media/image687.wmf"/><Relationship Id="rId8048" Type="http://schemas.openxmlformats.org/officeDocument/2006/relationships/oleObject" Target="embeddings/oleObject4348.bin"/><Relationship Id="rId8462" Type="http://schemas.openxmlformats.org/officeDocument/2006/relationships/oleObject" Target="embeddings/oleObject4560.bin"/><Relationship Id="rId2900" Type="http://schemas.openxmlformats.org/officeDocument/2006/relationships/oleObject" Target="embeddings/oleObject1479.bin"/><Relationship Id="rId7064" Type="http://schemas.openxmlformats.org/officeDocument/2006/relationships/image" Target="media/image3413.wmf"/><Relationship Id="rId8115" Type="http://schemas.openxmlformats.org/officeDocument/2006/relationships/image" Target="media/image3711.wmf"/><Relationship Id="rId1502" Type="http://schemas.openxmlformats.org/officeDocument/2006/relationships/oleObject" Target="embeddings/oleObject771.bin"/><Relationship Id="rId4658" Type="http://schemas.openxmlformats.org/officeDocument/2006/relationships/image" Target="media/image2248.wmf"/><Relationship Id="rId5709" Type="http://schemas.openxmlformats.org/officeDocument/2006/relationships/oleObject" Target="embeddings/oleObject2934.bin"/><Relationship Id="rId6080" Type="http://schemas.openxmlformats.org/officeDocument/2006/relationships/image" Target="media/image2933.wmf"/><Relationship Id="rId7131" Type="http://schemas.openxmlformats.org/officeDocument/2006/relationships/image" Target="media/image3446.wmf"/><Relationship Id="rId3674" Type="http://schemas.openxmlformats.org/officeDocument/2006/relationships/oleObject" Target="embeddings/oleObject1863.bin"/><Relationship Id="rId4725" Type="http://schemas.openxmlformats.org/officeDocument/2006/relationships/image" Target="media/image2280.wmf"/><Relationship Id="rId595" Type="http://schemas.openxmlformats.org/officeDocument/2006/relationships/image" Target="media/image282.wmf"/><Relationship Id="rId2276" Type="http://schemas.openxmlformats.org/officeDocument/2006/relationships/image" Target="media/image1103.wmf"/><Relationship Id="rId2690" Type="http://schemas.openxmlformats.org/officeDocument/2006/relationships/image" Target="media/image1312.wmf"/><Relationship Id="rId3327" Type="http://schemas.openxmlformats.org/officeDocument/2006/relationships/oleObject" Target="embeddings/oleObject1688.bin"/><Relationship Id="rId3741" Type="http://schemas.openxmlformats.org/officeDocument/2006/relationships/image" Target="media/image1834.wmf"/><Relationship Id="rId6897" Type="http://schemas.openxmlformats.org/officeDocument/2006/relationships/oleObject" Target="embeddings/oleObject3539.bin"/><Relationship Id="rId7948" Type="http://schemas.openxmlformats.org/officeDocument/2006/relationships/oleObject" Target="embeddings/oleObject4298.bin"/><Relationship Id="rId248" Type="http://schemas.openxmlformats.org/officeDocument/2006/relationships/image" Target="media/image114.wmf"/><Relationship Id="rId662" Type="http://schemas.openxmlformats.org/officeDocument/2006/relationships/image" Target="media/image315.wmf"/><Relationship Id="rId1292" Type="http://schemas.openxmlformats.org/officeDocument/2006/relationships/oleObject" Target="embeddings/oleObject659.bin"/><Relationship Id="rId2343" Type="http://schemas.openxmlformats.org/officeDocument/2006/relationships/oleObject" Target="embeddings/oleObject1197.bin"/><Relationship Id="rId5499" Type="http://schemas.openxmlformats.org/officeDocument/2006/relationships/image" Target="media/image2654.wmf"/><Relationship Id="rId6964" Type="http://schemas.openxmlformats.org/officeDocument/2006/relationships/image" Target="media/image3363.wmf"/><Relationship Id="rId315" Type="http://schemas.openxmlformats.org/officeDocument/2006/relationships/oleObject" Target="embeddings/oleObject158.bin"/><Relationship Id="rId2410" Type="http://schemas.openxmlformats.org/officeDocument/2006/relationships/oleObject" Target="embeddings/oleObject1231.bin"/><Relationship Id="rId5566" Type="http://schemas.openxmlformats.org/officeDocument/2006/relationships/oleObject" Target="embeddings/oleObject2860.bin"/><Relationship Id="rId6617" Type="http://schemas.openxmlformats.org/officeDocument/2006/relationships/image" Target="media/image3200.wmf"/><Relationship Id="rId1012" Type="http://schemas.openxmlformats.org/officeDocument/2006/relationships/image" Target="media/image483.wmf"/><Relationship Id="rId4168" Type="http://schemas.openxmlformats.org/officeDocument/2006/relationships/image" Target="media/image2046.wmf"/><Relationship Id="rId5219" Type="http://schemas.openxmlformats.org/officeDocument/2006/relationships/image" Target="media/image2520.png"/><Relationship Id="rId5980" Type="http://schemas.openxmlformats.org/officeDocument/2006/relationships/oleObject" Target="embeddings/oleObject3072.bin"/><Relationship Id="rId3184" Type="http://schemas.openxmlformats.org/officeDocument/2006/relationships/oleObject" Target="embeddings/oleObject1620.bin"/><Relationship Id="rId4235" Type="http://schemas.openxmlformats.org/officeDocument/2006/relationships/oleObject" Target="embeddings/oleObject2145.bin"/><Relationship Id="rId4582" Type="http://schemas.openxmlformats.org/officeDocument/2006/relationships/oleObject" Target="embeddings/oleObject2351.bin"/><Relationship Id="rId5633" Type="http://schemas.openxmlformats.org/officeDocument/2006/relationships/oleObject" Target="embeddings/oleObject2894.bin"/><Relationship Id="rId1829" Type="http://schemas.openxmlformats.org/officeDocument/2006/relationships/oleObject" Target="embeddings/oleObject936.bin"/><Relationship Id="rId5700" Type="http://schemas.openxmlformats.org/officeDocument/2006/relationships/image" Target="media/image2751.wmf"/><Relationship Id="rId3251" Type="http://schemas.openxmlformats.org/officeDocument/2006/relationships/image" Target="media/image1592.wmf"/><Relationship Id="rId4302" Type="http://schemas.openxmlformats.org/officeDocument/2006/relationships/oleObject" Target="embeddings/oleObject2180.bin"/><Relationship Id="rId7458" Type="http://schemas.openxmlformats.org/officeDocument/2006/relationships/oleObject" Target="embeddings/oleObject3853.bin"/><Relationship Id="rId7872" Type="http://schemas.openxmlformats.org/officeDocument/2006/relationships/image" Target="media/image3594.wmf"/><Relationship Id="rId8509" Type="http://schemas.openxmlformats.org/officeDocument/2006/relationships/image" Target="media/image3902.wmf"/><Relationship Id="rId172" Type="http://schemas.openxmlformats.org/officeDocument/2006/relationships/oleObject" Target="embeddings/oleObject86.bin"/><Relationship Id="rId6474" Type="http://schemas.openxmlformats.org/officeDocument/2006/relationships/oleObject" Target="embeddings/oleObject3322.bin"/><Relationship Id="rId7525" Type="http://schemas.openxmlformats.org/officeDocument/2006/relationships/oleObject" Target="embeddings/oleObject3920.bin"/><Relationship Id="rId989" Type="http://schemas.openxmlformats.org/officeDocument/2006/relationships/image" Target="media/image472.wmf"/><Relationship Id="rId5076" Type="http://schemas.openxmlformats.org/officeDocument/2006/relationships/image" Target="media/image2445.wmf"/><Relationship Id="rId5490" Type="http://schemas.openxmlformats.org/officeDocument/2006/relationships/oleObject" Target="embeddings/oleObject2821.bin"/><Relationship Id="rId6127" Type="http://schemas.openxmlformats.org/officeDocument/2006/relationships/oleObject" Target="embeddings/oleObject3148.bin"/><Relationship Id="rId6541" Type="http://schemas.openxmlformats.org/officeDocument/2006/relationships/image" Target="media/image3162.wmf"/><Relationship Id="rId1686" Type="http://schemas.openxmlformats.org/officeDocument/2006/relationships/image" Target="media/image811.wmf"/><Relationship Id="rId4092" Type="http://schemas.openxmlformats.org/officeDocument/2006/relationships/image" Target="media/image2008.wmf"/><Relationship Id="rId5143" Type="http://schemas.openxmlformats.org/officeDocument/2006/relationships/image" Target="media/image2476.wmf"/><Relationship Id="rId8299" Type="http://schemas.openxmlformats.org/officeDocument/2006/relationships/image" Target="media/image3806.wmf"/><Relationship Id="rId1339" Type="http://schemas.openxmlformats.org/officeDocument/2006/relationships/image" Target="media/image646.wmf"/><Relationship Id="rId2737" Type="http://schemas.openxmlformats.org/officeDocument/2006/relationships/oleObject" Target="embeddings/oleObject1391.bin"/><Relationship Id="rId5210" Type="http://schemas.openxmlformats.org/officeDocument/2006/relationships/image" Target="media/image2515.png"/><Relationship Id="rId8366" Type="http://schemas.openxmlformats.org/officeDocument/2006/relationships/image" Target="media/image3838.wmf"/><Relationship Id="rId709" Type="http://schemas.openxmlformats.org/officeDocument/2006/relationships/oleObject" Target="embeddings/oleObject361.bin"/><Relationship Id="rId1753" Type="http://schemas.openxmlformats.org/officeDocument/2006/relationships/oleObject" Target="embeddings/oleObject898.bin"/><Relationship Id="rId2804" Type="http://schemas.openxmlformats.org/officeDocument/2006/relationships/oleObject" Target="embeddings/oleObject1430.bin"/><Relationship Id="rId8019" Type="http://schemas.openxmlformats.org/officeDocument/2006/relationships/oleObject" Target="embeddings/oleObject4333.bin"/><Relationship Id="rId45" Type="http://schemas.openxmlformats.org/officeDocument/2006/relationships/oleObject" Target="embeddings/oleObject22.bin"/><Relationship Id="rId1406" Type="http://schemas.openxmlformats.org/officeDocument/2006/relationships/oleObject" Target="embeddings/oleObject723.bin"/><Relationship Id="rId1820" Type="http://schemas.openxmlformats.org/officeDocument/2006/relationships/image" Target="media/image878.wmf"/><Relationship Id="rId4976" Type="http://schemas.openxmlformats.org/officeDocument/2006/relationships/image" Target="media/image2395.wmf"/><Relationship Id="rId7382" Type="http://schemas.openxmlformats.org/officeDocument/2006/relationships/oleObject" Target="embeddings/oleObject3795.bin"/><Relationship Id="rId8433" Type="http://schemas.openxmlformats.org/officeDocument/2006/relationships/oleObject" Target="embeddings/oleObject4546.bin"/><Relationship Id="rId3578" Type="http://schemas.openxmlformats.org/officeDocument/2006/relationships/oleObject" Target="embeddings/oleObject1815.bin"/><Relationship Id="rId3992" Type="http://schemas.openxmlformats.org/officeDocument/2006/relationships/image" Target="media/image1957.wmf"/><Relationship Id="rId4629" Type="http://schemas.openxmlformats.org/officeDocument/2006/relationships/image" Target="media/image2240.wmf"/><Relationship Id="rId7035" Type="http://schemas.openxmlformats.org/officeDocument/2006/relationships/oleObject" Target="embeddings/oleObject3614.bin"/><Relationship Id="rId8500" Type="http://schemas.openxmlformats.org/officeDocument/2006/relationships/oleObject" Target="embeddings/oleObject4580.bin"/><Relationship Id="rId499" Type="http://schemas.openxmlformats.org/officeDocument/2006/relationships/image" Target="media/image234.wmf"/><Relationship Id="rId2594" Type="http://schemas.openxmlformats.org/officeDocument/2006/relationships/oleObject" Target="embeddings/oleObject1320.bin"/><Relationship Id="rId3645" Type="http://schemas.openxmlformats.org/officeDocument/2006/relationships/image" Target="media/image1786.wmf"/><Relationship Id="rId6051" Type="http://schemas.openxmlformats.org/officeDocument/2006/relationships/image" Target="media/image2920.wmf"/><Relationship Id="rId7102" Type="http://schemas.openxmlformats.org/officeDocument/2006/relationships/oleObject" Target="embeddings/oleObject3648.bin"/><Relationship Id="rId566" Type="http://schemas.openxmlformats.org/officeDocument/2006/relationships/oleObject" Target="embeddings/oleObject288.bin"/><Relationship Id="rId1196" Type="http://schemas.openxmlformats.org/officeDocument/2006/relationships/oleObject" Target="embeddings/oleObject612.bin"/><Relationship Id="rId2247" Type="http://schemas.openxmlformats.org/officeDocument/2006/relationships/image" Target="media/image1089.wmf"/><Relationship Id="rId219" Type="http://schemas.openxmlformats.org/officeDocument/2006/relationships/oleObject" Target="embeddings/oleObject109.bin"/><Relationship Id="rId633" Type="http://schemas.openxmlformats.org/officeDocument/2006/relationships/image" Target="media/image301.wmf"/><Relationship Id="rId980" Type="http://schemas.openxmlformats.org/officeDocument/2006/relationships/oleObject" Target="embeddings/oleObject502.bin"/><Relationship Id="rId1263" Type="http://schemas.openxmlformats.org/officeDocument/2006/relationships/image" Target="media/image609.wmf"/><Relationship Id="rId2314" Type="http://schemas.openxmlformats.org/officeDocument/2006/relationships/image" Target="media/image1121.wmf"/><Relationship Id="rId2661" Type="http://schemas.openxmlformats.org/officeDocument/2006/relationships/image" Target="media/image1297.wmf"/><Relationship Id="rId3712" Type="http://schemas.openxmlformats.org/officeDocument/2006/relationships/oleObject" Target="embeddings/oleObject1882.bin"/><Relationship Id="rId6868" Type="http://schemas.openxmlformats.org/officeDocument/2006/relationships/image" Target="media/image3321.wmf"/><Relationship Id="rId7919" Type="http://schemas.openxmlformats.org/officeDocument/2006/relationships/oleObject" Target="embeddings/oleObject4279.bin"/><Relationship Id="rId8290" Type="http://schemas.openxmlformats.org/officeDocument/2006/relationships/oleObject" Target="embeddings/oleObject4466.bin"/><Relationship Id="rId5884" Type="http://schemas.openxmlformats.org/officeDocument/2006/relationships/oleObject" Target="embeddings/oleObject3022.bin"/><Relationship Id="rId6935" Type="http://schemas.openxmlformats.org/officeDocument/2006/relationships/oleObject" Target="embeddings/oleObject3564.bin"/><Relationship Id="rId700" Type="http://schemas.openxmlformats.org/officeDocument/2006/relationships/oleObject" Target="embeddings/oleObject356.bin"/><Relationship Id="rId1330" Type="http://schemas.openxmlformats.org/officeDocument/2006/relationships/oleObject" Target="embeddings/oleObject678.bin"/><Relationship Id="rId3088" Type="http://schemas.openxmlformats.org/officeDocument/2006/relationships/oleObject" Target="embeddings/oleObject1572.bin"/><Relationship Id="rId4486" Type="http://schemas.openxmlformats.org/officeDocument/2006/relationships/oleObject" Target="embeddings/oleObject2275.bin"/><Relationship Id="rId5537" Type="http://schemas.openxmlformats.org/officeDocument/2006/relationships/image" Target="media/image2672.wmf"/><Relationship Id="rId5951" Type="http://schemas.openxmlformats.org/officeDocument/2006/relationships/image" Target="media/image2875.wmf"/><Relationship Id="rId4139" Type="http://schemas.openxmlformats.org/officeDocument/2006/relationships/oleObject" Target="embeddings/oleObject2097.bin"/><Relationship Id="rId4553" Type="http://schemas.openxmlformats.org/officeDocument/2006/relationships/oleObject" Target="embeddings/oleObject2335.bin"/><Relationship Id="rId5604" Type="http://schemas.openxmlformats.org/officeDocument/2006/relationships/image" Target="media/image2705.wmf"/><Relationship Id="rId8010" Type="http://schemas.openxmlformats.org/officeDocument/2006/relationships/image" Target="media/image3659.wmf"/><Relationship Id="rId3155" Type="http://schemas.openxmlformats.org/officeDocument/2006/relationships/image" Target="media/image1539.wmf"/><Relationship Id="rId4206" Type="http://schemas.openxmlformats.org/officeDocument/2006/relationships/image" Target="media/image2065.wmf"/><Relationship Id="rId4620" Type="http://schemas.openxmlformats.org/officeDocument/2006/relationships/image" Target="media/image2236.wmf"/><Relationship Id="rId7776" Type="http://schemas.openxmlformats.org/officeDocument/2006/relationships/oleObject" Target="embeddings/oleObject4171.bin"/><Relationship Id="rId490" Type="http://schemas.openxmlformats.org/officeDocument/2006/relationships/oleObject" Target="embeddings/oleObject249.bin"/><Relationship Id="rId2171" Type="http://schemas.openxmlformats.org/officeDocument/2006/relationships/image" Target="media/image1051.wmf"/><Relationship Id="rId3222" Type="http://schemas.openxmlformats.org/officeDocument/2006/relationships/oleObject" Target="embeddings/oleObject1634.bin"/><Relationship Id="rId6378" Type="http://schemas.openxmlformats.org/officeDocument/2006/relationships/image" Target="media/image3087.wmf"/><Relationship Id="rId7429" Type="http://schemas.openxmlformats.org/officeDocument/2006/relationships/oleObject" Target="embeddings/oleObject3824.bin"/><Relationship Id="rId143" Type="http://schemas.openxmlformats.org/officeDocument/2006/relationships/image" Target="media/image61.wmf"/><Relationship Id="rId5394" Type="http://schemas.openxmlformats.org/officeDocument/2006/relationships/oleObject" Target="embeddings/oleObject2769.bin"/><Relationship Id="rId6445" Type="http://schemas.openxmlformats.org/officeDocument/2006/relationships/image" Target="media/image3115.wmf"/><Relationship Id="rId6792" Type="http://schemas.openxmlformats.org/officeDocument/2006/relationships/image" Target="media/image3284.wmf"/><Relationship Id="rId7843" Type="http://schemas.openxmlformats.org/officeDocument/2006/relationships/oleObject" Target="embeddings/oleObject4238.bin"/><Relationship Id="rId9" Type="http://schemas.openxmlformats.org/officeDocument/2006/relationships/image" Target="media/image1.gif"/><Relationship Id="rId210" Type="http://schemas.openxmlformats.org/officeDocument/2006/relationships/oleObject" Target="embeddings/oleObject105.bin"/><Relationship Id="rId2988" Type="http://schemas.openxmlformats.org/officeDocument/2006/relationships/oleObject" Target="embeddings/oleObject1522.bin"/><Relationship Id="rId5047" Type="http://schemas.openxmlformats.org/officeDocument/2006/relationships/oleObject" Target="embeddings/oleObject2597.bin"/><Relationship Id="rId7910" Type="http://schemas.openxmlformats.org/officeDocument/2006/relationships/image" Target="media/image3613.wmf"/><Relationship Id="rId5461" Type="http://schemas.openxmlformats.org/officeDocument/2006/relationships/image" Target="media/image2636.wmf"/><Relationship Id="rId6512" Type="http://schemas.openxmlformats.org/officeDocument/2006/relationships/oleObject" Target="embeddings/oleObject3342.bin"/><Relationship Id="rId1657" Type="http://schemas.openxmlformats.org/officeDocument/2006/relationships/oleObject" Target="embeddings/oleObject850.bin"/><Relationship Id="rId2708" Type="http://schemas.openxmlformats.org/officeDocument/2006/relationships/image" Target="media/image1321.wmf"/><Relationship Id="rId4063" Type="http://schemas.openxmlformats.org/officeDocument/2006/relationships/image" Target="media/image1993.wmf"/><Relationship Id="rId5114" Type="http://schemas.openxmlformats.org/officeDocument/2006/relationships/oleObject" Target="embeddings/oleObject2632.bin"/><Relationship Id="rId8684" Type="http://schemas.openxmlformats.org/officeDocument/2006/relationships/image" Target="media/image3986.wmf"/><Relationship Id="rId1724" Type="http://schemas.openxmlformats.org/officeDocument/2006/relationships/image" Target="media/image830.wmf"/><Relationship Id="rId4130" Type="http://schemas.openxmlformats.org/officeDocument/2006/relationships/image" Target="media/image2027.wmf"/><Relationship Id="rId7286" Type="http://schemas.openxmlformats.org/officeDocument/2006/relationships/image" Target="media/image3518.wmf"/><Relationship Id="rId8337" Type="http://schemas.openxmlformats.org/officeDocument/2006/relationships/oleObject" Target="embeddings/oleObject4491.bin"/><Relationship Id="rId16" Type="http://schemas.openxmlformats.org/officeDocument/2006/relationships/oleObject" Target="embeddings/oleObject3.bin"/><Relationship Id="rId3896" Type="http://schemas.openxmlformats.org/officeDocument/2006/relationships/image" Target="media/image1910.wmf"/><Relationship Id="rId7353" Type="http://schemas.openxmlformats.org/officeDocument/2006/relationships/oleObject" Target="embeddings/oleObject3779.bin"/><Relationship Id="rId8404" Type="http://schemas.openxmlformats.org/officeDocument/2006/relationships/image" Target="media/image3855.emf"/><Relationship Id="rId2498" Type="http://schemas.openxmlformats.org/officeDocument/2006/relationships/image" Target="media/image1215.wmf"/><Relationship Id="rId3549" Type="http://schemas.openxmlformats.org/officeDocument/2006/relationships/image" Target="media/image1738.wmf"/><Relationship Id="rId4947" Type="http://schemas.openxmlformats.org/officeDocument/2006/relationships/oleObject" Target="embeddings/oleObject2547.bin"/><Relationship Id="rId7006" Type="http://schemas.openxmlformats.org/officeDocument/2006/relationships/oleObject" Target="embeddings/oleObject3600.bin"/><Relationship Id="rId7420" Type="http://schemas.openxmlformats.org/officeDocument/2006/relationships/oleObject" Target="embeddings/oleObject3817.bin"/><Relationship Id="rId3963" Type="http://schemas.openxmlformats.org/officeDocument/2006/relationships/oleObject" Target="embeddings/oleObject2010.bin"/><Relationship Id="rId6022" Type="http://schemas.openxmlformats.org/officeDocument/2006/relationships/image" Target="media/image2906.wmf"/><Relationship Id="rId884" Type="http://schemas.openxmlformats.org/officeDocument/2006/relationships/image" Target="media/image421.wmf"/><Relationship Id="rId2565" Type="http://schemas.openxmlformats.org/officeDocument/2006/relationships/image" Target="media/image1249.wmf"/><Relationship Id="rId3616" Type="http://schemas.openxmlformats.org/officeDocument/2006/relationships/oleObject" Target="embeddings/oleObject1834.bin"/><Relationship Id="rId8194" Type="http://schemas.openxmlformats.org/officeDocument/2006/relationships/oleObject" Target="embeddings/oleObject4422.bin"/><Relationship Id="rId537" Type="http://schemas.openxmlformats.org/officeDocument/2006/relationships/image" Target="media/image253.wmf"/><Relationship Id="rId951" Type="http://schemas.openxmlformats.org/officeDocument/2006/relationships/image" Target="media/image453.wmf"/><Relationship Id="rId1167" Type="http://schemas.openxmlformats.org/officeDocument/2006/relationships/image" Target="media/image561.wmf"/><Relationship Id="rId1581" Type="http://schemas.openxmlformats.org/officeDocument/2006/relationships/oleObject" Target="embeddings/oleObject812.bin"/><Relationship Id="rId2218" Type="http://schemas.openxmlformats.org/officeDocument/2006/relationships/oleObject" Target="embeddings/oleObject1133.bin"/><Relationship Id="rId2632" Type="http://schemas.openxmlformats.org/officeDocument/2006/relationships/oleObject" Target="embeddings/oleObject1339.bin"/><Relationship Id="rId5788" Type="http://schemas.openxmlformats.org/officeDocument/2006/relationships/image" Target="media/image2795.wmf"/><Relationship Id="rId6839" Type="http://schemas.openxmlformats.org/officeDocument/2006/relationships/oleObject" Target="embeddings/oleObject3509.bin"/><Relationship Id="rId604" Type="http://schemas.openxmlformats.org/officeDocument/2006/relationships/oleObject" Target="embeddings/oleObject307.bin"/><Relationship Id="rId1234" Type="http://schemas.openxmlformats.org/officeDocument/2006/relationships/image" Target="media/image593.wmf"/><Relationship Id="rId5855" Type="http://schemas.openxmlformats.org/officeDocument/2006/relationships/image" Target="media/image2828.wmf"/><Relationship Id="rId6906" Type="http://schemas.openxmlformats.org/officeDocument/2006/relationships/oleObject" Target="embeddings/oleObject3544.bin"/><Relationship Id="rId8261" Type="http://schemas.openxmlformats.org/officeDocument/2006/relationships/image" Target="media/image3783.wmf"/><Relationship Id="rId1301" Type="http://schemas.openxmlformats.org/officeDocument/2006/relationships/image" Target="media/image626.wmf"/><Relationship Id="rId4457" Type="http://schemas.openxmlformats.org/officeDocument/2006/relationships/oleObject" Target="embeddings/oleObject2259.bin"/><Relationship Id="rId5508" Type="http://schemas.openxmlformats.org/officeDocument/2006/relationships/image" Target="media/image2658.wmf"/><Relationship Id="rId3059" Type="http://schemas.openxmlformats.org/officeDocument/2006/relationships/image" Target="media/image1491.wmf"/><Relationship Id="rId3473" Type="http://schemas.openxmlformats.org/officeDocument/2006/relationships/oleObject" Target="embeddings/oleObject1762.bin"/><Relationship Id="rId4524" Type="http://schemas.openxmlformats.org/officeDocument/2006/relationships/oleObject" Target="embeddings/oleObject2312.bin"/><Relationship Id="rId4871" Type="http://schemas.openxmlformats.org/officeDocument/2006/relationships/oleObject" Target="embeddings/oleObject2509.bin"/><Relationship Id="rId5922" Type="http://schemas.openxmlformats.org/officeDocument/2006/relationships/image" Target="media/image2861.wmf"/><Relationship Id="rId394" Type="http://schemas.openxmlformats.org/officeDocument/2006/relationships/oleObject" Target="embeddings/oleObject199.bin"/><Relationship Id="rId2075" Type="http://schemas.openxmlformats.org/officeDocument/2006/relationships/oleObject" Target="embeddings/oleObject1061.bin"/><Relationship Id="rId3126" Type="http://schemas.openxmlformats.org/officeDocument/2006/relationships/oleObject" Target="embeddings/oleObject1591.bin"/><Relationship Id="rId1091" Type="http://schemas.openxmlformats.org/officeDocument/2006/relationships/oleObject" Target="embeddings/oleObject558.bin"/><Relationship Id="rId3540" Type="http://schemas.openxmlformats.org/officeDocument/2006/relationships/oleObject" Target="embeddings/oleObject1796.bin"/><Relationship Id="rId5298" Type="http://schemas.openxmlformats.org/officeDocument/2006/relationships/oleObject" Target="embeddings/oleObject2720.bin"/><Relationship Id="rId6696" Type="http://schemas.openxmlformats.org/officeDocument/2006/relationships/image" Target="media/image3236.wmf"/><Relationship Id="rId7747" Type="http://schemas.openxmlformats.org/officeDocument/2006/relationships/oleObject" Target="embeddings/oleObject4142.bin"/><Relationship Id="rId114" Type="http://schemas.openxmlformats.org/officeDocument/2006/relationships/oleObject" Target="embeddings/oleObject57.bin"/><Relationship Id="rId461" Type="http://schemas.openxmlformats.org/officeDocument/2006/relationships/oleObject" Target="embeddings/oleObject233.bin"/><Relationship Id="rId2142" Type="http://schemas.openxmlformats.org/officeDocument/2006/relationships/oleObject" Target="embeddings/oleObject1095.bin"/><Relationship Id="rId6349" Type="http://schemas.openxmlformats.org/officeDocument/2006/relationships/image" Target="media/image3073.wmf"/><Relationship Id="rId6763" Type="http://schemas.openxmlformats.org/officeDocument/2006/relationships/oleObject" Target="embeddings/oleObject3471.bin"/><Relationship Id="rId7814" Type="http://schemas.openxmlformats.org/officeDocument/2006/relationships/oleObject" Target="embeddings/oleObject4209.bin"/><Relationship Id="rId2959" Type="http://schemas.openxmlformats.org/officeDocument/2006/relationships/image" Target="media/image1441.wmf"/><Relationship Id="rId5365" Type="http://schemas.openxmlformats.org/officeDocument/2006/relationships/image" Target="media/image2592.wmf"/><Relationship Id="rId6416" Type="http://schemas.openxmlformats.org/officeDocument/2006/relationships/image" Target="media/image3106.wmf"/><Relationship Id="rId6830" Type="http://schemas.openxmlformats.org/officeDocument/2006/relationships/image" Target="media/image3303.wmf"/><Relationship Id="rId4381" Type="http://schemas.openxmlformats.org/officeDocument/2006/relationships/oleObject" Target="embeddings/oleObject2217.bin"/><Relationship Id="rId5018" Type="http://schemas.openxmlformats.org/officeDocument/2006/relationships/image" Target="media/image2416.wmf"/><Relationship Id="rId5432" Type="http://schemas.openxmlformats.org/officeDocument/2006/relationships/oleObject" Target="embeddings/oleObject2789.bin"/><Relationship Id="rId8588" Type="http://schemas.openxmlformats.org/officeDocument/2006/relationships/oleObject" Target="embeddings/oleObject4626.bin"/><Relationship Id="rId1628" Type="http://schemas.openxmlformats.org/officeDocument/2006/relationships/image" Target="media/image782.wmf"/><Relationship Id="rId1975" Type="http://schemas.openxmlformats.org/officeDocument/2006/relationships/oleObject" Target="embeddings/oleObject1011.bin"/><Relationship Id="rId4034" Type="http://schemas.openxmlformats.org/officeDocument/2006/relationships/oleObject" Target="embeddings/oleObject2045.bin"/><Relationship Id="rId8655" Type="http://schemas.openxmlformats.org/officeDocument/2006/relationships/image" Target="media/image3973.wmf"/><Relationship Id="rId3050" Type="http://schemas.openxmlformats.org/officeDocument/2006/relationships/oleObject" Target="embeddings/oleObject1553.bin"/><Relationship Id="rId4101" Type="http://schemas.openxmlformats.org/officeDocument/2006/relationships/oleObject" Target="embeddings/oleObject2078.bin"/><Relationship Id="rId7257" Type="http://schemas.openxmlformats.org/officeDocument/2006/relationships/oleObject" Target="embeddings/oleObject3731.bin"/><Relationship Id="rId8308" Type="http://schemas.openxmlformats.org/officeDocument/2006/relationships/oleObject" Target="embeddings/oleObject4475.bin"/><Relationship Id="rId7671" Type="http://schemas.openxmlformats.org/officeDocument/2006/relationships/oleObject" Target="embeddings/oleObject4066.bin"/><Relationship Id="rId3867" Type="http://schemas.openxmlformats.org/officeDocument/2006/relationships/oleObject" Target="embeddings/oleObject1960.bin"/><Relationship Id="rId4918" Type="http://schemas.openxmlformats.org/officeDocument/2006/relationships/image" Target="media/image2373.wmf"/><Relationship Id="rId6273" Type="http://schemas.openxmlformats.org/officeDocument/2006/relationships/image" Target="media/image3035.wmf"/><Relationship Id="rId7324" Type="http://schemas.openxmlformats.org/officeDocument/2006/relationships/image" Target="media/image3537.wmf"/><Relationship Id="rId788" Type="http://schemas.openxmlformats.org/officeDocument/2006/relationships/oleObject" Target="embeddings/oleObject403.bin"/><Relationship Id="rId2469" Type="http://schemas.openxmlformats.org/officeDocument/2006/relationships/image" Target="media/image1200.wmf"/><Relationship Id="rId2883" Type="http://schemas.openxmlformats.org/officeDocument/2006/relationships/oleObject" Target="embeddings/oleObject1471.bin"/><Relationship Id="rId3934" Type="http://schemas.openxmlformats.org/officeDocument/2006/relationships/oleObject" Target="embeddings/oleObject1995.bin"/><Relationship Id="rId6340" Type="http://schemas.openxmlformats.org/officeDocument/2006/relationships/oleObject" Target="embeddings/oleObject3249.bin"/><Relationship Id="rId855" Type="http://schemas.openxmlformats.org/officeDocument/2006/relationships/oleObject" Target="embeddings/oleObject436.bin"/><Relationship Id="rId1485" Type="http://schemas.openxmlformats.org/officeDocument/2006/relationships/image" Target="media/image712.wmf"/><Relationship Id="rId2536" Type="http://schemas.openxmlformats.org/officeDocument/2006/relationships/oleObject" Target="embeddings/oleObject1291.bin"/><Relationship Id="rId8098" Type="http://schemas.openxmlformats.org/officeDocument/2006/relationships/oleObject" Target="embeddings/oleObject4373.bin"/><Relationship Id="rId508" Type="http://schemas.openxmlformats.org/officeDocument/2006/relationships/image" Target="media/image238.wmf"/><Relationship Id="rId922" Type="http://schemas.openxmlformats.org/officeDocument/2006/relationships/image" Target="media/image440.wmf"/><Relationship Id="rId1138" Type="http://schemas.openxmlformats.org/officeDocument/2006/relationships/oleObject" Target="embeddings/oleObject581.bin"/><Relationship Id="rId1552" Type="http://schemas.openxmlformats.org/officeDocument/2006/relationships/image" Target="media/image744.wmf"/><Relationship Id="rId2603" Type="http://schemas.openxmlformats.org/officeDocument/2006/relationships/oleObject" Target="embeddings/oleObject1325.bin"/><Relationship Id="rId2950" Type="http://schemas.openxmlformats.org/officeDocument/2006/relationships/oleObject" Target="embeddings/oleObject1503.bin"/><Relationship Id="rId5759" Type="http://schemas.openxmlformats.org/officeDocument/2006/relationships/oleObject" Target="embeddings/oleObject2959.bin"/><Relationship Id="rId8165" Type="http://schemas.openxmlformats.org/officeDocument/2006/relationships/image" Target="media/image3735.wmf"/><Relationship Id="rId1205" Type="http://schemas.openxmlformats.org/officeDocument/2006/relationships/oleObject" Target="embeddings/oleObject616.bin"/><Relationship Id="rId7181" Type="http://schemas.openxmlformats.org/officeDocument/2006/relationships/oleObject" Target="embeddings/oleObject3692.bin"/><Relationship Id="rId8232" Type="http://schemas.openxmlformats.org/officeDocument/2006/relationships/oleObject" Target="embeddings/oleObject4442.bin"/><Relationship Id="rId3377" Type="http://schemas.openxmlformats.org/officeDocument/2006/relationships/image" Target="media/image1653.wmf"/><Relationship Id="rId4775" Type="http://schemas.openxmlformats.org/officeDocument/2006/relationships/image" Target="media/image2305.wmf"/><Relationship Id="rId5826" Type="http://schemas.openxmlformats.org/officeDocument/2006/relationships/oleObject" Target="embeddings/oleObject2993.bin"/><Relationship Id="rId298" Type="http://schemas.openxmlformats.org/officeDocument/2006/relationships/oleObject" Target="embeddings/oleObject149.bin"/><Relationship Id="rId3791" Type="http://schemas.openxmlformats.org/officeDocument/2006/relationships/oleObject" Target="embeddings/oleObject1922.bin"/><Relationship Id="rId4428" Type="http://schemas.openxmlformats.org/officeDocument/2006/relationships/image" Target="media/image2173.wmf"/><Relationship Id="rId4842" Type="http://schemas.openxmlformats.org/officeDocument/2006/relationships/oleObject" Target="embeddings/oleObject2494.bin"/><Relationship Id="rId7998" Type="http://schemas.openxmlformats.org/officeDocument/2006/relationships/image" Target="media/image3653.wmf"/><Relationship Id="rId2393" Type="http://schemas.openxmlformats.org/officeDocument/2006/relationships/image" Target="media/image1160.wmf"/><Relationship Id="rId3444" Type="http://schemas.openxmlformats.org/officeDocument/2006/relationships/image" Target="media/image1686.wmf"/><Relationship Id="rId365" Type="http://schemas.openxmlformats.org/officeDocument/2006/relationships/image" Target="media/image170.wmf"/><Relationship Id="rId2046" Type="http://schemas.openxmlformats.org/officeDocument/2006/relationships/oleObject" Target="embeddings/oleObject1047.bin"/><Relationship Id="rId2460" Type="http://schemas.openxmlformats.org/officeDocument/2006/relationships/image" Target="media/image1195.png"/><Relationship Id="rId3511" Type="http://schemas.openxmlformats.org/officeDocument/2006/relationships/image" Target="media/image1719.wmf"/><Relationship Id="rId6667" Type="http://schemas.openxmlformats.org/officeDocument/2006/relationships/image" Target="media/image3225.wmf"/><Relationship Id="rId7718" Type="http://schemas.openxmlformats.org/officeDocument/2006/relationships/oleObject" Target="embeddings/oleObject4113.bin"/><Relationship Id="rId432" Type="http://schemas.openxmlformats.org/officeDocument/2006/relationships/image" Target="media/image204.wmf"/><Relationship Id="rId1062" Type="http://schemas.openxmlformats.org/officeDocument/2006/relationships/image" Target="media/image508.wmf"/><Relationship Id="rId2113" Type="http://schemas.openxmlformats.org/officeDocument/2006/relationships/oleObject" Target="embeddings/oleObject1080.bin"/><Relationship Id="rId5269" Type="http://schemas.openxmlformats.org/officeDocument/2006/relationships/image" Target="media/image2544.wmf"/><Relationship Id="rId5683" Type="http://schemas.openxmlformats.org/officeDocument/2006/relationships/oleObject" Target="embeddings/oleObject2921.bin"/><Relationship Id="rId6734" Type="http://schemas.openxmlformats.org/officeDocument/2006/relationships/image" Target="media/image3255.wmf"/><Relationship Id="rId4285" Type="http://schemas.openxmlformats.org/officeDocument/2006/relationships/oleObject" Target="embeddings/oleObject2170.bin"/><Relationship Id="rId5336" Type="http://schemas.openxmlformats.org/officeDocument/2006/relationships/oleObject" Target="embeddings/oleObject2739.bin"/><Relationship Id="rId1879" Type="http://schemas.openxmlformats.org/officeDocument/2006/relationships/oleObject" Target="embeddings/oleObject962.bin"/><Relationship Id="rId5750" Type="http://schemas.openxmlformats.org/officeDocument/2006/relationships/image" Target="media/image2776.wmf"/><Relationship Id="rId6801" Type="http://schemas.openxmlformats.org/officeDocument/2006/relationships/oleObject" Target="embeddings/oleObject3490.bin"/><Relationship Id="rId1946" Type="http://schemas.openxmlformats.org/officeDocument/2006/relationships/image" Target="media/image939.wmf"/><Relationship Id="rId4005" Type="http://schemas.openxmlformats.org/officeDocument/2006/relationships/oleObject" Target="embeddings/oleObject2031.bin"/><Relationship Id="rId4352" Type="http://schemas.openxmlformats.org/officeDocument/2006/relationships/image" Target="media/image2137.wmf"/><Relationship Id="rId5403" Type="http://schemas.openxmlformats.org/officeDocument/2006/relationships/image" Target="media/image2610.wmf"/><Relationship Id="rId8559" Type="http://schemas.openxmlformats.org/officeDocument/2006/relationships/oleObject" Target="embeddings/oleObject4610.bin"/><Relationship Id="rId7575" Type="http://schemas.openxmlformats.org/officeDocument/2006/relationships/oleObject" Target="embeddings/oleObject3970.bin"/><Relationship Id="rId8626" Type="http://schemas.openxmlformats.org/officeDocument/2006/relationships/oleObject" Target="embeddings/oleObject4645.bin"/><Relationship Id="rId3021" Type="http://schemas.openxmlformats.org/officeDocument/2006/relationships/image" Target="media/image1472.wmf"/><Relationship Id="rId6177" Type="http://schemas.openxmlformats.org/officeDocument/2006/relationships/image" Target="media/image2981.wmf"/><Relationship Id="rId6591" Type="http://schemas.openxmlformats.org/officeDocument/2006/relationships/image" Target="media/image3187.wmf"/><Relationship Id="rId7228" Type="http://schemas.openxmlformats.org/officeDocument/2006/relationships/image" Target="media/image3489.wmf"/><Relationship Id="rId7642" Type="http://schemas.openxmlformats.org/officeDocument/2006/relationships/oleObject" Target="embeddings/oleObject4037.bin"/><Relationship Id="rId2787" Type="http://schemas.openxmlformats.org/officeDocument/2006/relationships/oleObject" Target="embeddings/oleObject1423.bin"/><Relationship Id="rId3838" Type="http://schemas.openxmlformats.org/officeDocument/2006/relationships/image" Target="media/image1882.wmf"/><Relationship Id="rId5193" Type="http://schemas.openxmlformats.org/officeDocument/2006/relationships/image" Target="media/image2501.wmf"/><Relationship Id="rId6244" Type="http://schemas.openxmlformats.org/officeDocument/2006/relationships/oleObject" Target="embeddings/oleObject3201.bin"/><Relationship Id="rId759" Type="http://schemas.openxmlformats.org/officeDocument/2006/relationships/image" Target="media/image361.wmf"/><Relationship Id="rId1389" Type="http://schemas.openxmlformats.org/officeDocument/2006/relationships/image" Target="media/image664.wmf"/><Relationship Id="rId5260" Type="http://schemas.openxmlformats.org/officeDocument/2006/relationships/oleObject" Target="embeddings/oleObject2701.bin"/><Relationship Id="rId6311" Type="http://schemas.openxmlformats.org/officeDocument/2006/relationships/image" Target="media/image3054.wmf"/><Relationship Id="rId2854" Type="http://schemas.openxmlformats.org/officeDocument/2006/relationships/image" Target="media/image1387.wmf"/><Relationship Id="rId3905" Type="http://schemas.openxmlformats.org/officeDocument/2006/relationships/oleObject" Target="embeddings/oleObject1980.bin"/><Relationship Id="rId8069" Type="http://schemas.openxmlformats.org/officeDocument/2006/relationships/image" Target="media/image3688.wmf"/><Relationship Id="rId8483" Type="http://schemas.openxmlformats.org/officeDocument/2006/relationships/oleObject" Target="embeddings/oleObject4571.bin"/><Relationship Id="rId95" Type="http://schemas.openxmlformats.org/officeDocument/2006/relationships/image" Target="media/image37.wmf"/><Relationship Id="rId826" Type="http://schemas.openxmlformats.org/officeDocument/2006/relationships/oleObject" Target="embeddings/oleObject422.bin"/><Relationship Id="rId1109" Type="http://schemas.openxmlformats.org/officeDocument/2006/relationships/oleObject" Target="embeddings/oleObject567.bin"/><Relationship Id="rId1456" Type="http://schemas.openxmlformats.org/officeDocument/2006/relationships/oleObject" Target="embeddings/oleObject748.bin"/><Relationship Id="rId1870" Type="http://schemas.openxmlformats.org/officeDocument/2006/relationships/image" Target="media/image902.wmf"/><Relationship Id="rId2507" Type="http://schemas.openxmlformats.org/officeDocument/2006/relationships/image" Target="media/image1220.wmf"/><Relationship Id="rId2921" Type="http://schemas.openxmlformats.org/officeDocument/2006/relationships/image" Target="media/image1422.wmf"/><Relationship Id="rId7085" Type="http://schemas.openxmlformats.org/officeDocument/2006/relationships/oleObject" Target="embeddings/oleObject3639.bin"/><Relationship Id="rId8136" Type="http://schemas.openxmlformats.org/officeDocument/2006/relationships/oleObject" Target="embeddings/oleObject4393.bin"/><Relationship Id="rId1523" Type="http://schemas.openxmlformats.org/officeDocument/2006/relationships/oleObject" Target="embeddings/oleObject782.bin"/><Relationship Id="rId4679" Type="http://schemas.openxmlformats.org/officeDocument/2006/relationships/oleObject" Target="embeddings/oleObject2409.bin"/><Relationship Id="rId8550" Type="http://schemas.openxmlformats.org/officeDocument/2006/relationships/image" Target="media/image3922.wmf"/><Relationship Id="rId3695" Type="http://schemas.openxmlformats.org/officeDocument/2006/relationships/image" Target="media/image1811.wmf"/><Relationship Id="rId4746" Type="http://schemas.openxmlformats.org/officeDocument/2006/relationships/oleObject" Target="embeddings/oleObject2443.bin"/><Relationship Id="rId7152" Type="http://schemas.openxmlformats.org/officeDocument/2006/relationships/oleObject" Target="embeddings/oleObject3674.bin"/><Relationship Id="rId8203" Type="http://schemas.openxmlformats.org/officeDocument/2006/relationships/oleObject" Target="embeddings/oleObject4427.bin"/><Relationship Id="rId2297" Type="http://schemas.openxmlformats.org/officeDocument/2006/relationships/oleObject" Target="embeddings/oleObject1173.bin"/><Relationship Id="rId3348" Type="http://schemas.openxmlformats.org/officeDocument/2006/relationships/image" Target="media/image1639.wmf"/><Relationship Id="rId3762" Type="http://schemas.openxmlformats.org/officeDocument/2006/relationships/oleObject" Target="embeddings/oleObject1907.bin"/><Relationship Id="rId4813" Type="http://schemas.openxmlformats.org/officeDocument/2006/relationships/oleObject" Target="embeddings/oleObject2477.bin"/><Relationship Id="rId7969" Type="http://schemas.openxmlformats.org/officeDocument/2006/relationships/image" Target="media/image3638.wmf"/><Relationship Id="rId269" Type="http://schemas.openxmlformats.org/officeDocument/2006/relationships/oleObject" Target="embeddings/oleObject134.bin"/><Relationship Id="rId683" Type="http://schemas.openxmlformats.org/officeDocument/2006/relationships/oleObject" Target="embeddings/oleObject347.bin"/><Relationship Id="rId2364" Type="http://schemas.openxmlformats.org/officeDocument/2006/relationships/image" Target="media/image1146.wmf"/><Relationship Id="rId3415" Type="http://schemas.openxmlformats.org/officeDocument/2006/relationships/oleObject" Target="embeddings/oleObject1733.bin"/><Relationship Id="rId336" Type="http://schemas.openxmlformats.org/officeDocument/2006/relationships/image" Target="media/image157.wmf"/><Relationship Id="rId1380" Type="http://schemas.openxmlformats.org/officeDocument/2006/relationships/oleObject" Target="embeddings/oleObject709.bin"/><Relationship Id="rId2017" Type="http://schemas.openxmlformats.org/officeDocument/2006/relationships/image" Target="media/image974.wmf"/><Relationship Id="rId5587" Type="http://schemas.openxmlformats.org/officeDocument/2006/relationships/oleObject" Target="embeddings/oleObject2871.bin"/><Relationship Id="rId6985" Type="http://schemas.openxmlformats.org/officeDocument/2006/relationships/oleObject" Target="embeddings/oleObject3589.bin"/><Relationship Id="rId403" Type="http://schemas.openxmlformats.org/officeDocument/2006/relationships/image" Target="media/image189.wmf"/><Relationship Id="rId750" Type="http://schemas.openxmlformats.org/officeDocument/2006/relationships/image" Target="media/image356.wmf"/><Relationship Id="rId1033" Type="http://schemas.openxmlformats.org/officeDocument/2006/relationships/image" Target="media/image493.wmf"/><Relationship Id="rId2431" Type="http://schemas.openxmlformats.org/officeDocument/2006/relationships/oleObject" Target="embeddings/oleObject1242.bin"/><Relationship Id="rId4189" Type="http://schemas.openxmlformats.org/officeDocument/2006/relationships/oleObject" Target="embeddings/oleObject2122.bin"/><Relationship Id="rId6638" Type="http://schemas.openxmlformats.org/officeDocument/2006/relationships/oleObject" Target="embeddings/oleObject3405.bin"/><Relationship Id="rId8060" Type="http://schemas.openxmlformats.org/officeDocument/2006/relationships/oleObject" Target="embeddings/oleObject4354.bin"/><Relationship Id="rId5654" Type="http://schemas.openxmlformats.org/officeDocument/2006/relationships/image" Target="media/image2730.wmf"/><Relationship Id="rId6705" Type="http://schemas.openxmlformats.org/officeDocument/2006/relationships/oleObject" Target="embeddings/oleObject3442.bin"/><Relationship Id="rId1100" Type="http://schemas.openxmlformats.org/officeDocument/2006/relationships/image" Target="media/image527.wmf"/><Relationship Id="rId4256" Type="http://schemas.openxmlformats.org/officeDocument/2006/relationships/image" Target="media/image2090.wmf"/><Relationship Id="rId4670" Type="http://schemas.openxmlformats.org/officeDocument/2006/relationships/image" Target="media/image2253.wmf"/><Relationship Id="rId5307" Type="http://schemas.openxmlformats.org/officeDocument/2006/relationships/image" Target="media/image2563.wmf"/><Relationship Id="rId5721" Type="http://schemas.openxmlformats.org/officeDocument/2006/relationships/oleObject" Target="embeddings/oleObject2940.bin"/><Relationship Id="rId1917" Type="http://schemas.openxmlformats.org/officeDocument/2006/relationships/oleObject" Target="embeddings/oleObject981.bin"/><Relationship Id="rId3272" Type="http://schemas.openxmlformats.org/officeDocument/2006/relationships/oleObject" Target="embeddings/oleObject1659.bin"/><Relationship Id="rId4323" Type="http://schemas.openxmlformats.org/officeDocument/2006/relationships/oleObject" Target="embeddings/oleObject2188.bin"/><Relationship Id="rId7479" Type="http://schemas.openxmlformats.org/officeDocument/2006/relationships/oleObject" Target="embeddings/oleObject3874.bin"/><Relationship Id="rId7893" Type="http://schemas.openxmlformats.org/officeDocument/2006/relationships/oleObject" Target="embeddings/oleObject4266.bin"/><Relationship Id="rId193" Type="http://schemas.openxmlformats.org/officeDocument/2006/relationships/image" Target="media/image86.wmf"/><Relationship Id="rId6495" Type="http://schemas.openxmlformats.org/officeDocument/2006/relationships/oleObject" Target="embeddings/oleObject3333.bin"/><Relationship Id="rId7546" Type="http://schemas.openxmlformats.org/officeDocument/2006/relationships/oleObject" Target="embeddings/oleObject3941.bin"/><Relationship Id="rId260" Type="http://schemas.openxmlformats.org/officeDocument/2006/relationships/image" Target="media/image120.wmf"/><Relationship Id="rId5097" Type="http://schemas.openxmlformats.org/officeDocument/2006/relationships/oleObject" Target="embeddings/oleObject2623.bin"/><Relationship Id="rId6148" Type="http://schemas.openxmlformats.org/officeDocument/2006/relationships/oleObject" Target="embeddings/oleObject3159.bin"/><Relationship Id="rId7960" Type="http://schemas.openxmlformats.org/officeDocument/2006/relationships/oleObject" Target="embeddings/oleObject4304.bin"/><Relationship Id="rId5164" Type="http://schemas.openxmlformats.org/officeDocument/2006/relationships/oleObject" Target="embeddings/oleObject2658.bin"/><Relationship Id="rId6215" Type="http://schemas.openxmlformats.org/officeDocument/2006/relationships/image" Target="media/image3000.wmf"/><Relationship Id="rId6562" Type="http://schemas.openxmlformats.org/officeDocument/2006/relationships/oleObject" Target="embeddings/oleObject3367.bin"/><Relationship Id="rId7613" Type="http://schemas.openxmlformats.org/officeDocument/2006/relationships/oleObject" Target="embeddings/oleObject4008.bin"/><Relationship Id="rId2758" Type="http://schemas.openxmlformats.org/officeDocument/2006/relationships/image" Target="media/image1345.wmf"/><Relationship Id="rId3809" Type="http://schemas.openxmlformats.org/officeDocument/2006/relationships/oleObject" Target="embeddings/oleObject1931.bin"/><Relationship Id="rId1774" Type="http://schemas.openxmlformats.org/officeDocument/2006/relationships/image" Target="media/image855.wmf"/><Relationship Id="rId2825" Type="http://schemas.openxmlformats.org/officeDocument/2006/relationships/oleObject" Target="embeddings/oleObject1442.bin"/><Relationship Id="rId4180" Type="http://schemas.openxmlformats.org/officeDocument/2006/relationships/image" Target="media/image2052.wmf"/><Relationship Id="rId5231" Type="http://schemas.openxmlformats.org/officeDocument/2006/relationships/oleObject" Target="embeddings/oleObject2685.bin"/><Relationship Id="rId8387" Type="http://schemas.openxmlformats.org/officeDocument/2006/relationships/image" Target="media/image3849.wmf"/><Relationship Id="rId66" Type="http://schemas.openxmlformats.org/officeDocument/2006/relationships/image" Target="media/image25.png"/><Relationship Id="rId1427" Type="http://schemas.openxmlformats.org/officeDocument/2006/relationships/image" Target="media/image683.wmf"/><Relationship Id="rId1841" Type="http://schemas.openxmlformats.org/officeDocument/2006/relationships/oleObject" Target="embeddings/oleObject942.bin"/><Relationship Id="rId4997" Type="http://schemas.openxmlformats.org/officeDocument/2006/relationships/oleObject" Target="embeddings/oleObject2572.bin"/><Relationship Id="rId8454" Type="http://schemas.openxmlformats.org/officeDocument/2006/relationships/oleObject" Target="embeddings/oleObject4556.bin"/><Relationship Id="rId3599" Type="http://schemas.openxmlformats.org/officeDocument/2006/relationships/image" Target="media/image1763.wmf"/><Relationship Id="rId7056" Type="http://schemas.openxmlformats.org/officeDocument/2006/relationships/image" Target="media/image3409.wmf"/><Relationship Id="rId7470" Type="http://schemas.openxmlformats.org/officeDocument/2006/relationships/oleObject" Target="embeddings/oleObject3865.bin"/><Relationship Id="rId8107" Type="http://schemas.openxmlformats.org/officeDocument/2006/relationships/image" Target="media/image3707.wmf"/><Relationship Id="rId8521" Type="http://schemas.openxmlformats.org/officeDocument/2006/relationships/oleObject" Target="embeddings/oleObject4591.bin"/><Relationship Id="rId3666" Type="http://schemas.openxmlformats.org/officeDocument/2006/relationships/oleObject" Target="embeddings/oleObject1859.bin"/><Relationship Id="rId6072" Type="http://schemas.openxmlformats.org/officeDocument/2006/relationships/image" Target="media/image2929.wmf"/><Relationship Id="rId7123" Type="http://schemas.openxmlformats.org/officeDocument/2006/relationships/image" Target="media/image3442.wmf"/><Relationship Id="rId587" Type="http://schemas.openxmlformats.org/officeDocument/2006/relationships/image" Target="media/image278.wmf"/><Relationship Id="rId2268" Type="http://schemas.openxmlformats.org/officeDocument/2006/relationships/image" Target="media/image1099.wmf"/><Relationship Id="rId3319" Type="http://schemas.openxmlformats.org/officeDocument/2006/relationships/image" Target="media/image1625.wmf"/><Relationship Id="rId4717" Type="http://schemas.openxmlformats.org/officeDocument/2006/relationships/image" Target="media/image2276.wmf"/><Relationship Id="rId2682" Type="http://schemas.openxmlformats.org/officeDocument/2006/relationships/image" Target="media/image1308.wmf"/><Relationship Id="rId3733" Type="http://schemas.openxmlformats.org/officeDocument/2006/relationships/image" Target="media/image1830.wmf"/><Relationship Id="rId6889" Type="http://schemas.openxmlformats.org/officeDocument/2006/relationships/oleObject" Target="embeddings/oleObject3535.bin"/><Relationship Id="rId654" Type="http://schemas.openxmlformats.org/officeDocument/2006/relationships/oleObject" Target="embeddings/oleObject332.bin"/><Relationship Id="rId1284" Type="http://schemas.openxmlformats.org/officeDocument/2006/relationships/image" Target="media/image619.wmf"/><Relationship Id="rId2335" Type="http://schemas.openxmlformats.org/officeDocument/2006/relationships/oleObject" Target="embeddings/oleObject1193.bin"/><Relationship Id="rId3800" Type="http://schemas.openxmlformats.org/officeDocument/2006/relationships/image" Target="media/image1863.wmf"/><Relationship Id="rId6956" Type="http://schemas.openxmlformats.org/officeDocument/2006/relationships/image" Target="media/image3359.wmf"/><Relationship Id="rId307" Type="http://schemas.openxmlformats.org/officeDocument/2006/relationships/oleObject" Target="embeddings/oleObject154.bin"/><Relationship Id="rId721" Type="http://schemas.openxmlformats.org/officeDocument/2006/relationships/oleObject" Target="embeddings/oleObject367.bin"/><Relationship Id="rId1351" Type="http://schemas.openxmlformats.org/officeDocument/2006/relationships/image" Target="media/image651.wmf"/><Relationship Id="rId2402" Type="http://schemas.openxmlformats.org/officeDocument/2006/relationships/oleObject" Target="embeddings/oleObject1227.bin"/><Relationship Id="rId5558" Type="http://schemas.openxmlformats.org/officeDocument/2006/relationships/oleObject" Target="embeddings/oleObject2856.bin"/><Relationship Id="rId5972" Type="http://schemas.openxmlformats.org/officeDocument/2006/relationships/image" Target="media/image2882.wmf"/><Relationship Id="rId6609" Type="http://schemas.openxmlformats.org/officeDocument/2006/relationships/image" Target="media/image3196.wmf"/><Relationship Id="rId1004" Type="http://schemas.openxmlformats.org/officeDocument/2006/relationships/image" Target="media/image479.wmf"/><Relationship Id="rId4574" Type="http://schemas.openxmlformats.org/officeDocument/2006/relationships/oleObject" Target="embeddings/oleObject2347.bin"/><Relationship Id="rId5625" Type="http://schemas.openxmlformats.org/officeDocument/2006/relationships/oleObject" Target="embeddings/oleObject2890.bin"/><Relationship Id="rId8031" Type="http://schemas.openxmlformats.org/officeDocument/2006/relationships/oleObject" Target="embeddings/oleObject4339.bin"/><Relationship Id="rId3176" Type="http://schemas.openxmlformats.org/officeDocument/2006/relationships/oleObject" Target="embeddings/oleObject1616.bin"/><Relationship Id="rId3590" Type="http://schemas.openxmlformats.org/officeDocument/2006/relationships/oleObject" Target="embeddings/oleObject1821.bin"/><Relationship Id="rId4227" Type="http://schemas.openxmlformats.org/officeDocument/2006/relationships/oleObject" Target="embeddings/oleObject2141.bin"/><Relationship Id="rId7797" Type="http://schemas.openxmlformats.org/officeDocument/2006/relationships/oleObject" Target="embeddings/oleObject4192.bin"/><Relationship Id="rId2192" Type="http://schemas.openxmlformats.org/officeDocument/2006/relationships/oleObject" Target="embeddings/oleObject1120.bin"/><Relationship Id="rId3243" Type="http://schemas.openxmlformats.org/officeDocument/2006/relationships/image" Target="media/image1588.wmf"/><Relationship Id="rId4641" Type="http://schemas.openxmlformats.org/officeDocument/2006/relationships/oleObject" Target="embeddings/oleObject2385.bin"/><Relationship Id="rId6399" Type="http://schemas.openxmlformats.org/officeDocument/2006/relationships/oleObject" Target="embeddings/oleObject3279.bin"/><Relationship Id="rId164" Type="http://schemas.openxmlformats.org/officeDocument/2006/relationships/oleObject" Target="embeddings/oleObject82.bin"/><Relationship Id="rId7864" Type="http://schemas.openxmlformats.org/officeDocument/2006/relationships/image" Target="media/image3590.wmf"/><Relationship Id="rId3310" Type="http://schemas.openxmlformats.org/officeDocument/2006/relationships/image" Target="media/image1621.wmf"/><Relationship Id="rId5068" Type="http://schemas.openxmlformats.org/officeDocument/2006/relationships/image" Target="media/image2441.wmf"/><Relationship Id="rId6466" Type="http://schemas.openxmlformats.org/officeDocument/2006/relationships/oleObject" Target="embeddings/oleObject3318.bin"/><Relationship Id="rId6880" Type="http://schemas.openxmlformats.org/officeDocument/2006/relationships/image" Target="media/image3327.wmf"/><Relationship Id="rId7517" Type="http://schemas.openxmlformats.org/officeDocument/2006/relationships/oleObject" Target="embeddings/oleObject3912.bin"/><Relationship Id="rId7931" Type="http://schemas.openxmlformats.org/officeDocument/2006/relationships/oleObject" Target="embeddings/oleObject4286.bin"/><Relationship Id="rId231" Type="http://schemas.openxmlformats.org/officeDocument/2006/relationships/oleObject" Target="embeddings/oleObject115.bin"/><Relationship Id="rId5482" Type="http://schemas.openxmlformats.org/officeDocument/2006/relationships/image" Target="media/image2646.wmf"/><Relationship Id="rId6119" Type="http://schemas.openxmlformats.org/officeDocument/2006/relationships/oleObject" Target="embeddings/oleObject3144.bin"/><Relationship Id="rId6533" Type="http://schemas.openxmlformats.org/officeDocument/2006/relationships/image" Target="media/image3158.wmf"/><Relationship Id="rId1678" Type="http://schemas.openxmlformats.org/officeDocument/2006/relationships/image" Target="media/image807.wmf"/><Relationship Id="rId2729" Type="http://schemas.openxmlformats.org/officeDocument/2006/relationships/oleObject" Target="embeddings/oleObject1387.bin"/><Relationship Id="rId4084" Type="http://schemas.openxmlformats.org/officeDocument/2006/relationships/oleObject" Target="embeddings/oleObject2070.bin"/><Relationship Id="rId5135" Type="http://schemas.openxmlformats.org/officeDocument/2006/relationships/image" Target="media/image2472.wmf"/><Relationship Id="rId6600" Type="http://schemas.openxmlformats.org/officeDocument/2006/relationships/oleObject" Target="embeddings/oleObject3386.bin"/><Relationship Id="rId4151" Type="http://schemas.openxmlformats.org/officeDocument/2006/relationships/oleObject" Target="embeddings/oleObject2103.bin"/><Relationship Id="rId5202" Type="http://schemas.openxmlformats.org/officeDocument/2006/relationships/image" Target="media/image2510.wmf"/><Relationship Id="rId8358" Type="http://schemas.openxmlformats.org/officeDocument/2006/relationships/image" Target="media/image3834.wmf"/><Relationship Id="rId1745" Type="http://schemas.openxmlformats.org/officeDocument/2006/relationships/oleObject" Target="embeddings/oleObject894.bin"/><Relationship Id="rId7374" Type="http://schemas.openxmlformats.org/officeDocument/2006/relationships/oleObject" Target="embeddings/oleObject3791.bin"/><Relationship Id="rId8425" Type="http://schemas.openxmlformats.org/officeDocument/2006/relationships/image" Target="media/image3860.wmf"/><Relationship Id="rId37" Type="http://schemas.openxmlformats.org/officeDocument/2006/relationships/oleObject" Target="embeddings/oleObject18.bin"/><Relationship Id="rId1812" Type="http://schemas.openxmlformats.org/officeDocument/2006/relationships/image" Target="media/image874.wmf"/><Relationship Id="rId4968" Type="http://schemas.openxmlformats.org/officeDocument/2006/relationships/image" Target="media/image2391.wmf"/><Relationship Id="rId7027" Type="http://schemas.openxmlformats.org/officeDocument/2006/relationships/oleObject" Target="embeddings/oleObject3610.bin"/><Relationship Id="rId3984" Type="http://schemas.openxmlformats.org/officeDocument/2006/relationships/image" Target="media/image1953.wmf"/><Relationship Id="rId6390" Type="http://schemas.openxmlformats.org/officeDocument/2006/relationships/image" Target="media/image3093.wmf"/><Relationship Id="rId7441" Type="http://schemas.openxmlformats.org/officeDocument/2006/relationships/oleObject" Target="embeddings/oleObject3836.bin"/><Relationship Id="rId2586" Type="http://schemas.openxmlformats.org/officeDocument/2006/relationships/oleObject" Target="embeddings/oleObject1316.bin"/><Relationship Id="rId3637" Type="http://schemas.openxmlformats.org/officeDocument/2006/relationships/image" Target="media/image1782.wmf"/><Relationship Id="rId6043" Type="http://schemas.openxmlformats.org/officeDocument/2006/relationships/image" Target="media/image2916.wmf"/><Relationship Id="rId558" Type="http://schemas.openxmlformats.org/officeDocument/2006/relationships/oleObject" Target="embeddings/oleObject284.bin"/><Relationship Id="rId972" Type="http://schemas.openxmlformats.org/officeDocument/2006/relationships/oleObject" Target="embeddings/oleObject498.bin"/><Relationship Id="rId1188" Type="http://schemas.openxmlformats.org/officeDocument/2006/relationships/oleObject" Target="embeddings/oleObject607.bin"/><Relationship Id="rId2239" Type="http://schemas.openxmlformats.org/officeDocument/2006/relationships/image" Target="media/image1085.wmf"/><Relationship Id="rId2653" Type="http://schemas.openxmlformats.org/officeDocument/2006/relationships/image" Target="media/image1293.wmf"/><Relationship Id="rId3704" Type="http://schemas.openxmlformats.org/officeDocument/2006/relationships/oleObject" Target="embeddings/oleObject1878.bin"/><Relationship Id="rId6110" Type="http://schemas.openxmlformats.org/officeDocument/2006/relationships/image" Target="media/image2948.wmf"/><Relationship Id="rId625" Type="http://schemas.openxmlformats.org/officeDocument/2006/relationships/image" Target="media/image297.wmf"/><Relationship Id="rId1255" Type="http://schemas.openxmlformats.org/officeDocument/2006/relationships/oleObject" Target="embeddings/oleObject642.bin"/><Relationship Id="rId2306" Type="http://schemas.openxmlformats.org/officeDocument/2006/relationships/image" Target="media/image1117.wmf"/><Relationship Id="rId5876" Type="http://schemas.openxmlformats.org/officeDocument/2006/relationships/oleObject" Target="embeddings/oleObject3018.bin"/><Relationship Id="rId8282" Type="http://schemas.openxmlformats.org/officeDocument/2006/relationships/oleObject" Target="embeddings/oleObject4462.bin"/><Relationship Id="rId1322" Type="http://schemas.openxmlformats.org/officeDocument/2006/relationships/image" Target="media/image637.wmf"/><Relationship Id="rId2720" Type="http://schemas.openxmlformats.org/officeDocument/2006/relationships/image" Target="media/image1327.wmf"/><Relationship Id="rId4478" Type="http://schemas.openxmlformats.org/officeDocument/2006/relationships/oleObject" Target="embeddings/oleObject2270.bin"/><Relationship Id="rId5529" Type="http://schemas.openxmlformats.org/officeDocument/2006/relationships/image" Target="media/image2668.wmf"/><Relationship Id="rId6927" Type="http://schemas.openxmlformats.org/officeDocument/2006/relationships/oleObject" Target="embeddings/oleObject3560.bin"/><Relationship Id="rId4892" Type="http://schemas.openxmlformats.org/officeDocument/2006/relationships/image" Target="media/image2360.wmf"/><Relationship Id="rId5943" Type="http://schemas.openxmlformats.org/officeDocument/2006/relationships/image" Target="media/image2871.wmf"/><Relationship Id="rId8002" Type="http://schemas.openxmlformats.org/officeDocument/2006/relationships/image" Target="media/image3655.wmf"/><Relationship Id="rId2096" Type="http://schemas.openxmlformats.org/officeDocument/2006/relationships/image" Target="media/image1014.wmf"/><Relationship Id="rId3494" Type="http://schemas.openxmlformats.org/officeDocument/2006/relationships/image" Target="media/image1711.wmf"/><Relationship Id="rId4545" Type="http://schemas.openxmlformats.org/officeDocument/2006/relationships/oleObject" Target="embeddings/oleObject2330.bin"/><Relationship Id="rId3147" Type="http://schemas.openxmlformats.org/officeDocument/2006/relationships/image" Target="media/image1535.wmf"/><Relationship Id="rId3561" Type="http://schemas.openxmlformats.org/officeDocument/2006/relationships/image" Target="media/image1744.wmf"/><Relationship Id="rId4612" Type="http://schemas.openxmlformats.org/officeDocument/2006/relationships/image" Target="media/image2232.wmf"/><Relationship Id="rId7768" Type="http://schemas.openxmlformats.org/officeDocument/2006/relationships/oleObject" Target="embeddings/oleObject4163.bin"/><Relationship Id="rId482" Type="http://schemas.openxmlformats.org/officeDocument/2006/relationships/image" Target="media/image227.wmf"/><Relationship Id="rId2163" Type="http://schemas.openxmlformats.org/officeDocument/2006/relationships/image" Target="media/image1047.wmf"/><Relationship Id="rId3214" Type="http://schemas.openxmlformats.org/officeDocument/2006/relationships/image" Target="media/image1571.wmf"/><Relationship Id="rId6784" Type="http://schemas.openxmlformats.org/officeDocument/2006/relationships/image" Target="media/image3280.wmf"/><Relationship Id="rId7835" Type="http://schemas.openxmlformats.org/officeDocument/2006/relationships/oleObject" Target="embeddings/oleObject4230.bin"/><Relationship Id="rId135" Type="http://schemas.openxmlformats.org/officeDocument/2006/relationships/image" Target="media/image57.wmf"/><Relationship Id="rId2230" Type="http://schemas.openxmlformats.org/officeDocument/2006/relationships/oleObject" Target="embeddings/oleObject1139.bin"/><Relationship Id="rId5386" Type="http://schemas.openxmlformats.org/officeDocument/2006/relationships/image" Target="media/image2602.wmf"/><Relationship Id="rId6437" Type="http://schemas.openxmlformats.org/officeDocument/2006/relationships/oleObject" Target="embeddings/oleObject3300.bin"/><Relationship Id="rId202" Type="http://schemas.openxmlformats.org/officeDocument/2006/relationships/oleObject" Target="embeddings/oleObject101.bin"/><Relationship Id="rId5039" Type="http://schemas.openxmlformats.org/officeDocument/2006/relationships/oleObject" Target="embeddings/oleObject2593.bin"/><Relationship Id="rId5453" Type="http://schemas.openxmlformats.org/officeDocument/2006/relationships/image" Target="media/image2632.wmf"/><Relationship Id="rId6504" Type="http://schemas.openxmlformats.org/officeDocument/2006/relationships/oleObject" Target="embeddings/oleObject3338.bin"/><Relationship Id="rId6851" Type="http://schemas.openxmlformats.org/officeDocument/2006/relationships/image" Target="media/image3313.wmf"/><Relationship Id="rId7902" Type="http://schemas.openxmlformats.org/officeDocument/2006/relationships/image" Target="media/image3609.wmf"/><Relationship Id="rId1996" Type="http://schemas.openxmlformats.org/officeDocument/2006/relationships/image" Target="media/image964.wmf"/><Relationship Id="rId4055" Type="http://schemas.openxmlformats.org/officeDocument/2006/relationships/image" Target="media/image1989.wmf"/><Relationship Id="rId5106" Type="http://schemas.openxmlformats.org/officeDocument/2006/relationships/oleObject" Target="embeddings/oleObject2628.bin"/><Relationship Id="rId1649" Type="http://schemas.openxmlformats.org/officeDocument/2006/relationships/oleObject" Target="embeddings/oleObject846.bin"/><Relationship Id="rId3071" Type="http://schemas.openxmlformats.org/officeDocument/2006/relationships/image" Target="media/image1497.wmf"/><Relationship Id="rId5520" Type="http://schemas.openxmlformats.org/officeDocument/2006/relationships/oleObject" Target="embeddings/oleObject2837.bin"/><Relationship Id="rId7278" Type="http://schemas.openxmlformats.org/officeDocument/2006/relationships/image" Target="media/image3514.wmf"/><Relationship Id="rId8676" Type="http://schemas.openxmlformats.org/officeDocument/2006/relationships/oleObject" Target="embeddings/oleObject4671.bin"/><Relationship Id="rId1716" Type="http://schemas.openxmlformats.org/officeDocument/2006/relationships/image" Target="media/image826.wmf"/><Relationship Id="rId4122" Type="http://schemas.openxmlformats.org/officeDocument/2006/relationships/image" Target="media/image2023.wmf"/><Relationship Id="rId7692" Type="http://schemas.openxmlformats.org/officeDocument/2006/relationships/oleObject" Target="embeddings/oleObject4087.bin"/><Relationship Id="rId8329" Type="http://schemas.openxmlformats.org/officeDocument/2006/relationships/oleObject" Target="embeddings/oleObject4486.bin"/><Relationship Id="rId3888" Type="http://schemas.openxmlformats.org/officeDocument/2006/relationships/image" Target="media/image1906.wmf"/><Relationship Id="rId4939" Type="http://schemas.openxmlformats.org/officeDocument/2006/relationships/oleObject" Target="embeddings/oleObject2543.bin"/><Relationship Id="rId6294" Type="http://schemas.openxmlformats.org/officeDocument/2006/relationships/oleObject" Target="embeddings/oleObject3226.bin"/><Relationship Id="rId7345" Type="http://schemas.openxmlformats.org/officeDocument/2006/relationships/oleObject" Target="embeddings/oleObject3775.bin"/><Relationship Id="rId6361" Type="http://schemas.openxmlformats.org/officeDocument/2006/relationships/oleObject" Target="embeddings/oleObject3260.bin"/><Relationship Id="rId7412" Type="http://schemas.openxmlformats.org/officeDocument/2006/relationships/image" Target="media/image3577.wmf"/><Relationship Id="rId876" Type="http://schemas.openxmlformats.org/officeDocument/2006/relationships/oleObject" Target="embeddings/oleObject448.bin"/><Relationship Id="rId2557" Type="http://schemas.openxmlformats.org/officeDocument/2006/relationships/image" Target="media/image1245.wmf"/><Relationship Id="rId3608" Type="http://schemas.openxmlformats.org/officeDocument/2006/relationships/oleObject" Target="embeddings/oleObject1830.bin"/><Relationship Id="rId3955" Type="http://schemas.openxmlformats.org/officeDocument/2006/relationships/oleObject" Target="embeddings/oleObject2006.bin"/><Relationship Id="rId6014" Type="http://schemas.openxmlformats.org/officeDocument/2006/relationships/image" Target="media/image2902.wmf"/><Relationship Id="rId529" Type="http://schemas.openxmlformats.org/officeDocument/2006/relationships/image" Target="media/image249.wmf"/><Relationship Id="rId1159" Type="http://schemas.openxmlformats.org/officeDocument/2006/relationships/oleObject" Target="embeddings/oleObject591.bin"/><Relationship Id="rId2971" Type="http://schemas.openxmlformats.org/officeDocument/2006/relationships/image" Target="media/image1447.wmf"/><Relationship Id="rId5030" Type="http://schemas.openxmlformats.org/officeDocument/2006/relationships/image" Target="media/image2422.wmf"/><Relationship Id="rId8186" Type="http://schemas.openxmlformats.org/officeDocument/2006/relationships/oleObject" Target="embeddings/oleObject4418.bin"/><Relationship Id="rId943" Type="http://schemas.openxmlformats.org/officeDocument/2006/relationships/image" Target="media/image450.wmf"/><Relationship Id="rId1573" Type="http://schemas.openxmlformats.org/officeDocument/2006/relationships/oleObject" Target="embeddings/oleObject808.bin"/><Relationship Id="rId2624" Type="http://schemas.openxmlformats.org/officeDocument/2006/relationships/oleObject" Target="embeddings/oleObject1335.bin"/><Relationship Id="rId1226" Type="http://schemas.openxmlformats.org/officeDocument/2006/relationships/image" Target="media/image589.wmf"/><Relationship Id="rId1640" Type="http://schemas.openxmlformats.org/officeDocument/2006/relationships/image" Target="media/image788.wmf"/><Relationship Id="rId4796" Type="http://schemas.openxmlformats.org/officeDocument/2006/relationships/image" Target="media/image2315.wmf"/><Relationship Id="rId5847" Type="http://schemas.openxmlformats.org/officeDocument/2006/relationships/image" Target="media/image2824.wmf"/><Relationship Id="rId8253" Type="http://schemas.openxmlformats.org/officeDocument/2006/relationships/image" Target="media/image3778.wmf"/><Relationship Id="rId3398" Type="http://schemas.openxmlformats.org/officeDocument/2006/relationships/oleObject" Target="embeddings/oleObject1724.bin"/><Relationship Id="rId4449" Type="http://schemas.openxmlformats.org/officeDocument/2006/relationships/image" Target="media/image2182.wmf"/><Relationship Id="rId4863" Type="http://schemas.openxmlformats.org/officeDocument/2006/relationships/oleObject" Target="embeddings/oleObject2505.bin"/><Relationship Id="rId5914" Type="http://schemas.openxmlformats.org/officeDocument/2006/relationships/image" Target="media/image2857.wmf"/><Relationship Id="rId8320" Type="http://schemas.openxmlformats.org/officeDocument/2006/relationships/image" Target="media/image3816.wmf"/><Relationship Id="rId3465" Type="http://schemas.openxmlformats.org/officeDocument/2006/relationships/oleObject" Target="embeddings/oleObject1758.bin"/><Relationship Id="rId4516" Type="http://schemas.openxmlformats.org/officeDocument/2006/relationships/oleObject" Target="embeddings/oleObject2304.bin"/><Relationship Id="rId386" Type="http://schemas.openxmlformats.org/officeDocument/2006/relationships/oleObject" Target="embeddings/oleObject195.bin"/><Relationship Id="rId2067" Type="http://schemas.openxmlformats.org/officeDocument/2006/relationships/image" Target="media/image999.wmf"/><Relationship Id="rId2481" Type="http://schemas.openxmlformats.org/officeDocument/2006/relationships/image" Target="media/image1206.png"/><Relationship Id="rId3118" Type="http://schemas.openxmlformats.org/officeDocument/2006/relationships/oleObject" Target="embeddings/oleObject1587.bin"/><Relationship Id="rId3532" Type="http://schemas.openxmlformats.org/officeDocument/2006/relationships/oleObject" Target="embeddings/oleObject1792.bin"/><Relationship Id="rId4930" Type="http://schemas.openxmlformats.org/officeDocument/2006/relationships/image" Target="media/image23720.wmf"/><Relationship Id="rId6688" Type="http://schemas.openxmlformats.org/officeDocument/2006/relationships/oleObject" Target="embeddings/oleObject3433.bin"/><Relationship Id="rId7739" Type="http://schemas.openxmlformats.org/officeDocument/2006/relationships/oleObject" Target="embeddings/oleObject4134.bin"/><Relationship Id="rId453" Type="http://schemas.openxmlformats.org/officeDocument/2006/relationships/image" Target="media/image214.wmf"/><Relationship Id="rId1083" Type="http://schemas.openxmlformats.org/officeDocument/2006/relationships/oleObject" Target="embeddings/oleObject554.bin"/><Relationship Id="rId2134" Type="http://schemas.openxmlformats.org/officeDocument/2006/relationships/image" Target="media/image1033.wmf"/><Relationship Id="rId106" Type="http://schemas.openxmlformats.org/officeDocument/2006/relationships/oleObject" Target="embeddings/oleObject53.bin"/><Relationship Id="rId1150" Type="http://schemas.openxmlformats.org/officeDocument/2006/relationships/image" Target="media/image553.wmf"/><Relationship Id="rId5357" Type="http://schemas.openxmlformats.org/officeDocument/2006/relationships/image" Target="media/image2588.wmf"/><Relationship Id="rId6755" Type="http://schemas.openxmlformats.org/officeDocument/2006/relationships/oleObject" Target="embeddings/oleObject3467.bin"/><Relationship Id="rId7806" Type="http://schemas.openxmlformats.org/officeDocument/2006/relationships/oleObject" Target="embeddings/oleObject4201.bin"/><Relationship Id="rId520" Type="http://schemas.openxmlformats.org/officeDocument/2006/relationships/image" Target="media/image244.wmf"/><Relationship Id="rId2201" Type="http://schemas.openxmlformats.org/officeDocument/2006/relationships/image" Target="media/image1066.wmf"/><Relationship Id="rId5771" Type="http://schemas.openxmlformats.org/officeDocument/2006/relationships/oleObject" Target="embeddings/oleObject2965.bin"/><Relationship Id="rId6408" Type="http://schemas.openxmlformats.org/officeDocument/2006/relationships/image" Target="media/image3102.wmf"/><Relationship Id="rId6822" Type="http://schemas.openxmlformats.org/officeDocument/2006/relationships/image" Target="media/image3299.wmf"/><Relationship Id="rId1967" Type="http://schemas.openxmlformats.org/officeDocument/2006/relationships/oleObject" Target="embeddings/oleObject1007.bin"/><Relationship Id="rId4373" Type="http://schemas.openxmlformats.org/officeDocument/2006/relationships/oleObject" Target="embeddings/oleObject2213.bin"/><Relationship Id="rId5424" Type="http://schemas.openxmlformats.org/officeDocument/2006/relationships/oleObject" Target="embeddings/oleObject2784.bin"/><Relationship Id="rId4026" Type="http://schemas.openxmlformats.org/officeDocument/2006/relationships/oleObject" Target="embeddings/oleObject2041.bin"/><Relationship Id="rId4440" Type="http://schemas.openxmlformats.org/officeDocument/2006/relationships/oleObject" Target="embeddings/oleObject2249.bin"/><Relationship Id="rId7596" Type="http://schemas.openxmlformats.org/officeDocument/2006/relationships/oleObject" Target="embeddings/oleObject3991.bin"/><Relationship Id="rId8647" Type="http://schemas.openxmlformats.org/officeDocument/2006/relationships/image" Target="media/image3969.wmf"/><Relationship Id="rId3042" Type="http://schemas.openxmlformats.org/officeDocument/2006/relationships/oleObject" Target="embeddings/oleObject1549.bin"/><Relationship Id="rId6198" Type="http://schemas.openxmlformats.org/officeDocument/2006/relationships/oleObject" Target="embeddings/oleObject3184.bin"/><Relationship Id="rId7249" Type="http://schemas.openxmlformats.org/officeDocument/2006/relationships/oleObject" Target="embeddings/oleObject3727.bin"/><Relationship Id="rId7663" Type="http://schemas.openxmlformats.org/officeDocument/2006/relationships/oleObject" Target="embeddings/oleObject4058.bin"/><Relationship Id="rId6265" Type="http://schemas.openxmlformats.org/officeDocument/2006/relationships/image" Target="media/image3031.wmf"/><Relationship Id="rId7316" Type="http://schemas.openxmlformats.org/officeDocument/2006/relationships/image" Target="media/image3533.wmf"/><Relationship Id="rId3859" Type="http://schemas.openxmlformats.org/officeDocument/2006/relationships/oleObject" Target="embeddings/oleObject1956.bin"/><Relationship Id="rId5281" Type="http://schemas.openxmlformats.org/officeDocument/2006/relationships/image" Target="media/image2550.wmf"/><Relationship Id="rId7730" Type="http://schemas.openxmlformats.org/officeDocument/2006/relationships/oleObject" Target="embeddings/oleObject4125.bin"/><Relationship Id="rId2875" Type="http://schemas.openxmlformats.org/officeDocument/2006/relationships/oleObject" Target="embeddings/oleObject1467.bin"/><Relationship Id="rId3926" Type="http://schemas.openxmlformats.org/officeDocument/2006/relationships/oleObject" Target="embeddings/oleObject1991.bin"/><Relationship Id="rId6332" Type="http://schemas.openxmlformats.org/officeDocument/2006/relationships/oleObject" Target="embeddings/oleObject3245.bin"/><Relationship Id="rId847" Type="http://schemas.openxmlformats.org/officeDocument/2006/relationships/oleObject" Target="embeddings/oleObject432.bin"/><Relationship Id="rId1477" Type="http://schemas.openxmlformats.org/officeDocument/2006/relationships/image" Target="media/image708.wmf"/><Relationship Id="rId1891" Type="http://schemas.openxmlformats.org/officeDocument/2006/relationships/oleObject" Target="embeddings/oleObject968.bin"/><Relationship Id="rId2528" Type="http://schemas.openxmlformats.org/officeDocument/2006/relationships/oleObject" Target="embeddings/oleObject1287.bin"/><Relationship Id="rId2942" Type="http://schemas.openxmlformats.org/officeDocument/2006/relationships/oleObject" Target="embeddings/oleObject1499.bin"/><Relationship Id="rId914" Type="http://schemas.openxmlformats.org/officeDocument/2006/relationships/image" Target="media/image436.wmf"/><Relationship Id="rId1544" Type="http://schemas.openxmlformats.org/officeDocument/2006/relationships/image" Target="media/image740.wmf"/><Relationship Id="rId5001" Type="http://schemas.openxmlformats.org/officeDocument/2006/relationships/oleObject" Target="embeddings/oleObject2574.bin"/><Relationship Id="rId8157" Type="http://schemas.openxmlformats.org/officeDocument/2006/relationships/image" Target="media/image3731.wmf"/><Relationship Id="rId8571" Type="http://schemas.openxmlformats.org/officeDocument/2006/relationships/oleObject" Target="embeddings/oleObject4616.bin"/><Relationship Id="rId1611" Type="http://schemas.openxmlformats.org/officeDocument/2006/relationships/oleObject" Target="embeddings/oleObject827.bin"/><Relationship Id="rId4767" Type="http://schemas.openxmlformats.org/officeDocument/2006/relationships/image" Target="media/image2301.wmf"/><Relationship Id="rId5818" Type="http://schemas.openxmlformats.org/officeDocument/2006/relationships/oleObject" Target="embeddings/oleObject2989.bin"/><Relationship Id="rId7173" Type="http://schemas.openxmlformats.org/officeDocument/2006/relationships/oleObject" Target="embeddings/oleObject3688.bin"/><Relationship Id="rId8224" Type="http://schemas.openxmlformats.org/officeDocument/2006/relationships/oleObject" Target="embeddings/oleObject4438.bin"/><Relationship Id="rId3369" Type="http://schemas.openxmlformats.org/officeDocument/2006/relationships/image" Target="media/image1649.wmf"/><Relationship Id="rId7240" Type="http://schemas.openxmlformats.org/officeDocument/2006/relationships/image" Target="media/image3495.wmf"/><Relationship Id="rId2385" Type="http://schemas.openxmlformats.org/officeDocument/2006/relationships/oleObject" Target="embeddings/oleObject1218.bin"/><Relationship Id="rId3783" Type="http://schemas.openxmlformats.org/officeDocument/2006/relationships/image" Target="media/image1855.wmf"/><Relationship Id="rId4834" Type="http://schemas.openxmlformats.org/officeDocument/2006/relationships/oleObject" Target="embeddings/oleObject2490.bin"/><Relationship Id="rId357" Type="http://schemas.openxmlformats.org/officeDocument/2006/relationships/image" Target="media/image166.wmf"/><Relationship Id="rId2038" Type="http://schemas.openxmlformats.org/officeDocument/2006/relationships/oleObject" Target="embeddings/oleObject1043.bin"/><Relationship Id="rId3436" Type="http://schemas.openxmlformats.org/officeDocument/2006/relationships/image" Target="media/image1682.wmf"/><Relationship Id="rId3850" Type="http://schemas.openxmlformats.org/officeDocument/2006/relationships/image" Target="media/image1888.wmf"/><Relationship Id="rId4901" Type="http://schemas.openxmlformats.org/officeDocument/2006/relationships/oleObject" Target="embeddings/oleObject2524.bin"/><Relationship Id="rId771" Type="http://schemas.openxmlformats.org/officeDocument/2006/relationships/oleObject" Target="embeddings/oleObject394.bin"/><Relationship Id="rId2452" Type="http://schemas.openxmlformats.org/officeDocument/2006/relationships/oleObject" Target="embeddings/oleObject1253.bin"/><Relationship Id="rId3503" Type="http://schemas.openxmlformats.org/officeDocument/2006/relationships/oleObject" Target="embeddings/oleObject1777.bin"/><Relationship Id="rId6659" Type="http://schemas.openxmlformats.org/officeDocument/2006/relationships/image" Target="media/image3221.wmf"/><Relationship Id="rId424" Type="http://schemas.openxmlformats.org/officeDocument/2006/relationships/oleObject" Target="embeddings/oleObject214.bin"/><Relationship Id="rId1054" Type="http://schemas.openxmlformats.org/officeDocument/2006/relationships/image" Target="media/image504.wmf"/><Relationship Id="rId2105" Type="http://schemas.openxmlformats.org/officeDocument/2006/relationships/oleObject" Target="embeddings/oleObject1076.bin"/><Relationship Id="rId5675" Type="http://schemas.openxmlformats.org/officeDocument/2006/relationships/oleObject" Target="embeddings/oleObject2917.bin"/><Relationship Id="rId6726" Type="http://schemas.openxmlformats.org/officeDocument/2006/relationships/image" Target="media/image3251.wmf"/><Relationship Id="rId8081" Type="http://schemas.openxmlformats.org/officeDocument/2006/relationships/image" Target="media/image3694.wmf"/><Relationship Id="rId1121" Type="http://schemas.openxmlformats.org/officeDocument/2006/relationships/image" Target="media/image538.wmf"/><Relationship Id="rId4277" Type="http://schemas.openxmlformats.org/officeDocument/2006/relationships/oleObject" Target="embeddings/oleObject2166.bin"/><Relationship Id="rId4691" Type="http://schemas.openxmlformats.org/officeDocument/2006/relationships/oleObject" Target="embeddings/oleObject2415.bin"/><Relationship Id="rId5328" Type="http://schemas.openxmlformats.org/officeDocument/2006/relationships/oleObject" Target="embeddings/oleObject2735.bin"/><Relationship Id="rId5742" Type="http://schemas.openxmlformats.org/officeDocument/2006/relationships/image" Target="media/image2772.wmf"/><Relationship Id="rId3293" Type="http://schemas.openxmlformats.org/officeDocument/2006/relationships/oleObject" Target="embeddings/oleObject1670.bin"/><Relationship Id="rId4344" Type="http://schemas.openxmlformats.org/officeDocument/2006/relationships/image" Target="media/image2133.wmf"/><Relationship Id="rId1938" Type="http://schemas.openxmlformats.org/officeDocument/2006/relationships/oleObject" Target="embeddings/oleObject992.bin"/><Relationship Id="rId3360" Type="http://schemas.openxmlformats.org/officeDocument/2006/relationships/oleObject" Target="embeddings/oleObject1705.bin"/><Relationship Id="rId7567" Type="http://schemas.openxmlformats.org/officeDocument/2006/relationships/oleObject" Target="embeddings/oleObject3962.bin"/><Relationship Id="rId281" Type="http://schemas.openxmlformats.org/officeDocument/2006/relationships/oleObject" Target="embeddings/oleObject140.bin"/><Relationship Id="rId3013" Type="http://schemas.openxmlformats.org/officeDocument/2006/relationships/image" Target="media/image1468.wmf"/><Relationship Id="rId4411" Type="http://schemas.openxmlformats.org/officeDocument/2006/relationships/oleObject" Target="embeddings/oleObject2234.bin"/><Relationship Id="rId6169" Type="http://schemas.openxmlformats.org/officeDocument/2006/relationships/image" Target="media/image2977.wmf"/><Relationship Id="rId7981" Type="http://schemas.openxmlformats.org/officeDocument/2006/relationships/oleObject" Target="embeddings/oleObject4314.bin"/><Relationship Id="rId8618" Type="http://schemas.openxmlformats.org/officeDocument/2006/relationships/oleObject" Target="embeddings/oleObject4641.bin"/><Relationship Id="rId6583" Type="http://schemas.openxmlformats.org/officeDocument/2006/relationships/image" Target="media/image3183.wmf"/><Relationship Id="rId7634" Type="http://schemas.openxmlformats.org/officeDocument/2006/relationships/oleObject" Target="embeddings/oleObject4029.bin"/><Relationship Id="rId2779" Type="http://schemas.openxmlformats.org/officeDocument/2006/relationships/oleObject" Target="embeddings/oleObject1419.bin"/><Relationship Id="rId5185" Type="http://schemas.openxmlformats.org/officeDocument/2006/relationships/image" Target="media/image2497.wmf"/><Relationship Id="rId6236" Type="http://schemas.openxmlformats.org/officeDocument/2006/relationships/oleObject" Target="embeddings/oleObject3197.bin"/><Relationship Id="rId6650" Type="http://schemas.openxmlformats.org/officeDocument/2006/relationships/oleObject" Target="embeddings/oleObject3411.bin"/><Relationship Id="rId7701" Type="http://schemas.openxmlformats.org/officeDocument/2006/relationships/oleObject" Target="embeddings/oleObject4096.bin"/><Relationship Id="rId1795" Type="http://schemas.openxmlformats.org/officeDocument/2006/relationships/oleObject" Target="embeddings/oleObject919.bin"/><Relationship Id="rId2846" Type="http://schemas.openxmlformats.org/officeDocument/2006/relationships/image" Target="media/image1383.wmf"/><Relationship Id="rId5252" Type="http://schemas.openxmlformats.org/officeDocument/2006/relationships/image" Target="media/image2537.wmf"/><Relationship Id="rId6303" Type="http://schemas.openxmlformats.org/officeDocument/2006/relationships/image" Target="media/image3050.wmf"/><Relationship Id="rId87" Type="http://schemas.openxmlformats.org/officeDocument/2006/relationships/image" Target="media/image33.wmf"/><Relationship Id="rId818" Type="http://schemas.openxmlformats.org/officeDocument/2006/relationships/image" Target="media/image389.wmf"/><Relationship Id="rId1448" Type="http://schemas.openxmlformats.org/officeDocument/2006/relationships/oleObject" Target="embeddings/oleObject744.bin"/><Relationship Id="rId8475" Type="http://schemas.openxmlformats.org/officeDocument/2006/relationships/image" Target="media/image3886.wmf"/><Relationship Id="rId1862" Type="http://schemas.openxmlformats.org/officeDocument/2006/relationships/oleObject" Target="embeddings/oleObject953.bin"/><Relationship Id="rId2913" Type="http://schemas.openxmlformats.org/officeDocument/2006/relationships/image" Target="media/image1418.wmf"/><Relationship Id="rId7077" Type="http://schemas.openxmlformats.org/officeDocument/2006/relationships/oleObject" Target="embeddings/oleObject3635.bin"/><Relationship Id="rId7491" Type="http://schemas.openxmlformats.org/officeDocument/2006/relationships/oleObject" Target="embeddings/oleObject3886.bin"/><Relationship Id="rId8128" Type="http://schemas.openxmlformats.org/officeDocument/2006/relationships/image" Target="media/image3717.wmf"/><Relationship Id="rId1515" Type="http://schemas.openxmlformats.org/officeDocument/2006/relationships/oleObject" Target="embeddings/oleObject778.bin"/><Relationship Id="rId6093" Type="http://schemas.openxmlformats.org/officeDocument/2006/relationships/oleObject" Target="embeddings/oleObject3131.bin"/><Relationship Id="rId7144" Type="http://schemas.openxmlformats.org/officeDocument/2006/relationships/oleObject" Target="embeddings/oleObject3669.bin"/><Relationship Id="rId8542" Type="http://schemas.openxmlformats.org/officeDocument/2006/relationships/image" Target="media/image3918.wmf"/><Relationship Id="rId3687" Type="http://schemas.openxmlformats.org/officeDocument/2006/relationships/image" Target="media/image1807.wmf"/><Relationship Id="rId4738" Type="http://schemas.openxmlformats.org/officeDocument/2006/relationships/oleObject" Target="embeddings/oleObject2439.bin"/><Relationship Id="rId2289" Type="http://schemas.openxmlformats.org/officeDocument/2006/relationships/oleObject" Target="embeddings/oleObject1169.bin"/><Relationship Id="rId3754" Type="http://schemas.openxmlformats.org/officeDocument/2006/relationships/oleObject" Target="embeddings/oleObject1903.bin"/><Relationship Id="rId4805" Type="http://schemas.openxmlformats.org/officeDocument/2006/relationships/oleObject" Target="embeddings/oleObject2473.bin"/><Relationship Id="rId6160" Type="http://schemas.openxmlformats.org/officeDocument/2006/relationships/oleObject" Target="embeddings/oleObject3165.bin"/><Relationship Id="rId7211" Type="http://schemas.openxmlformats.org/officeDocument/2006/relationships/image" Target="media/image3481.wmf"/><Relationship Id="rId675" Type="http://schemas.openxmlformats.org/officeDocument/2006/relationships/oleObject" Target="embeddings/oleObject343.bin"/><Relationship Id="rId2356" Type="http://schemas.openxmlformats.org/officeDocument/2006/relationships/image" Target="media/image1142.wmf"/><Relationship Id="rId2770" Type="http://schemas.openxmlformats.org/officeDocument/2006/relationships/oleObject" Target="embeddings/oleObject1412.bin"/><Relationship Id="rId3407" Type="http://schemas.openxmlformats.org/officeDocument/2006/relationships/oleObject" Target="embeddings/oleObject1729.bin"/><Relationship Id="rId3821" Type="http://schemas.openxmlformats.org/officeDocument/2006/relationships/oleObject" Target="embeddings/oleObject1937.bin"/><Relationship Id="rId6977" Type="http://schemas.openxmlformats.org/officeDocument/2006/relationships/oleObject" Target="embeddings/oleObject3585.bin"/><Relationship Id="rId328" Type="http://schemas.openxmlformats.org/officeDocument/2006/relationships/image" Target="media/image153.wmf"/><Relationship Id="rId742" Type="http://schemas.openxmlformats.org/officeDocument/2006/relationships/oleObject" Target="embeddings/oleObject378.bin"/><Relationship Id="rId1372" Type="http://schemas.openxmlformats.org/officeDocument/2006/relationships/oleObject" Target="embeddings/oleObject703.bin"/><Relationship Id="rId2009" Type="http://schemas.openxmlformats.org/officeDocument/2006/relationships/image" Target="media/image970.wmf"/><Relationship Id="rId2423" Type="http://schemas.openxmlformats.org/officeDocument/2006/relationships/oleObject" Target="embeddings/oleObject1238.bin"/><Relationship Id="rId5579" Type="http://schemas.openxmlformats.org/officeDocument/2006/relationships/oleObject" Target="embeddings/oleObject2867.bin"/><Relationship Id="rId1025" Type="http://schemas.openxmlformats.org/officeDocument/2006/relationships/oleObject" Target="embeddings/oleObject525.bin"/><Relationship Id="rId4595" Type="http://schemas.openxmlformats.org/officeDocument/2006/relationships/image" Target="media/image2224.wmf"/><Relationship Id="rId5646" Type="http://schemas.openxmlformats.org/officeDocument/2006/relationships/image" Target="media/image2726.wmf"/><Relationship Id="rId5993" Type="http://schemas.openxmlformats.org/officeDocument/2006/relationships/image" Target="media/image2892.wmf"/><Relationship Id="rId8052" Type="http://schemas.openxmlformats.org/officeDocument/2006/relationships/oleObject" Target="embeddings/oleObject4350.bin"/><Relationship Id="rId3197" Type="http://schemas.openxmlformats.org/officeDocument/2006/relationships/image" Target="media/image1560.wmf"/><Relationship Id="rId4248" Type="http://schemas.openxmlformats.org/officeDocument/2006/relationships/image" Target="media/image2086.wmf"/><Relationship Id="rId4662" Type="http://schemas.openxmlformats.org/officeDocument/2006/relationships/oleObject" Target="embeddings/oleObject2400.bin"/><Relationship Id="rId5713" Type="http://schemas.openxmlformats.org/officeDocument/2006/relationships/oleObject" Target="embeddings/oleObject2936.bin"/><Relationship Id="rId185" Type="http://schemas.openxmlformats.org/officeDocument/2006/relationships/image" Target="media/image82.wmf"/><Relationship Id="rId1909" Type="http://schemas.openxmlformats.org/officeDocument/2006/relationships/oleObject" Target="embeddings/oleObject977.bin"/><Relationship Id="rId3264" Type="http://schemas.openxmlformats.org/officeDocument/2006/relationships/oleObject" Target="embeddings/oleObject1655.bin"/><Relationship Id="rId4315" Type="http://schemas.openxmlformats.org/officeDocument/2006/relationships/oleObject" Target="embeddings/oleObject2184.bin"/><Relationship Id="rId7885" Type="http://schemas.openxmlformats.org/officeDocument/2006/relationships/oleObject" Target="embeddings/oleObject4262.bin"/><Relationship Id="rId2280" Type="http://schemas.openxmlformats.org/officeDocument/2006/relationships/image" Target="media/image1105.wmf"/><Relationship Id="rId3331" Type="http://schemas.openxmlformats.org/officeDocument/2006/relationships/oleObject" Target="embeddings/oleObject1690.bin"/><Relationship Id="rId6487" Type="http://schemas.openxmlformats.org/officeDocument/2006/relationships/image" Target="media/image3136.wmf"/><Relationship Id="rId7538" Type="http://schemas.openxmlformats.org/officeDocument/2006/relationships/oleObject" Target="embeddings/oleObject3933.bin"/><Relationship Id="rId7952" Type="http://schemas.openxmlformats.org/officeDocument/2006/relationships/oleObject" Target="embeddings/oleObject4300.bin"/><Relationship Id="rId252" Type="http://schemas.openxmlformats.org/officeDocument/2006/relationships/image" Target="media/image116.wmf"/><Relationship Id="rId5089" Type="http://schemas.openxmlformats.org/officeDocument/2006/relationships/image" Target="media/image2451.wmf"/><Relationship Id="rId6554" Type="http://schemas.openxmlformats.org/officeDocument/2006/relationships/oleObject" Target="embeddings/oleObject3363.bin"/><Relationship Id="rId7605" Type="http://schemas.openxmlformats.org/officeDocument/2006/relationships/oleObject" Target="embeddings/oleObject4000.bin"/><Relationship Id="rId1699" Type="http://schemas.openxmlformats.org/officeDocument/2006/relationships/oleObject" Target="embeddings/oleObject871.bin"/><Relationship Id="rId2000" Type="http://schemas.openxmlformats.org/officeDocument/2006/relationships/image" Target="media/image966.wmf"/><Relationship Id="rId5156" Type="http://schemas.openxmlformats.org/officeDocument/2006/relationships/oleObject" Target="embeddings/oleObject2654.bin"/><Relationship Id="rId5570" Type="http://schemas.openxmlformats.org/officeDocument/2006/relationships/oleObject" Target="embeddings/oleObject2862.bin"/><Relationship Id="rId6207" Type="http://schemas.openxmlformats.org/officeDocument/2006/relationships/image" Target="media/image2996.wmf"/><Relationship Id="rId4172" Type="http://schemas.openxmlformats.org/officeDocument/2006/relationships/image" Target="media/image2048.wmf"/><Relationship Id="rId5223" Type="http://schemas.openxmlformats.org/officeDocument/2006/relationships/image" Target="media/image2522.wmf"/><Relationship Id="rId6621" Type="http://schemas.openxmlformats.org/officeDocument/2006/relationships/image" Target="media/image3202.wmf"/><Relationship Id="rId8379" Type="http://schemas.openxmlformats.org/officeDocument/2006/relationships/oleObject" Target="embeddings/oleObject4512.bin"/><Relationship Id="rId1766" Type="http://schemas.openxmlformats.org/officeDocument/2006/relationships/image" Target="media/image851.wmf"/><Relationship Id="rId2817" Type="http://schemas.openxmlformats.org/officeDocument/2006/relationships/oleObject" Target="embeddings/oleObject1438.bin"/><Relationship Id="rId58" Type="http://schemas.openxmlformats.org/officeDocument/2006/relationships/oleObject" Target="embeddings/oleObject31.bin"/><Relationship Id="rId1419" Type="http://schemas.openxmlformats.org/officeDocument/2006/relationships/image" Target="media/image679.wmf"/><Relationship Id="rId1833" Type="http://schemas.openxmlformats.org/officeDocument/2006/relationships/oleObject" Target="embeddings/oleObject938.bin"/><Relationship Id="rId4989" Type="http://schemas.openxmlformats.org/officeDocument/2006/relationships/oleObject" Target="embeddings/oleObject2568.bin"/><Relationship Id="rId7048" Type="http://schemas.openxmlformats.org/officeDocument/2006/relationships/image" Target="media/image3405.wmf"/><Relationship Id="rId7395" Type="http://schemas.openxmlformats.org/officeDocument/2006/relationships/image" Target="media/image3571.wmf"/><Relationship Id="rId8446" Type="http://schemas.openxmlformats.org/officeDocument/2006/relationships/oleObject" Target="embeddings/oleObject4552.bin"/><Relationship Id="rId1900" Type="http://schemas.openxmlformats.org/officeDocument/2006/relationships/image" Target="media/image917.wmf"/><Relationship Id="rId7462" Type="http://schemas.openxmlformats.org/officeDocument/2006/relationships/oleObject" Target="embeddings/oleObject3857.bin"/><Relationship Id="rId8513" Type="http://schemas.openxmlformats.org/officeDocument/2006/relationships/image" Target="media/image3904.wmf"/><Relationship Id="rId3658" Type="http://schemas.openxmlformats.org/officeDocument/2006/relationships/oleObject" Target="embeddings/oleObject1855.bin"/><Relationship Id="rId4709" Type="http://schemas.openxmlformats.org/officeDocument/2006/relationships/image" Target="media/image2272.wmf"/><Relationship Id="rId6064" Type="http://schemas.openxmlformats.org/officeDocument/2006/relationships/image" Target="media/image2925.wmf"/><Relationship Id="rId7115" Type="http://schemas.openxmlformats.org/officeDocument/2006/relationships/image" Target="media/image3438.wmf"/><Relationship Id="rId579" Type="http://schemas.openxmlformats.org/officeDocument/2006/relationships/image" Target="media/image274.wmf"/><Relationship Id="rId993" Type="http://schemas.openxmlformats.org/officeDocument/2006/relationships/image" Target="media/image474.wmf"/><Relationship Id="rId2674" Type="http://schemas.openxmlformats.org/officeDocument/2006/relationships/image" Target="media/image1304.wmf"/><Relationship Id="rId5080" Type="http://schemas.openxmlformats.org/officeDocument/2006/relationships/image" Target="media/image2447.wmf"/><Relationship Id="rId6131" Type="http://schemas.openxmlformats.org/officeDocument/2006/relationships/image" Target="media/image2958.wmf"/><Relationship Id="rId646" Type="http://schemas.openxmlformats.org/officeDocument/2006/relationships/oleObject" Target="embeddings/oleObject328.bin"/><Relationship Id="rId1276" Type="http://schemas.openxmlformats.org/officeDocument/2006/relationships/image" Target="media/image615.wmf"/><Relationship Id="rId2327" Type="http://schemas.openxmlformats.org/officeDocument/2006/relationships/oleObject" Target="embeddings/oleObject1189.bin"/><Relationship Id="rId3725" Type="http://schemas.openxmlformats.org/officeDocument/2006/relationships/image" Target="media/image1826.wmf"/><Relationship Id="rId1690" Type="http://schemas.openxmlformats.org/officeDocument/2006/relationships/image" Target="media/image813.wmf"/><Relationship Id="rId2741" Type="http://schemas.openxmlformats.org/officeDocument/2006/relationships/oleObject" Target="embeddings/oleObject1393.bin"/><Relationship Id="rId5897" Type="http://schemas.openxmlformats.org/officeDocument/2006/relationships/image" Target="media/image2849.wmf"/><Relationship Id="rId6948" Type="http://schemas.openxmlformats.org/officeDocument/2006/relationships/image" Target="media/image3355.wmf"/><Relationship Id="rId713" Type="http://schemas.openxmlformats.org/officeDocument/2006/relationships/oleObject" Target="embeddings/oleObject363.bin"/><Relationship Id="rId1343" Type="http://schemas.openxmlformats.org/officeDocument/2006/relationships/oleObject" Target="embeddings/oleObject685.bin"/><Relationship Id="rId4499" Type="http://schemas.openxmlformats.org/officeDocument/2006/relationships/oleObject" Target="embeddings/oleObject2287.bin"/><Relationship Id="rId5964" Type="http://schemas.openxmlformats.org/officeDocument/2006/relationships/image" Target="media/image2878.wmf"/><Relationship Id="rId8370" Type="http://schemas.openxmlformats.org/officeDocument/2006/relationships/image" Target="media/image3840.wmf"/><Relationship Id="rId1410" Type="http://schemas.openxmlformats.org/officeDocument/2006/relationships/oleObject" Target="embeddings/oleObject725.bin"/><Relationship Id="rId4566" Type="http://schemas.openxmlformats.org/officeDocument/2006/relationships/oleObject" Target="embeddings/oleObject2343.bin"/><Relationship Id="rId4980" Type="http://schemas.openxmlformats.org/officeDocument/2006/relationships/image" Target="media/image2397.wmf"/><Relationship Id="rId5617" Type="http://schemas.openxmlformats.org/officeDocument/2006/relationships/oleObject" Target="embeddings/oleObject2886.bin"/><Relationship Id="rId8023" Type="http://schemas.openxmlformats.org/officeDocument/2006/relationships/oleObject" Target="embeddings/oleObject4335.bin"/><Relationship Id="rId3168" Type="http://schemas.openxmlformats.org/officeDocument/2006/relationships/oleObject" Target="embeddings/oleObject1612.bin"/><Relationship Id="rId3582" Type="http://schemas.openxmlformats.org/officeDocument/2006/relationships/oleObject" Target="embeddings/oleObject1817.bin"/><Relationship Id="rId4219" Type="http://schemas.openxmlformats.org/officeDocument/2006/relationships/oleObject" Target="embeddings/oleObject2137.bin"/><Relationship Id="rId4633" Type="http://schemas.openxmlformats.org/officeDocument/2006/relationships/image" Target="media/image2242.wmf"/><Relationship Id="rId7789" Type="http://schemas.openxmlformats.org/officeDocument/2006/relationships/oleObject" Target="embeddings/oleObject4184.bin"/><Relationship Id="rId2184" Type="http://schemas.openxmlformats.org/officeDocument/2006/relationships/oleObject" Target="embeddings/oleObject1116.bin"/><Relationship Id="rId3235" Type="http://schemas.openxmlformats.org/officeDocument/2006/relationships/image" Target="media/image1584.wmf"/><Relationship Id="rId7856" Type="http://schemas.openxmlformats.org/officeDocument/2006/relationships/image" Target="media/image3586.wmf"/><Relationship Id="rId156" Type="http://schemas.openxmlformats.org/officeDocument/2006/relationships/oleObject" Target="embeddings/oleObject78.bin"/><Relationship Id="rId570" Type="http://schemas.openxmlformats.org/officeDocument/2006/relationships/oleObject" Target="embeddings/oleObject290.bin"/><Relationship Id="rId2251" Type="http://schemas.openxmlformats.org/officeDocument/2006/relationships/image" Target="media/image1091.wmf"/><Relationship Id="rId3302" Type="http://schemas.openxmlformats.org/officeDocument/2006/relationships/image" Target="media/image1617.wmf"/><Relationship Id="rId4700" Type="http://schemas.openxmlformats.org/officeDocument/2006/relationships/image" Target="media/image2268.wmf"/><Relationship Id="rId6458" Type="http://schemas.openxmlformats.org/officeDocument/2006/relationships/oleObject" Target="embeddings/oleObject3314.bin"/><Relationship Id="rId7509" Type="http://schemas.openxmlformats.org/officeDocument/2006/relationships/oleObject" Target="embeddings/oleObject3904.bin"/><Relationship Id="rId223" Type="http://schemas.openxmlformats.org/officeDocument/2006/relationships/oleObject" Target="embeddings/oleObject111.bin"/><Relationship Id="rId6872" Type="http://schemas.openxmlformats.org/officeDocument/2006/relationships/image" Target="media/image3323.wmf"/><Relationship Id="rId7923" Type="http://schemas.openxmlformats.org/officeDocument/2006/relationships/oleObject" Target="embeddings/oleObject4282.bin"/><Relationship Id="rId4076" Type="http://schemas.openxmlformats.org/officeDocument/2006/relationships/oleObject" Target="embeddings/oleObject2066.bin"/><Relationship Id="rId5474" Type="http://schemas.openxmlformats.org/officeDocument/2006/relationships/oleObject" Target="embeddings/oleObject2812.bin"/><Relationship Id="rId6525" Type="http://schemas.openxmlformats.org/officeDocument/2006/relationships/image" Target="media/image3154.wmf"/><Relationship Id="rId4490" Type="http://schemas.openxmlformats.org/officeDocument/2006/relationships/oleObject" Target="embeddings/oleObject2278.bin"/><Relationship Id="rId5127" Type="http://schemas.openxmlformats.org/officeDocument/2006/relationships/image" Target="media/image2468.wmf"/><Relationship Id="rId5541" Type="http://schemas.openxmlformats.org/officeDocument/2006/relationships/image" Target="media/image2674.wmf"/><Relationship Id="rId8697" Type="http://schemas.openxmlformats.org/officeDocument/2006/relationships/oleObject" Target="embeddings/oleObject4682.bin"/><Relationship Id="rId1737" Type="http://schemas.openxmlformats.org/officeDocument/2006/relationships/oleObject" Target="embeddings/oleObject890.bin"/><Relationship Id="rId3092" Type="http://schemas.openxmlformats.org/officeDocument/2006/relationships/oleObject" Target="embeddings/oleObject1574.bin"/><Relationship Id="rId4143" Type="http://schemas.openxmlformats.org/officeDocument/2006/relationships/oleObject" Target="embeddings/oleObject2099.bin"/><Relationship Id="rId7299" Type="http://schemas.openxmlformats.org/officeDocument/2006/relationships/oleObject" Target="embeddings/oleObject3752.bin"/><Relationship Id="rId29" Type="http://schemas.openxmlformats.org/officeDocument/2006/relationships/oleObject" Target="embeddings/oleObject10.bin"/><Relationship Id="rId4210" Type="http://schemas.openxmlformats.org/officeDocument/2006/relationships/image" Target="media/image2067.wmf"/><Relationship Id="rId7366" Type="http://schemas.openxmlformats.org/officeDocument/2006/relationships/oleObject" Target="embeddings/oleObject3787.bin"/><Relationship Id="rId7780" Type="http://schemas.openxmlformats.org/officeDocument/2006/relationships/oleObject" Target="embeddings/oleObject4175.bin"/><Relationship Id="rId8417" Type="http://schemas.openxmlformats.org/officeDocument/2006/relationships/oleObject" Target="embeddings/oleObject4538.bin"/><Relationship Id="rId1804" Type="http://schemas.openxmlformats.org/officeDocument/2006/relationships/image" Target="media/image870.wmf"/><Relationship Id="rId6382" Type="http://schemas.openxmlformats.org/officeDocument/2006/relationships/image" Target="media/image3089.wmf"/><Relationship Id="rId7019" Type="http://schemas.openxmlformats.org/officeDocument/2006/relationships/image" Target="media/image3390.wmf"/><Relationship Id="rId7433" Type="http://schemas.openxmlformats.org/officeDocument/2006/relationships/oleObject" Target="embeddings/oleObject3828.bin"/><Relationship Id="rId3976" Type="http://schemas.openxmlformats.org/officeDocument/2006/relationships/image" Target="media/image1949.wmf"/><Relationship Id="rId6035" Type="http://schemas.openxmlformats.org/officeDocument/2006/relationships/image" Target="media/image2912.wmf"/><Relationship Id="rId897" Type="http://schemas.openxmlformats.org/officeDocument/2006/relationships/oleObject" Target="embeddings/oleObject459.bin"/><Relationship Id="rId2578" Type="http://schemas.openxmlformats.org/officeDocument/2006/relationships/oleObject" Target="embeddings/oleObject1312.bin"/><Relationship Id="rId2992" Type="http://schemas.openxmlformats.org/officeDocument/2006/relationships/oleObject" Target="embeddings/oleObject1524.bin"/><Relationship Id="rId3629" Type="http://schemas.openxmlformats.org/officeDocument/2006/relationships/image" Target="media/image1778.wmf"/><Relationship Id="rId5051" Type="http://schemas.openxmlformats.org/officeDocument/2006/relationships/oleObject" Target="embeddings/oleObject2599.bin"/><Relationship Id="rId7500" Type="http://schemas.openxmlformats.org/officeDocument/2006/relationships/oleObject" Target="embeddings/oleObject3895.bin"/><Relationship Id="rId964" Type="http://schemas.openxmlformats.org/officeDocument/2006/relationships/oleObject" Target="embeddings/oleObject494.bin"/><Relationship Id="rId1594" Type="http://schemas.openxmlformats.org/officeDocument/2006/relationships/image" Target="media/image765.wmf"/><Relationship Id="rId2645" Type="http://schemas.openxmlformats.org/officeDocument/2006/relationships/image" Target="media/image1289.wmf"/><Relationship Id="rId6102" Type="http://schemas.openxmlformats.org/officeDocument/2006/relationships/image" Target="media/image2944.wmf"/><Relationship Id="rId617" Type="http://schemas.openxmlformats.org/officeDocument/2006/relationships/image" Target="media/image293.wmf"/><Relationship Id="rId1247" Type="http://schemas.openxmlformats.org/officeDocument/2006/relationships/oleObject" Target="embeddings/oleObject637.bin"/><Relationship Id="rId1661" Type="http://schemas.openxmlformats.org/officeDocument/2006/relationships/oleObject" Target="embeddings/oleObject852.bin"/><Relationship Id="rId2712" Type="http://schemas.openxmlformats.org/officeDocument/2006/relationships/oleObject" Target="embeddings/oleObject1379.bin"/><Relationship Id="rId5868" Type="http://schemas.openxmlformats.org/officeDocument/2006/relationships/oleObject" Target="embeddings/oleObject3014.bin"/><Relationship Id="rId6919" Type="http://schemas.openxmlformats.org/officeDocument/2006/relationships/oleObject" Target="embeddings/oleObject3555.bin"/><Relationship Id="rId8274" Type="http://schemas.openxmlformats.org/officeDocument/2006/relationships/oleObject" Target="embeddings/oleObject4458.bin"/><Relationship Id="rId1314" Type="http://schemas.openxmlformats.org/officeDocument/2006/relationships/image" Target="media/image633.wmf"/><Relationship Id="rId4884" Type="http://schemas.openxmlformats.org/officeDocument/2006/relationships/image" Target="media/image2356.wmf"/><Relationship Id="rId5935" Type="http://schemas.openxmlformats.org/officeDocument/2006/relationships/image" Target="media/image2867.wmf"/><Relationship Id="rId7290" Type="http://schemas.openxmlformats.org/officeDocument/2006/relationships/image" Target="media/image3520.wmf"/><Relationship Id="rId8341" Type="http://schemas.openxmlformats.org/officeDocument/2006/relationships/oleObject" Target="embeddings/oleObject4493.bin"/><Relationship Id="rId3486" Type="http://schemas.openxmlformats.org/officeDocument/2006/relationships/image" Target="media/image1707.wmf"/><Relationship Id="rId4537" Type="http://schemas.openxmlformats.org/officeDocument/2006/relationships/oleObject" Target="embeddings/oleObject2325.bin"/><Relationship Id="rId20" Type="http://schemas.openxmlformats.org/officeDocument/2006/relationships/oleObject" Target="embeddings/oleObject5.bin"/><Relationship Id="rId2088" Type="http://schemas.openxmlformats.org/officeDocument/2006/relationships/image" Target="media/image1010.wmf"/><Relationship Id="rId3139" Type="http://schemas.openxmlformats.org/officeDocument/2006/relationships/image" Target="media/image1531.wmf"/><Relationship Id="rId4951" Type="http://schemas.openxmlformats.org/officeDocument/2006/relationships/oleObject" Target="embeddings/oleObject2549.bin"/><Relationship Id="rId7010" Type="http://schemas.openxmlformats.org/officeDocument/2006/relationships/oleObject" Target="embeddings/oleObject3602.bin"/><Relationship Id="rId474" Type="http://schemas.openxmlformats.org/officeDocument/2006/relationships/image" Target="media/image223.wmf"/><Relationship Id="rId2155" Type="http://schemas.openxmlformats.org/officeDocument/2006/relationships/image" Target="media/image1043.wmf"/><Relationship Id="rId3553" Type="http://schemas.openxmlformats.org/officeDocument/2006/relationships/image" Target="media/image1740.wmf"/><Relationship Id="rId4604" Type="http://schemas.openxmlformats.org/officeDocument/2006/relationships/oleObject" Target="embeddings/oleObject2363.bin"/><Relationship Id="rId127" Type="http://schemas.openxmlformats.org/officeDocument/2006/relationships/image" Target="media/image53.wmf"/><Relationship Id="rId3206" Type="http://schemas.openxmlformats.org/officeDocument/2006/relationships/oleObject" Target="embeddings/oleObject1631.bin"/><Relationship Id="rId3620" Type="http://schemas.openxmlformats.org/officeDocument/2006/relationships/oleObject" Target="embeddings/oleObject1836.bin"/><Relationship Id="rId6776" Type="http://schemas.openxmlformats.org/officeDocument/2006/relationships/image" Target="media/image3276.wmf"/><Relationship Id="rId7827" Type="http://schemas.openxmlformats.org/officeDocument/2006/relationships/oleObject" Target="embeddings/oleObject4222.bin"/><Relationship Id="rId541" Type="http://schemas.openxmlformats.org/officeDocument/2006/relationships/image" Target="media/image255.wmf"/><Relationship Id="rId1171" Type="http://schemas.openxmlformats.org/officeDocument/2006/relationships/image" Target="media/image563.wmf"/><Relationship Id="rId2222" Type="http://schemas.openxmlformats.org/officeDocument/2006/relationships/oleObject" Target="embeddings/oleObject1135.bin"/><Relationship Id="rId5378" Type="http://schemas.openxmlformats.org/officeDocument/2006/relationships/oleObject" Target="embeddings/oleObject2760.bin"/><Relationship Id="rId5792" Type="http://schemas.openxmlformats.org/officeDocument/2006/relationships/image" Target="media/image2797.wmf"/><Relationship Id="rId6429" Type="http://schemas.openxmlformats.org/officeDocument/2006/relationships/oleObject" Target="embeddings/oleObject3294.bin"/><Relationship Id="rId6843" Type="http://schemas.openxmlformats.org/officeDocument/2006/relationships/oleObject" Target="embeddings/oleObject3511.bin"/><Relationship Id="rId1988" Type="http://schemas.openxmlformats.org/officeDocument/2006/relationships/image" Target="media/image960.wmf"/><Relationship Id="rId4394" Type="http://schemas.openxmlformats.org/officeDocument/2006/relationships/oleObject" Target="embeddings/oleObject2224.bin"/><Relationship Id="rId5445" Type="http://schemas.openxmlformats.org/officeDocument/2006/relationships/image" Target="media/image2628.wmf"/><Relationship Id="rId4047" Type="http://schemas.openxmlformats.org/officeDocument/2006/relationships/image" Target="media/image1985.wmf"/><Relationship Id="rId4461" Type="http://schemas.openxmlformats.org/officeDocument/2006/relationships/image" Target="media/image2187.wmf"/><Relationship Id="rId5512" Type="http://schemas.openxmlformats.org/officeDocument/2006/relationships/image" Target="media/image2660.wmf"/><Relationship Id="rId6910" Type="http://schemas.openxmlformats.org/officeDocument/2006/relationships/oleObject" Target="embeddings/oleObject3548.bin"/><Relationship Id="rId8668" Type="http://schemas.openxmlformats.org/officeDocument/2006/relationships/oleObject" Target="embeddings/oleObject4666.bin"/><Relationship Id="rId3063" Type="http://schemas.openxmlformats.org/officeDocument/2006/relationships/image" Target="media/image1493.wmf"/><Relationship Id="rId4114" Type="http://schemas.openxmlformats.org/officeDocument/2006/relationships/image" Target="media/image2019.wmf"/><Relationship Id="rId1708" Type="http://schemas.openxmlformats.org/officeDocument/2006/relationships/image" Target="media/image822.wmf"/><Relationship Id="rId3130" Type="http://schemas.openxmlformats.org/officeDocument/2006/relationships/oleObject" Target="embeddings/oleObject1593.bin"/><Relationship Id="rId6286" Type="http://schemas.openxmlformats.org/officeDocument/2006/relationships/oleObject" Target="embeddings/oleObject3222.bin"/><Relationship Id="rId7337" Type="http://schemas.openxmlformats.org/officeDocument/2006/relationships/oleObject" Target="embeddings/oleObject3771.bin"/><Relationship Id="rId7684" Type="http://schemas.openxmlformats.org/officeDocument/2006/relationships/oleObject" Target="embeddings/oleObject4079.bin"/><Relationship Id="rId7751" Type="http://schemas.openxmlformats.org/officeDocument/2006/relationships/oleObject" Target="embeddings/oleObject4146.bin"/><Relationship Id="rId2896" Type="http://schemas.openxmlformats.org/officeDocument/2006/relationships/image" Target="media/image1408.wmf"/><Relationship Id="rId3947" Type="http://schemas.openxmlformats.org/officeDocument/2006/relationships/image" Target="media/image1935.wmf"/><Relationship Id="rId6353" Type="http://schemas.openxmlformats.org/officeDocument/2006/relationships/oleObject" Target="embeddings/oleObject3256.bin"/><Relationship Id="rId7404" Type="http://schemas.openxmlformats.org/officeDocument/2006/relationships/oleObject" Target="embeddings/oleObject3807.bin"/><Relationship Id="rId868" Type="http://schemas.openxmlformats.org/officeDocument/2006/relationships/image" Target="media/image415.wmf"/><Relationship Id="rId1498" Type="http://schemas.openxmlformats.org/officeDocument/2006/relationships/oleObject" Target="embeddings/oleObject769.bin"/><Relationship Id="rId2549" Type="http://schemas.openxmlformats.org/officeDocument/2006/relationships/image" Target="media/image1241.wmf"/><Relationship Id="rId2963" Type="http://schemas.openxmlformats.org/officeDocument/2006/relationships/image" Target="media/image1443.wmf"/><Relationship Id="rId6006" Type="http://schemas.openxmlformats.org/officeDocument/2006/relationships/oleObject" Target="embeddings/oleObject3085.bin"/><Relationship Id="rId6420" Type="http://schemas.openxmlformats.org/officeDocument/2006/relationships/image" Target="media/image3108.wmf"/><Relationship Id="rId935" Type="http://schemas.openxmlformats.org/officeDocument/2006/relationships/image" Target="media/image446.wmf"/><Relationship Id="rId1565" Type="http://schemas.openxmlformats.org/officeDocument/2006/relationships/oleObject" Target="embeddings/oleObject804.bin"/><Relationship Id="rId2616" Type="http://schemas.openxmlformats.org/officeDocument/2006/relationships/image" Target="media/image1274.png"/><Relationship Id="rId5022" Type="http://schemas.openxmlformats.org/officeDocument/2006/relationships/image" Target="media/image2418.wmf"/><Relationship Id="rId8178" Type="http://schemas.openxmlformats.org/officeDocument/2006/relationships/oleObject" Target="embeddings/oleObject4414.bin"/><Relationship Id="rId8592" Type="http://schemas.openxmlformats.org/officeDocument/2006/relationships/oleObject" Target="embeddings/oleObject4628.bin"/><Relationship Id="rId1218" Type="http://schemas.openxmlformats.org/officeDocument/2006/relationships/image" Target="media/image585.wmf"/><Relationship Id="rId7194" Type="http://schemas.openxmlformats.org/officeDocument/2006/relationships/image" Target="media/image3473.wmf"/><Relationship Id="rId8245" Type="http://schemas.openxmlformats.org/officeDocument/2006/relationships/image" Target="media/image3774.wmf"/><Relationship Id="rId1632" Type="http://schemas.openxmlformats.org/officeDocument/2006/relationships/image" Target="media/image784.wmf"/><Relationship Id="rId4788" Type="http://schemas.openxmlformats.org/officeDocument/2006/relationships/image" Target="media/image2311.wmf"/><Relationship Id="rId5839" Type="http://schemas.openxmlformats.org/officeDocument/2006/relationships/image" Target="media/image2820.wmf"/><Relationship Id="rId7261" Type="http://schemas.openxmlformats.org/officeDocument/2006/relationships/oleObject" Target="embeddings/oleObject3733.bin"/><Relationship Id="rId4855" Type="http://schemas.openxmlformats.org/officeDocument/2006/relationships/image" Target="media/image2342.wmf"/><Relationship Id="rId5906" Type="http://schemas.openxmlformats.org/officeDocument/2006/relationships/image" Target="media/image2853.wmf"/><Relationship Id="rId8312" Type="http://schemas.openxmlformats.org/officeDocument/2006/relationships/image" Target="media/image3812.wmf"/><Relationship Id="rId3457" Type="http://schemas.openxmlformats.org/officeDocument/2006/relationships/oleObject" Target="embeddings/oleObject1754.bin"/><Relationship Id="rId3871" Type="http://schemas.openxmlformats.org/officeDocument/2006/relationships/oleObject" Target="embeddings/oleObject1962.bin"/><Relationship Id="rId4508" Type="http://schemas.openxmlformats.org/officeDocument/2006/relationships/oleObject" Target="embeddings/oleObject2296.bin"/><Relationship Id="rId4922" Type="http://schemas.openxmlformats.org/officeDocument/2006/relationships/image" Target="media/image2375.wmf"/><Relationship Id="rId378" Type="http://schemas.openxmlformats.org/officeDocument/2006/relationships/oleObject" Target="embeddings/oleObject191.bin"/><Relationship Id="rId792" Type="http://schemas.openxmlformats.org/officeDocument/2006/relationships/oleObject" Target="embeddings/oleObject405.bin"/><Relationship Id="rId2059" Type="http://schemas.openxmlformats.org/officeDocument/2006/relationships/image" Target="media/image995.wmf"/><Relationship Id="rId2473" Type="http://schemas.openxmlformats.org/officeDocument/2006/relationships/image" Target="media/image1202.wmf"/><Relationship Id="rId3524" Type="http://schemas.openxmlformats.org/officeDocument/2006/relationships/oleObject" Target="embeddings/oleObject1788.bin"/><Relationship Id="rId445" Type="http://schemas.openxmlformats.org/officeDocument/2006/relationships/oleObject" Target="embeddings/oleObject224.bin"/><Relationship Id="rId1075" Type="http://schemas.openxmlformats.org/officeDocument/2006/relationships/oleObject" Target="embeddings/oleObject550.bin"/><Relationship Id="rId2126" Type="http://schemas.openxmlformats.org/officeDocument/2006/relationships/image" Target="media/image1029.wmf"/><Relationship Id="rId2540" Type="http://schemas.openxmlformats.org/officeDocument/2006/relationships/oleObject" Target="embeddings/oleObject1293.bin"/><Relationship Id="rId5696" Type="http://schemas.openxmlformats.org/officeDocument/2006/relationships/image" Target="media/image2749.wmf"/><Relationship Id="rId6747" Type="http://schemas.openxmlformats.org/officeDocument/2006/relationships/oleObject" Target="embeddings/oleObject3463.bin"/><Relationship Id="rId512" Type="http://schemas.openxmlformats.org/officeDocument/2006/relationships/image" Target="media/image240.wmf"/><Relationship Id="rId1142" Type="http://schemas.openxmlformats.org/officeDocument/2006/relationships/oleObject" Target="embeddings/oleObject583.bin"/><Relationship Id="rId4298" Type="http://schemas.openxmlformats.org/officeDocument/2006/relationships/oleObject" Target="embeddings/oleObject2178.bin"/><Relationship Id="rId5349" Type="http://schemas.openxmlformats.org/officeDocument/2006/relationships/image" Target="media/image2584.wmf"/><Relationship Id="rId4365" Type="http://schemas.openxmlformats.org/officeDocument/2006/relationships/oleObject" Target="embeddings/oleObject2209.bin"/><Relationship Id="rId5763" Type="http://schemas.openxmlformats.org/officeDocument/2006/relationships/oleObject" Target="embeddings/oleObject2961.bin"/><Relationship Id="rId6814" Type="http://schemas.openxmlformats.org/officeDocument/2006/relationships/image" Target="media/image3295.wmf"/><Relationship Id="rId1959" Type="http://schemas.openxmlformats.org/officeDocument/2006/relationships/oleObject" Target="embeddings/oleObject1003.bin"/><Relationship Id="rId4018" Type="http://schemas.openxmlformats.org/officeDocument/2006/relationships/image" Target="media/image1970.wmf"/><Relationship Id="rId5416" Type="http://schemas.openxmlformats.org/officeDocument/2006/relationships/oleObject" Target="embeddings/oleObject2780.bin"/><Relationship Id="rId5830" Type="http://schemas.openxmlformats.org/officeDocument/2006/relationships/oleObject" Target="embeddings/oleObject2995.bin"/><Relationship Id="rId3381" Type="http://schemas.openxmlformats.org/officeDocument/2006/relationships/image" Target="media/image1655.wmf"/><Relationship Id="rId4432" Type="http://schemas.openxmlformats.org/officeDocument/2006/relationships/image" Target="media/image2175.wmf"/><Relationship Id="rId7588" Type="http://schemas.openxmlformats.org/officeDocument/2006/relationships/oleObject" Target="embeddings/oleObject3983.bin"/><Relationship Id="rId8639" Type="http://schemas.openxmlformats.org/officeDocument/2006/relationships/image" Target="media/image3965.wmf"/><Relationship Id="rId3034" Type="http://schemas.openxmlformats.org/officeDocument/2006/relationships/oleObject" Target="embeddings/oleObject1545.bin"/><Relationship Id="rId7655" Type="http://schemas.openxmlformats.org/officeDocument/2006/relationships/oleObject" Target="embeddings/oleObject4050.bin"/><Relationship Id="rId8706" Type="http://schemas.openxmlformats.org/officeDocument/2006/relationships/image" Target="media/image3997.wmf"/><Relationship Id="rId2050" Type="http://schemas.openxmlformats.org/officeDocument/2006/relationships/oleObject" Target="embeddings/oleObject1049.bin"/><Relationship Id="rId3101" Type="http://schemas.openxmlformats.org/officeDocument/2006/relationships/image" Target="media/image1512.wmf"/><Relationship Id="rId6257" Type="http://schemas.openxmlformats.org/officeDocument/2006/relationships/image" Target="media/image3027.wmf"/><Relationship Id="rId6671" Type="http://schemas.openxmlformats.org/officeDocument/2006/relationships/image" Target="media/image3227.wmf"/><Relationship Id="rId7308" Type="http://schemas.openxmlformats.org/officeDocument/2006/relationships/image" Target="media/image3529.wmf"/><Relationship Id="rId7722" Type="http://schemas.openxmlformats.org/officeDocument/2006/relationships/oleObject" Target="embeddings/oleObject4117.bin"/><Relationship Id="rId5273" Type="http://schemas.openxmlformats.org/officeDocument/2006/relationships/image" Target="media/image2546.wmf"/><Relationship Id="rId6324" Type="http://schemas.openxmlformats.org/officeDocument/2006/relationships/oleObject" Target="embeddings/oleObject3241.bin"/><Relationship Id="rId839" Type="http://schemas.openxmlformats.org/officeDocument/2006/relationships/image" Target="media/image400.wmf"/><Relationship Id="rId1469" Type="http://schemas.openxmlformats.org/officeDocument/2006/relationships/image" Target="media/image704.wmf"/><Relationship Id="rId2867" Type="http://schemas.openxmlformats.org/officeDocument/2006/relationships/oleObject" Target="embeddings/oleObject1463.bin"/><Relationship Id="rId3918" Type="http://schemas.openxmlformats.org/officeDocument/2006/relationships/oleObject" Target="embeddings/oleObject1986.bin"/><Relationship Id="rId5340" Type="http://schemas.openxmlformats.org/officeDocument/2006/relationships/oleObject" Target="embeddings/oleObject2741.bin"/><Relationship Id="rId8496" Type="http://schemas.openxmlformats.org/officeDocument/2006/relationships/oleObject" Target="embeddings/oleObject4578.bin"/><Relationship Id="rId1883" Type="http://schemas.openxmlformats.org/officeDocument/2006/relationships/oleObject" Target="embeddings/oleObject964.bin"/><Relationship Id="rId2934" Type="http://schemas.openxmlformats.org/officeDocument/2006/relationships/oleObject" Target="embeddings/oleObject1495.bin"/><Relationship Id="rId7098" Type="http://schemas.openxmlformats.org/officeDocument/2006/relationships/image" Target="media/image3430.wmf"/><Relationship Id="rId8149" Type="http://schemas.openxmlformats.org/officeDocument/2006/relationships/image" Target="media/image3727.wmf"/><Relationship Id="rId906" Type="http://schemas.openxmlformats.org/officeDocument/2006/relationships/image" Target="media/image432.wmf"/><Relationship Id="rId1536" Type="http://schemas.openxmlformats.org/officeDocument/2006/relationships/image" Target="media/image736.wmf"/><Relationship Id="rId1950" Type="http://schemas.openxmlformats.org/officeDocument/2006/relationships/image" Target="media/image941.wmf"/><Relationship Id="rId8563" Type="http://schemas.openxmlformats.org/officeDocument/2006/relationships/image" Target="media/image3929.wmf"/><Relationship Id="rId1603" Type="http://schemas.openxmlformats.org/officeDocument/2006/relationships/oleObject" Target="embeddings/oleObject823.bin"/><Relationship Id="rId4759" Type="http://schemas.openxmlformats.org/officeDocument/2006/relationships/image" Target="media/image2297.wmf"/><Relationship Id="rId7165" Type="http://schemas.openxmlformats.org/officeDocument/2006/relationships/oleObject" Target="embeddings/oleObject3684.bin"/><Relationship Id="rId8216" Type="http://schemas.openxmlformats.org/officeDocument/2006/relationships/oleObject" Target="embeddings/oleObject4434.bin"/><Relationship Id="rId8630" Type="http://schemas.openxmlformats.org/officeDocument/2006/relationships/oleObject" Target="embeddings/oleObject4647.bin"/><Relationship Id="rId3775" Type="http://schemas.openxmlformats.org/officeDocument/2006/relationships/image" Target="media/image1851.wmf"/><Relationship Id="rId4826" Type="http://schemas.openxmlformats.org/officeDocument/2006/relationships/oleObject" Target="embeddings/oleObject2485.bin"/><Relationship Id="rId6181" Type="http://schemas.openxmlformats.org/officeDocument/2006/relationships/image" Target="media/image2983.wmf"/><Relationship Id="rId7232" Type="http://schemas.openxmlformats.org/officeDocument/2006/relationships/image" Target="media/image3491.wmf"/><Relationship Id="rId696" Type="http://schemas.openxmlformats.org/officeDocument/2006/relationships/image" Target="media/image332.wmf"/><Relationship Id="rId2377" Type="http://schemas.openxmlformats.org/officeDocument/2006/relationships/oleObject" Target="embeddings/oleObject1214.bin"/><Relationship Id="rId2791" Type="http://schemas.openxmlformats.org/officeDocument/2006/relationships/oleObject" Target="embeddings/oleObject1425.bin"/><Relationship Id="rId3428" Type="http://schemas.openxmlformats.org/officeDocument/2006/relationships/image" Target="media/image1678.wmf"/><Relationship Id="rId349" Type="http://schemas.openxmlformats.org/officeDocument/2006/relationships/image" Target="media/image162.wmf"/><Relationship Id="rId763" Type="http://schemas.openxmlformats.org/officeDocument/2006/relationships/image" Target="media/image363.wmf"/><Relationship Id="rId1393" Type="http://schemas.openxmlformats.org/officeDocument/2006/relationships/image" Target="media/image666.wmf"/><Relationship Id="rId2444" Type="http://schemas.openxmlformats.org/officeDocument/2006/relationships/image" Target="media/image1185.wmf"/><Relationship Id="rId3842" Type="http://schemas.openxmlformats.org/officeDocument/2006/relationships/image" Target="media/image1884.wmf"/><Relationship Id="rId6998" Type="http://schemas.openxmlformats.org/officeDocument/2006/relationships/image" Target="media/image3380.wmf"/><Relationship Id="rId416" Type="http://schemas.openxmlformats.org/officeDocument/2006/relationships/oleObject" Target="embeddings/oleObject210.bin"/><Relationship Id="rId1046" Type="http://schemas.openxmlformats.org/officeDocument/2006/relationships/image" Target="media/image500.wmf"/><Relationship Id="rId8073" Type="http://schemas.openxmlformats.org/officeDocument/2006/relationships/image" Target="media/image3690.wmf"/><Relationship Id="rId830" Type="http://schemas.openxmlformats.org/officeDocument/2006/relationships/oleObject" Target="embeddings/oleObject424.bin"/><Relationship Id="rId1460" Type="http://schemas.openxmlformats.org/officeDocument/2006/relationships/oleObject" Target="embeddings/oleObject750.bin"/><Relationship Id="rId2511" Type="http://schemas.openxmlformats.org/officeDocument/2006/relationships/image" Target="media/image1222.wmf"/><Relationship Id="rId5667" Type="http://schemas.openxmlformats.org/officeDocument/2006/relationships/oleObject" Target="embeddings/oleObject2912.bin"/><Relationship Id="rId6718" Type="http://schemas.openxmlformats.org/officeDocument/2006/relationships/image" Target="media/image3247.wmf"/><Relationship Id="rId1113" Type="http://schemas.openxmlformats.org/officeDocument/2006/relationships/image" Target="media/image534.wmf"/><Relationship Id="rId4269" Type="http://schemas.openxmlformats.org/officeDocument/2006/relationships/oleObject" Target="embeddings/oleObject2162.bin"/><Relationship Id="rId4683" Type="http://schemas.openxmlformats.org/officeDocument/2006/relationships/oleObject" Target="embeddings/oleObject2411.bin"/><Relationship Id="rId5734" Type="http://schemas.openxmlformats.org/officeDocument/2006/relationships/image" Target="media/image2770.wmf"/><Relationship Id="rId8140" Type="http://schemas.openxmlformats.org/officeDocument/2006/relationships/oleObject" Target="embeddings/oleObject4395.bin"/><Relationship Id="rId3285" Type="http://schemas.openxmlformats.org/officeDocument/2006/relationships/oleObject" Target="embeddings/oleObject1666.bin"/><Relationship Id="rId4336" Type="http://schemas.openxmlformats.org/officeDocument/2006/relationships/image" Target="media/image2129.wmf"/><Relationship Id="rId4750" Type="http://schemas.openxmlformats.org/officeDocument/2006/relationships/oleObject" Target="embeddings/oleObject2445.bin"/><Relationship Id="rId5801" Type="http://schemas.openxmlformats.org/officeDocument/2006/relationships/image" Target="media/image2801.wmf"/><Relationship Id="rId3352" Type="http://schemas.openxmlformats.org/officeDocument/2006/relationships/image" Target="media/image1641.wmf"/><Relationship Id="rId4403" Type="http://schemas.openxmlformats.org/officeDocument/2006/relationships/image" Target="media/image2162.wmf"/><Relationship Id="rId7559" Type="http://schemas.openxmlformats.org/officeDocument/2006/relationships/oleObject" Target="embeddings/oleObject3954.bin"/><Relationship Id="rId273" Type="http://schemas.openxmlformats.org/officeDocument/2006/relationships/oleObject" Target="embeddings/oleObject136.bin"/><Relationship Id="rId3005" Type="http://schemas.openxmlformats.org/officeDocument/2006/relationships/image" Target="media/image1464.wmf"/><Relationship Id="rId6575" Type="http://schemas.openxmlformats.org/officeDocument/2006/relationships/image" Target="media/image3179.wmf"/><Relationship Id="rId7626" Type="http://schemas.openxmlformats.org/officeDocument/2006/relationships/oleObject" Target="embeddings/oleObject4021.bin"/><Relationship Id="rId7973" Type="http://schemas.openxmlformats.org/officeDocument/2006/relationships/image" Target="media/image3640.wmf"/><Relationship Id="rId340" Type="http://schemas.openxmlformats.org/officeDocument/2006/relationships/oleObject" Target="embeddings/oleObject171.bin"/><Relationship Id="rId2021" Type="http://schemas.openxmlformats.org/officeDocument/2006/relationships/image" Target="media/image976.wmf"/><Relationship Id="rId5177" Type="http://schemas.openxmlformats.org/officeDocument/2006/relationships/image" Target="media/image2493.wmf"/><Relationship Id="rId6228" Type="http://schemas.openxmlformats.org/officeDocument/2006/relationships/oleObject" Target="embeddings/oleObject3193.bin"/><Relationship Id="rId4193" Type="http://schemas.openxmlformats.org/officeDocument/2006/relationships/oleObject" Target="embeddings/oleObject2124.bin"/><Relationship Id="rId5591" Type="http://schemas.openxmlformats.org/officeDocument/2006/relationships/oleObject" Target="embeddings/oleObject2873.bin"/><Relationship Id="rId6642" Type="http://schemas.openxmlformats.org/officeDocument/2006/relationships/oleObject" Target="embeddings/oleObject3407.bin"/><Relationship Id="rId1787" Type="http://schemas.openxmlformats.org/officeDocument/2006/relationships/oleObject" Target="embeddings/oleObject915.bin"/><Relationship Id="rId2838" Type="http://schemas.openxmlformats.org/officeDocument/2006/relationships/image" Target="media/image1379.wmf"/><Relationship Id="rId5244" Type="http://schemas.openxmlformats.org/officeDocument/2006/relationships/image" Target="media/image2533.wmf"/><Relationship Id="rId79" Type="http://schemas.openxmlformats.org/officeDocument/2006/relationships/image" Target="media/image29.wmf"/><Relationship Id="rId1854" Type="http://schemas.openxmlformats.org/officeDocument/2006/relationships/image" Target="media/image895.wmf"/><Relationship Id="rId2905" Type="http://schemas.openxmlformats.org/officeDocument/2006/relationships/oleObject" Target="embeddings/oleObject1481.bin"/><Relationship Id="rId4260" Type="http://schemas.openxmlformats.org/officeDocument/2006/relationships/image" Target="media/image2092.wmf"/><Relationship Id="rId5311" Type="http://schemas.openxmlformats.org/officeDocument/2006/relationships/image" Target="media/image2565.wmf"/><Relationship Id="rId8467" Type="http://schemas.openxmlformats.org/officeDocument/2006/relationships/image" Target="media/image3882.wmf"/><Relationship Id="rId1507" Type="http://schemas.openxmlformats.org/officeDocument/2006/relationships/image" Target="media/image723.wmf"/><Relationship Id="rId7069" Type="http://schemas.openxmlformats.org/officeDocument/2006/relationships/oleObject" Target="embeddings/oleObject3631.bin"/><Relationship Id="rId7483" Type="http://schemas.openxmlformats.org/officeDocument/2006/relationships/oleObject" Target="embeddings/oleObject3878.bin"/><Relationship Id="rId8534" Type="http://schemas.openxmlformats.org/officeDocument/2006/relationships/image" Target="media/image3914.wmf"/><Relationship Id="rId1921" Type="http://schemas.openxmlformats.org/officeDocument/2006/relationships/oleObject" Target="embeddings/oleObject983.bin"/><Relationship Id="rId3679" Type="http://schemas.openxmlformats.org/officeDocument/2006/relationships/image" Target="media/image1803.wmf"/><Relationship Id="rId6085" Type="http://schemas.openxmlformats.org/officeDocument/2006/relationships/oleObject" Target="embeddings/oleObject3127.bin"/><Relationship Id="rId7136" Type="http://schemas.openxmlformats.org/officeDocument/2006/relationships/oleObject" Target="embeddings/oleObject3665.bin"/><Relationship Id="rId7550" Type="http://schemas.openxmlformats.org/officeDocument/2006/relationships/oleObject" Target="embeddings/oleObject3945.bin"/><Relationship Id="rId6152" Type="http://schemas.openxmlformats.org/officeDocument/2006/relationships/oleObject" Target="embeddings/oleObject3161.bin"/><Relationship Id="rId7203" Type="http://schemas.openxmlformats.org/officeDocument/2006/relationships/oleObject" Target="embeddings/oleObject3703.bin"/><Relationship Id="rId8601" Type="http://schemas.openxmlformats.org/officeDocument/2006/relationships/image" Target="media/image3946.wmf"/><Relationship Id="rId1297" Type="http://schemas.openxmlformats.org/officeDocument/2006/relationships/image" Target="media/image624.wmf"/><Relationship Id="rId2695" Type="http://schemas.openxmlformats.org/officeDocument/2006/relationships/oleObject" Target="embeddings/oleObject1370.bin"/><Relationship Id="rId3746" Type="http://schemas.openxmlformats.org/officeDocument/2006/relationships/oleObject" Target="embeddings/oleObject1899.bin"/><Relationship Id="rId667" Type="http://schemas.openxmlformats.org/officeDocument/2006/relationships/oleObject" Target="embeddings/oleObject339.bin"/><Relationship Id="rId2348" Type="http://schemas.openxmlformats.org/officeDocument/2006/relationships/image" Target="media/image1138.wmf"/><Relationship Id="rId2762" Type="http://schemas.openxmlformats.org/officeDocument/2006/relationships/image" Target="media/image1347.wmf"/><Relationship Id="rId3813" Type="http://schemas.openxmlformats.org/officeDocument/2006/relationships/oleObject" Target="embeddings/oleObject1933.bin"/><Relationship Id="rId6969" Type="http://schemas.openxmlformats.org/officeDocument/2006/relationships/oleObject" Target="embeddings/oleObject3581.bin"/><Relationship Id="rId734" Type="http://schemas.openxmlformats.org/officeDocument/2006/relationships/image" Target="media/image350.wmf"/><Relationship Id="rId1364" Type="http://schemas.openxmlformats.org/officeDocument/2006/relationships/oleObject" Target="embeddings/oleObject697.bin"/><Relationship Id="rId2415" Type="http://schemas.openxmlformats.org/officeDocument/2006/relationships/oleObject" Target="embeddings/oleObject1234.bin"/><Relationship Id="rId5985" Type="http://schemas.openxmlformats.org/officeDocument/2006/relationships/image" Target="media/image2888.wmf"/><Relationship Id="rId8391" Type="http://schemas.openxmlformats.org/officeDocument/2006/relationships/oleObject" Target="embeddings/oleObject4518.bin"/><Relationship Id="rId70" Type="http://schemas.openxmlformats.org/officeDocument/2006/relationships/image" Target="media/image15100.wmf"/><Relationship Id="rId801" Type="http://schemas.openxmlformats.org/officeDocument/2006/relationships/oleObject" Target="embeddings/oleObject410.bin"/><Relationship Id="rId1017" Type="http://schemas.openxmlformats.org/officeDocument/2006/relationships/oleObject" Target="embeddings/oleObject521.bin"/><Relationship Id="rId1431" Type="http://schemas.openxmlformats.org/officeDocument/2006/relationships/image" Target="media/image685.wmf"/><Relationship Id="rId4587" Type="http://schemas.openxmlformats.org/officeDocument/2006/relationships/image" Target="media/image2221.wmf"/><Relationship Id="rId5638" Type="http://schemas.openxmlformats.org/officeDocument/2006/relationships/image" Target="media/image2722.wmf"/><Relationship Id="rId8044" Type="http://schemas.openxmlformats.org/officeDocument/2006/relationships/oleObject" Target="embeddings/oleObject4346.bin"/><Relationship Id="rId3189" Type="http://schemas.openxmlformats.org/officeDocument/2006/relationships/image" Target="media/image1556.wmf"/><Relationship Id="rId4654" Type="http://schemas.openxmlformats.org/officeDocument/2006/relationships/image" Target="media/image2246.wmf"/><Relationship Id="rId7060" Type="http://schemas.openxmlformats.org/officeDocument/2006/relationships/image" Target="media/image3411.wmf"/><Relationship Id="rId8111" Type="http://schemas.openxmlformats.org/officeDocument/2006/relationships/image" Target="media/image3709.wmf"/><Relationship Id="rId3256" Type="http://schemas.openxmlformats.org/officeDocument/2006/relationships/oleObject" Target="embeddings/oleObject1651.bin"/><Relationship Id="rId4307" Type="http://schemas.openxmlformats.org/officeDocument/2006/relationships/image" Target="media/image2114.png"/><Relationship Id="rId5705" Type="http://schemas.openxmlformats.org/officeDocument/2006/relationships/oleObject" Target="embeddings/oleObject2932.bin"/><Relationship Id="rId177" Type="http://schemas.openxmlformats.org/officeDocument/2006/relationships/image" Target="media/image78.wmf"/><Relationship Id="rId591" Type="http://schemas.openxmlformats.org/officeDocument/2006/relationships/image" Target="media/image280.wmf"/><Relationship Id="rId2272" Type="http://schemas.openxmlformats.org/officeDocument/2006/relationships/image" Target="media/image1101.wmf"/><Relationship Id="rId3670" Type="http://schemas.openxmlformats.org/officeDocument/2006/relationships/oleObject" Target="embeddings/oleObject1861.bin"/><Relationship Id="rId4721" Type="http://schemas.openxmlformats.org/officeDocument/2006/relationships/image" Target="media/image2278.wmf"/><Relationship Id="rId7877" Type="http://schemas.openxmlformats.org/officeDocument/2006/relationships/oleObject" Target="embeddings/oleObject4258.bin"/><Relationship Id="rId244" Type="http://schemas.openxmlformats.org/officeDocument/2006/relationships/image" Target="media/image112.wmf"/><Relationship Id="rId3323" Type="http://schemas.openxmlformats.org/officeDocument/2006/relationships/image" Target="media/image1627.wmf"/><Relationship Id="rId6479" Type="http://schemas.openxmlformats.org/officeDocument/2006/relationships/image" Target="media/image3132.wmf"/><Relationship Id="rId6893" Type="http://schemas.openxmlformats.org/officeDocument/2006/relationships/oleObject" Target="embeddings/oleObject3537.bin"/><Relationship Id="rId7944" Type="http://schemas.openxmlformats.org/officeDocument/2006/relationships/image" Target="media/image3626.wmf"/><Relationship Id="rId5495" Type="http://schemas.openxmlformats.org/officeDocument/2006/relationships/image" Target="media/image2652.wmf"/><Relationship Id="rId6546" Type="http://schemas.openxmlformats.org/officeDocument/2006/relationships/oleObject" Target="embeddings/oleObject3359.bin"/><Relationship Id="rId6960" Type="http://schemas.openxmlformats.org/officeDocument/2006/relationships/image" Target="media/image3361.wmf"/><Relationship Id="rId311" Type="http://schemas.openxmlformats.org/officeDocument/2006/relationships/oleObject" Target="embeddings/oleObject156.bin"/><Relationship Id="rId4097" Type="http://schemas.openxmlformats.org/officeDocument/2006/relationships/oleObject" Target="embeddings/oleObject2076.bin"/><Relationship Id="rId5148" Type="http://schemas.openxmlformats.org/officeDocument/2006/relationships/oleObject" Target="embeddings/oleObject2650.bin"/><Relationship Id="rId5562" Type="http://schemas.openxmlformats.org/officeDocument/2006/relationships/oleObject" Target="embeddings/oleObject2858.bin"/><Relationship Id="rId6613" Type="http://schemas.openxmlformats.org/officeDocument/2006/relationships/image" Target="media/image3198.wmf"/><Relationship Id="rId1758" Type="http://schemas.openxmlformats.org/officeDocument/2006/relationships/image" Target="media/image847.wmf"/><Relationship Id="rId2809" Type="http://schemas.openxmlformats.org/officeDocument/2006/relationships/oleObject" Target="embeddings/oleObject1434.bin"/><Relationship Id="rId4164" Type="http://schemas.openxmlformats.org/officeDocument/2006/relationships/image" Target="media/image2044.wmf"/><Relationship Id="rId5215" Type="http://schemas.openxmlformats.org/officeDocument/2006/relationships/oleObject" Target="embeddings/oleObject2679.bin"/><Relationship Id="rId3180" Type="http://schemas.openxmlformats.org/officeDocument/2006/relationships/oleObject" Target="embeddings/oleObject1618.bin"/><Relationship Id="rId4231" Type="http://schemas.openxmlformats.org/officeDocument/2006/relationships/oleObject" Target="embeddings/oleObject2143.bin"/><Relationship Id="rId7387" Type="http://schemas.openxmlformats.org/officeDocument/2006/relationships/image" Target="media/image3567.wmf"/><Relationship Id="rId8438" Type="http://schemas.openxmlformats.org/officeDocument/2006/relationships/image" Target="media/image3867.wmf"/><Relationship Id="rId1825" Type="http://schemas.openxmlformats.org/officeDocument/2006/relationships/oleObject" Target="embeddings/oleObject934.bin"/><Relationship Id="rId3997" Type="http://schemas.openxmlformats.org/officeDocument/2006/relationships/oleObject" Target="embeddings/oleObject2027.bin"/><Relationship Id="rId6056" Type="http://schemas.openxmlformats.org/officeDocument/2006/relationships/image" Target="media/image2922.wmf"/><Relationship Id="rId7454" Type="http://schemas.openxmlformats.org/officeDocument/2006/relationships/oleObject" Target="embeddings/oleObject3849.bin"/><Relationship Id="rId8505" Type="http://schemas.openxmlformats.org/officeDocument/2006/relationships/image" Target="media/image3900.wmf"/><Relationship Id="rId2599" Type="http://schemas.openxmlformats.org/officeDocument/2006/relationships/oleObject" Target="embeddings/oleObject1323.bin"/><Relationship Id="rId6470" Type="http://schemas.openxmlformats.org/officeDocument/2006/relationships/oleObject" Target="embeddings/oleObject3320.bin"/><Relationship Id="rId7107" Type="http://schemas.openxmlformats.org/officeDocument/2006/relationships/image" Target="media/image3434.wmf"/><Relationship Id="rId7521" Type="http://schemas.openxmlformats.org/officeDocument/2006/relationships/oleObject" Target="embeddings/oleObject3916.bin"/><Relationship Id="rId985" Type="http://schemas.openxmlformats.org/officeDocument/2006/relationships/image" Target="media/image470.wmf"/><Relationship Id="rId2666" Type="http://schemas.openxmlformats.org/officeDocument/2006/relationships/oleObject" Target="embeddings/oleObject1356.bin"/><Relationship Id="rId3717" Type="http://schemas.openxmlformats.org/officeDocument/2006/relationships/image" Target="media/image1822.wmf"/><Relationship Id="rId5072" Type="http://schemas.openxmlformats.org/officeDocument/2006/relationships/image" Target="media/image2443.wmf"/><Relationship Id="rId6123" Type="http://schemas.openxmlformats.org/officeDocument/2006/relationships/oleObject" Target="embeddings/oleObject3146.bin"/><Relationship Id="rId638" Type="http://schemas.openxmlformats.org/officeDocument/2006/relationships/oleObject" Target="embeddings/oleObject324.bin"/><Relationship Id="rId1268" Type="http://schemas.openxmlformats.org/officeDocument/2006/relationships/oleObject" Target="embeddings/oleObject646.bin"/><Relationship Id="rId1682" Type="http://schemas.openxmlformats.org/officeDocument/2006/relationships/image" Target="media/image809.wmf"/><Relationship Id="rId2319" Type="http://schemas.openxmlformats.org/officeDocument/2006/relationships/oleObject" Target="embeddings/oleObject1185.bin"/><Relationship Id="rId2733" Type="http://schemas.openxmlformats.org/officeDocument/2006/relationships/oleObject" Target="embeddings/oleObject1389.bin"/><Relationship Id="rId5889" Type="http://schemas.openxmlformats.org/officeDocument/2006/relationships/image" Target="media/image2845.wmf"/><Relationship Id="rId8295" Type="http://schemas.openxmlformats.org/officeDocument/2006/relationships/image" Target="media/image3804.wmf"/><Relationship Id="rId705" Type="http://schemas.openxmlformats.org/officeDocument/2006/relationships/image" Target="media/image336.wmf"/><Relationship Id="rId1335" Type="http://schemas.openxmlformats.org/officeDocument/2006/relationships/image" Target="media/image644.wmf"/><Relationship Id="rId8362" Type="http://schemas.openxmlformats.org/officeDocument/2006/relationships/image" Target="media/image3836.wmf"/><Relationship Id="rId2800" Type="http://schemas.openxmlformats.org/officeDocument/2006/relationships/image" Target="media/image1361.wmf"/><Relationship Id="rId5956" Type="http://schemas.openxmlformats.org/officeDocument/2006/relationships/oleObject" Target="embeddings/oleObject3059.bin"/><Relationship Id="rId8015" Type="http://schemas.openxmlformats.org/officeDocument/2006/relationships/oleObject" Target="embeddings/oleObject4331.bin"/><Relationship Id="rId41" Type="http://schemas.openxmlformats.org/officeDocument/2006/relationships/oleObject" Target="embeddings/oleObject20.bin"/><Relationship Id="rId1402" Type="http://schemas.openxmlformats.org/officeDocument/2006/relationships/oleObject" Target="embeddings/oleObject721.bin"/><Relationship Id="rId4558" Type="http://schemas.openxmlformats.org/officeDocument/2006/relationships/oleObject" Target="embeddings/oleObject2339.bin"/><Relationship Id="rId4972" Type="http://schemas.openxmlformats.org/officeDocument/2006/relationships/image" Target="media/image2393.wmf"/><Relationship Id="rId5609" Type="http://schemas.openxmlformats.org/officeDocument/2006/relationships/oleObject" Target="embeddings/oleObject2882.bin"/><Relationship Id="rId7031" Type="http://schemas.openxmlformats.org/officeDocument/2006/relationships/oleObject" Target="embeddings/oleObject3612.bin"/><Relationship Id="rId3574" Type="http://schemas.openxmlformats.org/officeDocument/2006/relationships/oleObject" Target="embeddings/oleObject1813.bin"/><Relationship Id="rId4625" Type="http://schemas.openxmlformats.org/officeDocument/2006/relationships/image" Target="media/image2238.wmf"/><Relationship Id="rId495" Type="http://schemas.openxmlformats.org/officeDocument/2006/relationships/oleObject" Target="embeddings/oleObject252.bin"/><Relationship Id="rId2176" Type="http://schemas.openxmlformats.org/officeDocument/2006/relationships/oleObject" Target="embeddings/oleObject1112.bin"/><Relationship Id="rId2590" Type="http://schemas.openxmlformats.org/officeDocument/2006/relationships/oleObject" Target="embeddings/oleObject1318.bin"/><Relationship Id="rId3227" Type="http://schemas.openxmlformats.org/officeDocument/2006/relationships/image" Target="media/image1580.wmf"/><Relationship Id="rId3641" Type="http://schemas.openxmlformats.org/officeDocument/2006/relationships/image" Target="media/image1784.wmf"/><Relationship Id="rId6797" Type="http://schemas.openxmlformats.org/officeDocument/2006/relationships/oleObject" Target="embeddings/oleObject3488.bin"/><Relationship Id="rId7848" Type="http://schemas.openxmlformats.org/officeDocument/2006/relationships/oleObject" Target="embeddings/oleObject4243.bin"/><Relationship Id="rId148" Type="http://schemas.openxmlformats.org/officeDocument/2006/relationships/oleObject" Target="embeddings/oleObject74.bin"/><Relationship Id="rId562" Type="http://schemas.openxmlformats.org/officeDocument/2006/relationships/oleObject" Target="embeddings/oleObject286.bin"/><Relationship Id="rId1192" Type="http://schemas.openxmlformats.org/officeDocument/2006/relationships/oleObject" Target="embeddings/oleObject610.bin"/><Relationship Id="rId2243" Type="http://schemas.openxmlformats.org/officeDocument/2006/relationships/image" Target="media/image1087.wmf"/><Relationship Id="rId5399" Type="http://schemas.openxmlformats.org/officeDocument/2006/relationships/image" Target="media/image2608.wmf"/><Relationship Id="rId6864" Type="http://schemas.openxmlformats.org/officeDocument/2006/relationships/oleObject" Target="embeddings/oleObject3522.bin"/><Relationship Id="rId7915" Type="http://schemas.openxmlformats.org/officeDocument/2006/relationships/oleObject" Target="embeddings/oleObject4277.bin"/><Relationship Id="rId215" Type="http://schemas.openxmlformats.org/officeDocument/2006/relationships/oleObject" Target="embeddings/oleObject107.bin"/><Relationship Id="rId2310" Type="http://schemas.openxmlformats.org/officeDocument/2006/relationships/image" Target="media/image1119.wmf"/><Relationship Id="rId5466" Type="http://schemas.openxmlformats.org/officeDocument/2006/relationships/oleObject" Target="embeddings/oleObject2808.bin"/><Relationship Id="rId6517" Type="http://schemas.openxmlformats.org/officeDocument/2006/relationships/image" Target="media/image3150.wmf"/><Relationship Id="rId4068" Type="http://schemas.openxmlformats.org/officeDocument/2006/relationships/oleObject" Target="embeddings/oleObject2062.bin"/><Relationship Id="rId4482" Type="http://schemas.openxmlformats.org/officeDocument/2006/relationships/oleObject" Target="embeddings/oleObject2272.bin"/><Relationship Id="rId5119" Type="http://schemas.openxmlformats.org/officeDocument/2006/relationships/oleObject" Target="embeddings/oleObject2635.bin"/><Relationship Id="rId5880" Type="http://schemas.openxmlformats.org/officeDocument/2006/relationships/oleObject" Target="embeddings/oleObject3020.bin"/><Relationship Id="rId6931" Type="http://schemas.openxmlformats.org/officeDocument/2006/relationships/oleObject" Target="embeddings/oleObject3562.bin"/><Relationship Id="rId3084" Type="http://schemas.openxmlformats.org/officeDocument/2006/relationships/oleObject" Target="embeddings/oleObject1570.bin"/><Relationship Id="rId4135" Type="http://schemas.openxmlformats.org/officeDocument/2006/relationships/oleObject" Target="embeddings/oleObject2095.bin"/><Relationship Id="rId5533" Type="http://schemas.openxmlformats.org/officeDocument/2006/relationships/image" Target="media/image2670.wmf"/><Relationship Id="rId8689" Type="http://schemas.openxmlformats.org/officeDocument/2006/relationships/oleObject" Target="embeddings/oleObject4678.bin"/><Relationship Id="rId1729" Type="http://schemas.openxmlformats.org/officeDocument/2006/relationships/oleObject" Target="embeddings/oleObject886.bin"/><Relationship Id="rId5600" Type="http://schemas.openxmlformats.org/officeDocument/2006/relationships/image" Target="media/image2703.wmf"/><Relationship Id="rId3151" Type="http://schemas.openxmlformats.org/officeDocument/2006/relationships/image" Target="media/image1537.wmf"/><Relationship Id="rId4202" Type="http://schemas.openxmlformats.org/officeDocument/2006/relationships/image" Target="media/image2063.wmf"/><Relationship Id="rId7358" Type="http://schemas.openxmlformats.org/officeDocument/2006/relationships/image" Target="media/image3553.wmf"/><Relationship Id="rId7772" Type="http://schemas.openxmlformats.org/officeDocument/2006/relationships/oleObject" Target="embeddings/oleObject4167.bin"/><Relationship Id="rId8409" Type="http://schemas.openxmlformats.org/officeDocument/2006/relationships/oleObject" Target="embeddings/oleObject4530.bin"/><Relationship Id="rId3968" Type="http://schemas.openxmlformats.org/officeDocument/2006/relationships/image" Target="media/image1945.wmf"/><Relationship Id="rId6374" Type="http://schemas.openxmlformats.org/officeDocument/2006/relationships/image" Target="media/image3085.wmf"/><Relationship Id="rId7425" Type="http://schemas.openxmlformats.org/officeDocument/2006/relationships/image" Target="media/image3582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55.bin"/><Relationship Id="rId5390" Type="http://schemas.openxmlformats.org/officeDocument/2006/relationships/oleObject" Target="embeddings/oleObject2767.bin"/><Relationship Id="rId6027" Type="http://schemas.openxmlformats.org/officeDocument/2006/relationships/oleObject" Target="embeddings/oleObject3096.bin"/><Relationship Id="rId6441" Type="http://schemas.openxmlformats.org/officeDocument/2006/relationships/oleObject" Target="embeddings/oleObject3304.bin"/><Relationship Id="rId1586" Type="http://schemas.openxmlformats.org/officeDocument/2006/relationships/image" Target="media/image761.wmf"/><Relationship Id="rId2984" Type="http://schemas.openxmlformats.org/officeDocument/2006/relationships/oleObject" Target="embeddings/oleObject1520.bin"/><Relationship Id="rId5043" Type="http://schemas.openxmlformats.org/officeDocument/2006/relationships/oleObject" Target="embeddings/oleObject2595.bin"/><Relationship Id="rId8199" Type="http://schemas.openxmlformats.org/officeDocument/2006/relationships/image" Target="media/image3752.wmf"/><Relationship Id="rId609" Type="http://schemas.openxmlformats.org/officeDocument/2006/relationships/image" Target="media/image289.wmf"/><Relationship Id="rId956" Type="http://schemas.openxmlformats.org/officeDocument/2006/relationships/oleObject" Target="embeddings/oleObject490.bin"/><Relationship Id="rId1239" Type="http://schemas.openxmlformats.org/officeDocument/2006/relationships/oleObject" Target="embeddings/oleObject633.bin"/><Relationship Id="rId2637" Type="http://schemas.openxmlformats.org/officeDocument/2006/relationships/image" Target="media/image1285.wmf"/><Relationship Id="rId5110" Type="http://schemas.openxmlformats.org/officeDocument/2006/relationships/oleObject" Target="embeddings/oleObject2630.bin"/><Relationship Id="rId8266" Type="http://schemas.openxmlformats.org/officeDocument/2006/relationships/image" Target="media/image3788.wmf"/><Relationship Id="rId1653" Type="http://schemas.openxmlformats.org/officeDocument/2006/relationships/oleObject" Target="embeddings/oleObject848.bin"/><Relationship Id="rId2704" Type="http://schemas.openxmlformats.org/officeDocument/2006/relationships/image" Target="media/image1319.wmf"/><Relationship Id="rId8680" Type="http://schemas.openxmlformats.org/officeDocument/2006/relationships/oleObject" Target="embeddings/oleObject4673.bin"/><Relationship Id="rId1306" Type="http://schemas.openxmlformats.org/officeDocument/2006/relationships/oleObject" Target="embeddings/oleObject667.bin"/><Relationship Id="rId1720" Type="http://schemas.openxmlformats.org/officeDocument/2006/relationships/image" Target="media/image828.wmf"/><Relationship Id="rId4876" Type="http://schemas.openxmlformats.org/officeDocument/2006/relationships/image" Target="media/image2352.wmf"/><Relationship Id="rId5927" Type="http://schemas.openxmlformats.org/officeDocument/2006/relationships/image" Target="media/image2863.wmf"/><Relationship Id="rId7282" Type="http://schemas.openxmlformats.org/officeDocument/2006/relationships/image" Target="media/image3516.wmf"/><Relationship Id="rId8333" Type="http://schemas.openxmlformats.org/officeDocument/2006/relationships/oleObject" Target="embeddings/oleObject4489.bin"/><Relationship Id="rId12" Type="http://schemas.openxmlformats.org/officeDocument/2006/relationships/oleObject" Target="embeddings/oleObject1.bin"/><Relationship Id="rId3478" Type="http://schemas.openxmlformats.org/officeDocument/2006/relationships/image" Target="media/image1703.wmf"/><Relationship Id="rId3892" Type="http://schemas.openxmlformats.org/officeDocument/2006/relationships/image" Target="media/image1908.wmf"/><Relationship Id="rId4529" Type="http://schemas.openxmlformats.org/officeDocument/2006/relationships/oleObject" Target="embeddings/oleObject2317.bin"/><Relationship Id="rId4943" Type="http://schemas.openxmlformats.org/officeDocument/2006/relationships/oleObject" Target="embeddings/oleObject2545.bin"/><Relationship Id="rId8400" Type="http://schemas.openxmlformats.org/officeDocument/2006/relationships/image" Target="media/image3853.wmf"/><Relationship Id="rId399" Type="http://schemas.openxmlformats.org/officeDocument/2006/relationships/image" Target="media/image187.wmf"/><Relationship Id="rId2494" Type="http://schemas.openxmlformats.org/officeDocument/2006/relationships/image" Target="media/image1213.wmf"/><Relationship Id="rId3545" Type="http://schemas.openxmlformats.org/officeDocument/2006/relationships/image" Target="media/image1736.wmf"/><Relationship Id="rId7002" Type="http://schemas.openxmlformats.org/officeDocument/2006/relationships/image" Target="media/image3382.wmf"/><Relationship Id="rId466" Type="http://schemas.openxmlformats.org/officeDocument/2006/relationships/oleObject" Target="embeddings/oleObject236.bin"/><Relationship Id="rId880" Type="http://schemas.openxmlformats.org/officeDocument/2006/relationships/oleObject" Target="embeddings/oleObject450.bin"/><Relationship Id="rId1096" Type="http://schemas.openxmlformats.org/officeDocument/2006/relationships/image" Target="media/image525.wmf"/><Relationship Id="rId2147" Type="http://schemas.openxmlformats.org/officeDocument/2006/relationships/oleObject" Target="embeddings/oleObject1097.bin"/><Relationship Id="rId2561" Type="http://schemas.openxmlformats.org/officeDocument/2006/relationships/image" Target="media/image1247.wmf"/><Relationship Id="rId119" Type="http://schemas.openxmlformats.org/officeDocument/2006/relationships/image" Target="media/image49.wmf"/><Relationship Id="rId533" Type="http://schemas.openxmlformats.org/officeDocument/2006/relationships/image" Target="media/image251.wmf"/><Relationship Id="rId1163" Type="http://schemas.openxmlformats.org/officeDocument/2006/relationships/image" Target="media/image559.wmf"/><Relationship Id="rId2214" Type="http://schemas.openxmlformats.org/officeDocument/2006/relationships/oleObject" Target="embeddings/oleObject1131.bin"/><Relationship Id="rId3612" Type="http://schemas.openxmlformats.org/officeDocument/2006/relationships/oleObject" Target="embeddings/oleObject1832.bin"/><Relationship Id="rId6768" Type="http://schemas.openxmlformats.org/officeDocument/2006/relationships/image" Target="media/image3272.wmf"/><Relationship Id="rId7819" Type="http://schemas.openxmlformats.org/officeDocument/2006/relationships/oleObject" Target="embeddings/oleObject4214.bin"/><Relationship Id="rId8190" Type="http://schemas.openxmlformats.org/officeDocument/2006/relationships/oleObject" Target="embeddings/oleObject4420.bin"/><Relationship Id="rId5784" Type="http://schemas.openxmlformats.org/officeDocument/2006/relationships/image" Target="media/image2793.wmf"/><Relationship Id="rId6835" Type="http://schemas.openxmlformats.org/officeDocument/2006/relationships/oleObject" Target="embeddings/oleObject3507.bin"/><Relationship Id="rId600" Type="http://schemas.openxmlformats.org/officeDocument/2006/relationships/oleObject" Target="embeddings/oleObject305.bin"/><Relationship Id="rId1230" Type="http://schemas.openxmlformats.org/officeDocument/2006/relationships/image" Target="media/image591.wmf"/><Relationship Id="rId4386" Type="http://schemas.openxmlformats.org/officeDocument/2006/relationships/image" Target="media/image2154.wmf"/><Relationship Id="rId5437" Type="http://schemas.openxmlformats.org/officeDocument/2006/relationships/oleObject" Target="embeddings/oleObject2792.bin"/><Relationship Id="rId5851" Type="http://schemas.openxmlformats.org/officeDocument/2006/relationships/image" Target="media/image2826.wmf"/><Relationship Id="rId6902" Type="http://schemas.openxmlformats.org/officeDocument/2006/relationships/oleObject" Target="embeddings/oleObject3542.bin"/><Relationship Id="rId4039" Type="http://schemas.openxmlformats.org/officeDocument/2006/relationships/image" Target="media/image1981.wmf"/><Relationship Id="rId4453" Type="http://schemas.openxmlformats.org/officeDocument/2006/relationships/image" Target="media/image2184.wmf"/><Relationship Id="rId5504" Type="http://schemas.openxmlformats.org/officeDocument/2006/relationships/image" Target="media/image2656.wmf"/><Relationship Id="rId3055" Type="http://schemas.openxmlformats.org/officeDocument/2006/relationships/image" Target="media/image1489.wmf"/><Relationship Id="rId4106" Type="http://schemas.openxmlformats.org/officeDocument/2006/relationships/image" Target="media/image2015.wmf"/><Relationship Id="rId4520" Type="http://schemas.openxmlformats.org/officeDocument/2006/relationships/oleObject" Target="embeddings/oleObject2308.bin"/><Relationship Id="rId7676" Type="http://schemas.openxmlformats.org/officeDocument/2006/relationships/oleObject" Target="embeddings/oleObject4071.bin"/><Relationship Id="rId390" Type="http://schemas.openxmlformats.org/officeDocument/2006/relationships/oleObject" Target="embeddings/oleObject197.bin"/><Relationship Id="rId2071" Type="http://schemas.openxmlformats.org/officeDocument/2006/relationships/image" Target="media/image1001.wmf"/><Relationship Id="rId3122" Type="http://schemas.openxmlformats.org/officeDocument/2006/relationships/oleObject" Target="embeddings/oleObject1589.bin"/><Relationship Id="rId6278" Type="http://schemas.openxmlformats.org/officeDocument/2006/relationships/oleObject" Target="embeddings/oleObject3218.bin"/><Relationship Id="rId6692" Type="http://schemas.openxmlformats.org/officeDocument/2006/relationships/image" Target="media/image3234.wmf"/><Relationship Id="rId7329" Type="http://schemas.openxmlformats.org/officeDocument/2006/relationships/oleObject" Target="embeddings/oleObject3767.bin"/><Relationship Id="rId5294" Type="http://schemas.openxmlformats.org/officeDocument/2006/relationships/oleObject" Target="embeddings/oleObject2718.bin"/><Relationship Id="rId6345" Type="http://schemas.openxmlformats.org/officeDocument/2006/relationships/image" Target="media/image3071.wmf"/><Relationship Id="rId7743" Type="http://schemas.openxmlformats.org/officeDocument/2006/relationships/oleObject" Target="embeddings/oleObject4138.bin"/><Relationship Id="rId110" Type="http://schemas.openxmlformats.org/officeDocument/2006/relationships/oleObject" Target="embeddings/oleObject55.bin"/><Relationship Id="rId2888" Type="http://schemas.openxmlformats.org/officeDocument/2006/relationships/image" Target="media/image1404.wmf"/><Relationship Id="rId3939" Type="http://schemas.openxmlformats.org/officeDocument/2006/relationships/image" Target="media/image1931.wmf"/><Relationship Id="rId7810" Type="http://schemas.openxmlformats.org/officeDocument/2006/relationships/oleObject" Target="embeddings/oleObject4205.bin"/><Relationship Id="rId2955" Type="http://schemas.openxmlformats.org/officeDocument/2006/relationships/image" Target="media/image1439.wmf"/><Relationship Id="rId5361" Type="http://schemas.openxmlformats.org/officeDocument/2006/relationships/image" Target="media/image2590.wmf"/><Relationship Id="rId6412" Type="http://schemas.openxmlformats.org/officeDocument/2006/relationships/image" Target="media/image3104.wmf"/><Relationship Id="rId927" Type="http://schemas.openxmlformats.org/officeDocument/2006/relationships/oleObject" Target="embeddings/oleObject474.bin"/><Relationship Id="rId1557" Type="http://schemas.openxmlformats.org/officeDocument/2006/relationships/oleObject" Target="embeddings/oleObject800.bin"/><Relationship Id="rId1971" Type="http://schemas.openxmlformats.org/officeDocument/2006/relationships/oleObject" Target="embeddings/oleObject1009.bin"/><Relationship Id="rId2608" Type="http://schemas.openxmlformats.org/officeDocument/2006/relationships/image" Target="media/image1270.wmf"/><Relationship Id="rId5014" Type="http://schemas.openxmlformats.org/officeDocument/2006/relationships/image" Target="media/image2414.wmf"/><Relationship Id="rId8584" Type="http://schemas.openxmlformats.org/officeDocument/2006/relationships/oleObject" Target="embeddings/oleObject4624.bin"/><Relationship Id="rId1624" Type="http://schemas.openxmlformats.org/officeDocument/2006/relationships/image" Target="media/image780.wmf"/><Relationship Id="rId4030" Type="http://schemas.openxmlformats.org/officeDocument/2006/relationships/oleObject" Target="embeddings/oleObject2043.bin"/><Relationship Id="rId7186" Type="http://schemas.openxmlformats.org/officeDocument/2006/relationships/image" Target="media/image3469.wmf"/><Relationship Id="rId8237" Type="http://schemas.openxmlformats.org/officeDocument/2006/relationships/image" Target="media/image3770.wmf"/><Relationship Id="rId8651" Type="http://schemas.openxmlformats.org/officeDocument/2006/relationships/image" Target="media/image3971.wmf"/><Relationship Id="rId3796" Type="http://schemas.openxmlformats.org/officeDocument/2006/relationships/image" Target="media/image1861.wmf"/><Relationship Id="rId7253" Type="http://schemas.openxmlformats.org/officeDocument/2006/relationships/oleObject" Target="embeddings/oleObject3729.bin"/><Relationship Id="rId8304" Type="http://schemas.openxmlformats.org/officeDocument/2006/relationships/oleObject" Target="embeddings/oleObject4473.bin"/><Relationship Id="rId2398" Type="http://schemas.openxmlformats.org/officeDocument/2006/relationships/oleObject" Target="embeddings/oleObject1225.bin"/><Relationship Id="rId3449" Type="http://schemas.openxmlformats.org/officeDocument/2006/relationships/oleObject" Target="embeddings/oleObject1750.bin"/><Relationship Id="rId4847" Type="http://schemas.openxmlformats.org/officeDocument/2006/relationships/image" Target="media/image2338.wmf"/><Relationship Id="rId7320" Type="http://schemas.openxmlformats.org/officeDocument/2006/relationships/image" Target="media/image3535.wmf"/><Relationship Id="rId3863" Type="http://schemas.openxmlformats.org/officeDocument/2006/relationships/oleObject" Target="embeddings/oleObject1958.bin"/><Relationship Id="rId4914" Type="http://schemas.openxmlformats.org/officeDocument/2006/relationships/image" Target="media/image2371.wmf"/><Relationship Id="rId784" Type="http://schemas.openxmlformats.org/officeDocument/2006/relationships/oleObject" Target="embeddings/oleObject401.bin"/><Relationship Id="rId1067" Type="http://schemas.openxmlformats.org/officeDocument/2006/relationships/oleObject" Target="embeddings/oleObject546.bin"/><Relationship Id="rId2465" Type="http://schemas.openxmlformats.org/officeDocument/2006/relationships/image" Target="media/image1198.wmf"/><Relationship Id="rId3516" Type="http://schemas.openxmlformats.org/officeDocument/2006/relationships/oleObject" Target="embeddings/oleObject1784.bin"/><Relationship Id="rId3930" Type="http://schemas.openxmlformats.org/officeDocument/2006/relationships/oleObject" Target="embeddings/oleObject1993.bin"/><Relationship Id="rId8094" Type="http://schemas.openxmlformats.org/officeDocument/2006/relationships/oleObject" Target="embeddings/oleObject4371.bin"/><Relationship Id="rId437" Type="http://schemas.openxmlformats.org/officeDocument/2006/relationships/oleObject" Target="embeddings/oleObject220.bin"/><Relationship Id="rId851" Type="http://schemas.openxmlformats.org/officeDocument/2006/relationships/image" Target="media/image406.wmf"/><Relationship Id="rId1481" Type="http://schemas.openxmlformats.org/officeDocument/2006/relationships/image" Target="media/image710.wmf"/><Relationship Id="rId2118" Type="http://schemas.openxmlformats.org/officeDocument/2006/relationships/image" Target="media/image1025.wmf"/><Relationship Id="rId2532" Type="http://schemas.openxmlformats.org/officeDocument/2006/relationships/oleObject" Target="embeddings/oleObject1289.bin"/><Relationship Id="rId5688" Type="http://schemas.openxmlformats.org/officeDocument/2006/relationships/image" Target="media/image2745.wmf"/><Relationship Id="rId6739" Type="http://schemas.openxmlformats.org/officeDocument/2006/relationships/oleObject" Target="embeddings/oleObject3459.bin"/><Relationship Id="rId504" Type="http://schemas.openxmlformats.org/officeDocument/2006/relationships/oleObject" Target="embeddings/oleObject257.bin"/><Relationship Id="rId1134" Type="http://schemas.openxmlformats.org/officeDocument/2006/relationships/oleObject" Target="embeddings/oleObject579.bin"/><Relationship Id="rId5755" Type="http://schemas.openxmlformats.org/officeDocument/2006/relationships/oleObject" Target="embeddings/oleObject2957.bin"/><Relationship Id="rId6806" Type="http://schemas.openxmlformats.org/officeDocument/2006/relationships/image" Target="media/image3291.wmf"/><Relationship Id="rId8161" Type="http://schemas.openxmlformats.org/officeDocument/2006/relationships/image" Target="media/image3733.wmf"/><Relationship Id="rId1201" Type="http://schemas.openxmlformats.org/officeDocument/2006/relationships/image" Target="media/image576.emf"/><Relationship Id="rId4357" Type="http://schemas.openxmlformats.org/officeDocument/2006/relationships/oleObject" Target="embeddings/oleObject2205.bin"/><Relationship Id="rId4771" Type="http://schemas.openxmlformats.org/officeDocument/2006/relationships/image" Target="media/image2303.wmf"/><Relationship Id="rId5408" Type="http://schemas.openxmlformats.org/officeDocument/2006/relationships/oleObject" Target="embeddings/oleObject2776.bin"/><Relationship Id="rId3373" Type="http://schemas.openxmlformats.org/officeDocument/2006/relationships/image" Target="media/image1651.wmf"/><Relationship Id="rId4424" Type="http://schemas.openxmlformats.org/officeDocument/2006/relationships/oleObject" Target="embeddings/oleObject2241.bin"/><Relationship Id="rId5822" Type="http://schemas.openxmlformats.org/officeDocument/2006/relationships/oleObject" Target="embeddings/oleObject2991.bin"/><Relationship Id="rId294" Type="http://schemas.openxmlformats.org/officeDocument/2006/relationships/oleObject" Target="embeddings/oleObject147.bin"/><Relationship Id="rId3026" Type="http://schemas.openxmlformats.org/officeDocument/2006/relationships/oleObject" Target="embeddings/oleObject1541.bin"/><Relationship Id="rId7994" Type="http://schemas.openxmlformats.org/officeDocument/2006/relationships/image" Target="media/image3651.wmf"/><Relationship Id="rId361" Type="http://schemas.openxmlformats.org/officeDocument/2006/relationships/image" Target="media/image168.wmf"/><Relationship Id="rId2042" Type="http://schemas.openxmlformats.org/officeDocument/2006/relationships/oleObject" Target="embeddings/oleObject1045.bin"/><Relationship Id="rId3440" Type="http://schemas.openxmlformats.org/officeDocument/2006/relationships/image" Target="media/image1684.wmf"/><Relationship Id="rId5198" Type="http://schemas.openxmlformats.org/officeDocument/2006/relationships/image" Target="media/image2506.wmf"/><Relationship Id="rId6596" Type="http://schemas.openxmlformats.org/officeDocument/2006/relationships/oleObject" Target="embeddings/oleObject3384.bin"/><Relationship Id="rId7647" Type="http://schemas.openxmlformats.org/officeDocument/2006/relationships/oleObject" Target="embeddings/oleObject4042.bin"/><Relationship Id="rId6249" Type="http://schemas.openxmlformats.org/officeDocument/2006/relationships/image" Target="media/image3023.wmf"/><Relationship Id="rId6663" Type="http://schemas.openxmlformats.org/officeDocument/2006/relationships/image" Target="media/image3223.wmf"/><Relationship Id="rId7714" Type="http://schemas.openxmlformats.org/officeDocument/2006/relationships/oleObject" Target="embeddings/oleObject4109.bin"/><Relationship Id="rId2859" Type="http://schemas.openxmlformats.org/officeDocument/2006/relationships/oleObject" Target="embeddings/oleObject1459.bin"/><Relationship Id="rId5265" Type="http://schemas.openxmlformats.org/officeDocument/2006/relationships/image" Target="media/image2542.wmf"/><Relationship Id="rId6316" Type="http://schemas.openxmlformats.org/officeDocument/2006/relationships/oleObject" Target="embeddings/oleObject3237.bin"/><Relationship Id="rId6730" Type="http://schemas.openxmlformats.org/officeDocument/2006/relationships/image" Target="media/image3253.wmf"/><Relationship Id="rId1875" Type="http://schemas.openxmlformats.org/officeDocument/2006/relationships/oleObject" Target="embeddings/oleObject960.bin"/><Relationship Id="rId4281" Type="http://schemas.openxmlformats.org/officeDocument/2006/relationships/oleObject" Target="embeddings/oleObject2168.bin"/><Relationship Id="rId5332" Type="http://schemas.openxmlformats.org/officeDocument/2006/relationships/oleObject" Target="embeddings/oleObject2737.bin"/><Relationship Id="rId8488" Type="http://schemas.openxmlformats.org/officeDocument/2006/relationships/image" Target="media/image3892.wmf"/><Relationship Id="rId1528" Type="http://schemas.openxmlformats.org/officeDocument/2006/relationships/image" Target="media/image733.wmf"/><Relationship Id="rId2926" Type="http://schemas.openxmlformats.org/officeDocument/2006/relationships/oleObject" Target="embeddings/oleObject1491.bin"/><Relationship Id="rId8555" Type="http://schemas.openxmlformats.org/officeDocument/2006/relationships/oleObject" Target="embeddings/oleObject4608.bin"/><Relationship Id="rId1942" Type="http://schemas.openxmlformats.org/officeDocument/2006/relationships/image" Target="media/image937.wmf"/><Relationship Id="rId4001" Type="http://schemas.openxmlformats.org/officeDocument/2006/relationships/oleObject" Target="embeddings/oleObject2029.bin"/><Relationship Id="rId7157" Type="http://schemas.openxmlformats.org/officeDocument/2006/relationships/oleObject" Target="embeddings/oleObject3678.bin"/><Relationship Id="rId8208" Type="http://schemas.openxmlformats.org/officeDocument/2006/relationships/image" Target="media/image3756.wmf"/><Relationship Id="rId6173" Type="http://schemas.openxmlformats.org/officeDocument/2006/relationships/image" Target="media/image2979.wmf"/><Relationship Id="rId7571" Type="http://schemas.openxmlformats.org/officeDocument/2006/relationships/oleObject" Target="embeddings/oleObject3966.bin"/><Relationship Id="rId8622" Type="http://schemas.openxmlformats.org/officeDocument/2006/relationships/oleObject" Target="embeddings/oleObject4643.bin"/><Relationship Id="rId3767" Type="http://schemas.openxmlformats.org/officeDocument/2006/relationships/image" Target="media/image1847.wmf"/><Relationship Id="rId4818" Type="http://schemas.openxmlformats.org/officeDocument/2006/relationships/image" Target="media/image2326.wmf"/><Relationship Id="rId7224" Type="http://schemas.openxmlformats.org/officeDocument/2006/relationships/image" Target="media/image3487.wmf"/><Relationship Id="rId688" Type="http://schemas.openxmlformats.org/officeDocument/2006/relationships/image" Target="media/image328.wmf"/><Relationship Id="rId2369" Type="http://schemas.openxmlformats.org/officeDocument/2006/relationships/oleObject" Target="embeddings/oleObject1210.bin"/><Relationship Id="rId2783" Type="http://schemas.openxmlformats.org/officeDocument/2006/relationships/oleObject" Target="embeddings/oleObject1421.bin"/><Relationship Id="rId3834" Type="http://schemas.openxmlformats.org/officeDocument/2006/relationships/image" Target="media/image1880.wmf"/><Relationship Id="rId6240" Type="http://schemas.openxmlformats.org/officeDocument/2006/relationships/oleObject" Target="embeddings/oleObject3199.bin"/><Relationship Id="rId755" Type="http://schemas.openxmlformats.org/officeDocument/2006/relationships/oleObject" Target="embeddings/oleObject386.bin"/><Relationship Id="rId1385" Type="http://schemas.openxmlformats.org/officeDocument/2006/relationships/image" Target="media/image662.wmf"/><Relationship Id="rId2436" Type="http://schemas.openxmlformats.org/officeDocument/2006/relationships/image" Target="media/image1181.wmf"/><Relationship Id="rId2850" Type="http://schemas.openxmlformats.org/officeDocument/2006/relationships/image" Target="media/image1385.wmf"/><Relationship Id="rId91" Type="http://schemas.openxmlformats.org/officeDocument/2006/relationships/image" Target="media/image35.wmf"/><Relationship Id="rId408" Type="http://schemas.openxmlformats.org/officeDocument/2006/relationships/oleObject" Target="embeddings/oleObject206.bin"/><Relationship Id="rId822" Type="http://schemas.openxmlformats.org/officeDocument/2006/relationships/image" Target="media/image391.wmf"/><Relationship Id="rId1038" Type="http://schemas.openxmlformats.org/officeDocument/2006/relationships/oleObject" Target="embeddings/oleObject532.bin"/><Relationship Id="rId1452" Type="http://schemas.openxmlformats.org/officeDocument/2006/relationships/oleObject" Target="embeddings/oleObject746.bin"/><Relationship Id="rId2503" Type="http://schemas.openxmlformats.org/officeDocument/2006/relationships/oleObject" Target="embeddings/oleObject1275.bin"/><Relationship Id="rId3901" Type="http://schemas.openxmlformats.org/officeDocument/2006/relationships/oleObject" Target="embeddings/oleObject1978.bin"/><Relationship Id="rId5659" Type="http://schemas.openxmlformats.org/officeDocument/2006/relationships/image" Target="media/image2732.wmf"/><Relationship Id="rId8065" Type="http://schemas.openxmlformats.org/officeDocument/2006/relationships/image" Target="media/image3686.wmf"/><Relationship Id="rId1105" Type="http://schemas.openxmlformats.org/officeDocument/2006/relationships/oleObject" Target="embeddings/oleObject565.bin"/><Relationship Id="rId7081" Type="http://schemas.openxmlformats.org/officeDocument/2006/relationships/oleObject" Target="embeddings/oleObject3637.bin"/><Relationship Id="rId8132" Type="http://schemas.openxmlformats.org/officeDocument/2006/relationships/image" Target="media/image3719.wmf"/><Relationship Id="rId3277" Type="http://schemas.openxmlformats.org/officeDocument/2006/relationships/image" Target="media/image1605.wmf"/><Relationship Id="rId4675" Type="http://schemas.openxmlformats.org/officeDocument/2006/relationships/oleObject" Target="embeddings/oleObject2407.bin"/><Relationship Id="rId5726" Type="http://schemas.openxmlformats.org/officeDocument/2006/relationships/image" Target="media/image2764.wmf"/><Relationship Id="rId198" Type="http://schemas.openxmlformats.org/officeDocument/2006/relationships/oleObject" Target="embeddings/oleObject99.bin"/><Relationship Id="rId3691" Type="http://schemas.openxmlformats.org/officeDocument/2006/relationships/image" Target="media/image1809.wmf"/><Relationship Id="rId4328" Type="http://schemas.openxmlformats.org/officeDocument/2006/relationships/image" Target="media/image2125.wmf"/><Relationship Id="rId4742" Type="http://schemas.openxmlformats.org/officeDocument/2006/relationships/oleObject" Target="embeddings/oleObject2441.bin"/><Relationship Id="rId7898" Type="http://schemas.openxmlformats.org/officeDocument/2006/relationships/image" Target="media/image3607.wmf"/><Relationship Id="rId2293" Type="http://schemas.openxmlformats.org/officeDocument/2006/relationships/oleObject" Target="embeddings/oleObject1171.bin"/><Relationship Id="rId3344" Type="http://schemas.openxmlformats.org/officeDocument/2006/relationships/image" Target="media/image1637.wmf"/><Relationship Id="rId7965" Type="http://schemas.openxmlformats.org/officeDocument/2006/relationships/image" Target="media/image3636.wmf"/><Relationship Id="rId265" Type="http://schemas.openxmlformats.org/officeDocument/2006/relationships/oleObject" Target="embeddings/oleObject132.bin"/><Relationship Id="rId2360" Type="http://schemas.openxmlformats.org/officeDocument/2006/relationships/image" Target="media/image1144.wmf"/><Relationship Id="rId3411" Type="http://schemas.openxmlformats.org/officeDocument/2006/relationships/oleObject" Target="embeddings/oleObject1731.bin"/><Relationship Id="rId6567" Type="http://schemas.openxmlformats.org/officeDocument/2006/relationships/image" Target="media/image3175.wmf"/><Relationship Id="rId6981" Type="http://schemas.openxmlformats.org/officeDocument/2006/relationships/oleObject" Target="embeddings/oleObject3587.bin"/><Relationship Id="rId7618" Type="http://schemas.openxmlformats.org/officeDocument/2006/relationships/oleObject" Target="embeddings/oleObject4013.bin"/><Relationship Id="rId332" Type="http://schemas.openxmlformats.org/officeDocument/2006/relationships/image" Target="media/image155.wmf"/><Relationship Id="rId2013" Type="http://schemas.openxmlformats.org/officeDocument/2006/relationships/image" Target="media/image972.wmf"/><Relationship Id="rId5169" Type="http://schemas.openxmlformats.org/officeDocument/2006/relationships/image" Target="media/image2489.wmf"/><Relationship Id="rId5583" Type="http://schemas.openxmlformats.org/officeDocument/2006/relationships/oleObject" Target="embeddings/oleObject2869.bin"/><Relationship Id="rId6634" Type="http://schemas.openxmlformats.org/officeDocument/2006/relationships/oleObject" Target="embeddings/oleObject3403.bin"/><Relationship Id="rId4185" Type="http://schemas.openxmlformats.org/officeDocument/2006/relationships/oleObject" Target="embeddings/oleObject2120.bin"/><Relationship Id="rId5236" Type="http://schemas.openxmlformats.org/officeDocument/2006/relationships/image" Target="media/image2529.wmf"/><Relationship Id="rId1779" Type="http://schemas.openxmlformats.org/officeDocument/2006/relationships/oleObject" Target="embeddings/oleObject911.bin"/><Relationship Id="rId4252" Type="http://schemas.openxmlformats.org/officeDocument/2006/relationships/image" Target="media/image2088.wmf"/><Relationship Id="rId5650" Type="http://schemas.openxmlformats.org/officeDocument/2006/relationships/image" Target="media/image2728.wmf"/><Relationship Id="rId6701" Type="http://schemas.openxmlformats.org/officeDocument/2006/relationships/oleObject" Target="embeddings/oleObject3440.bin"/><Relationship Id="rId1846" Type="http://schemas.openxmlformats.org/officeDocument/2006/relationships/image" Target="media/image891.wmf"/><Relationship Id="rId5303" Type="http://schemas.openxmlformats.org/officeDocument/2006/relationships/image" Target="media/image2561.wmf"/><Relationship Id="rId8459" Type="http://schemas.openxmlformats.org/officeDocument/2006/relationships/image" Target="media/image3878.wmf"/><Relationship Id="rId1913" Type="http://schemas.openxmlformats.org/officeDocument/2006/relationships/oleObject" Target="embeddings/oleObject979.bin"/><Relationship Id="rId7475" Type="http://schemas.openxmlformats.org/officeDocument/2006/relationships/oleObject" Target="embeddings/oleObject3870.bin"/><Relationship Id="rId8526" Type="http://schemas.openxmlformats.org/officeDocument/2006/relationships/image" Target="media/image3910.wmf"/><Relationship Id="rId6077" Type="http://schemas.openxmlformats.org/officeDocument/2006/relationships/oleObject" Target="embeddings/oleObject3123.bin"/><Relationship Id="rId6491" Type="http://schemas.openxmlformats.org/officeDocument/2006/relationships/oleObject" Target="embeddings/oleObject3331.bin"/><Relationship Id="rId7128" Type="http://schemas.openxmlformats.org/officeDocument/2006/relationships/oleObject" Target="embeddings/oleObject3661.bin"/><Relationship Id="rId7542" Type="http://schemas.openxmlformats.org/officeDocument/2006/relationships/oleObject" Target="embeddings/oleObject3937.bin"/><Relationship Id="rId2687" Type="http://schemas.openxmlformats.org/officeDocument/2006/relationships/oleObject" Target="embeddings/oleObject1366.bin"/><Relationship Id="rId3738" Type="http://schemas.openxmlformats.org/officeDocument/2006/relationships/oleObject" Target="embeddings/oleObject1895.bin"/><Relationship Id="rId5093" Type="http://schemas.openxmlformats.org/officeDocument/2006/relationships/oleObject" Target="embeddings/oleObject2621.bin"/><Relationship Id="rId6144" Type="http://schemas.openxmlformats.org/officeDocument/2006/relationships/oleObject" Target="embeddings/oleObject3157.bin"/><Relationship Id="rId659" Type="http://schemas.openxmlformats.org/officeDocument/2006/relationships/oleObject" Target="embeddings/oleObject335.bin"/><Relationship Id="rId1289" Type="http://schemas.openxmlformats.org/officeDocument/2006/relationships/oleObject" Target="embeddings/oleObject657.bin"/><Relationship Id="rId5160" Type="http://schemas.openxmlformats.org/officeDocument/2006/relationships/oleObject" Target="embeddings/oleObject2656.bin"/><Relationship Id="rId6211" Type="http://schemas.openxmlformats.org/officeDocument/2006/relationships/image" Target="media/image2998.wmf"/><Relationship Id="rId1356" Type="http://schemas.openxmlformats.org/officeDocument/2006/relationships/oleObject" Target="embeddings/oleObject692.bin"/><Relationship Id="rId2754" Type="http://schemas.openxmlformats.org/officeDocument/2006/relationships/image" Target="media/image1343.wmf"/><Relationship Id="rId3805" Type="http://schemas.openxmlformats.org/officeDocument/2006/relationships/oleObject" Target="embeddings/oleObject1929.bin"/><Relationship Id="rId8383" Type="http://schemas.openxmlformats.org/officeDocument/2006/relationships/image" Target="media/image3847.wmf"/><Relationship Id="rId726" Type="http://schemas.openxmlformats.org/officeDocument/2006/relationships/image" Target="media/image346.wmf"/><Relationship Id="rId1009" Type="http://schemas.openxmlformats.org/officeDocument/2006/relationships/oleObject" Target="embeddings/oleObject517.bin"/><Relationship Id="rId1770" Type="http://schemas.openxmlformats.org/officeDocument/2006/relationships/image" Target="media/image853.wmf"/><Relationship Id="rId2407" Type="http://schemas.openxmlformats.org/officeDocument/2006/relationships/image" Target="media/image1167.wmf"/><Relationship Id="rId2821" Type="http://schemas.openxmlformats.org/officeDocument/2006/relationships/oleObject" Target="embeddings/oleObject1440.bin"/><Relationship Id="rId5977" Type="http://schemas.openxmlformats.org/officeDocument/2006/relationships/image" Target="media/image2884.wmf"/><Relationship Id="rId8036" Type="http://schemas.openxmlformats.org/officeDocument/2006/relationships/oleObject" Target="embeddings/oleObject4342.bin"/><Relationship Id="rId62" Type="http://schemas.openxmlformats.org/officeDocument/2006/relationships/image" Target="media/image21.png"/><Relationship Id="rId1423" Type="http://schemas.openxmlformats.org/officeDocument/2006/relationships/image" Target="media/image681.wmf"/><Relationship Id="rId4579" Type="http://schemas.openxmlformats.org/officeDocument/2006/relationships/image" Target="media/image2217.wmf"/><Relationship Id="rId4993" Type="http://schemas.openxmlformats.org/officeDocument/2006/relationships/oleObject" Target="embeddings/oleObject2570.bin"/><Relationship Id="rId8450" Type="http://schemas.openxmlformats.org/officeDocument/2006/relationships/oleObject" Target="embeddings/oleObject4554.bin"/><Relationship Id="rId3595" Type="http://schemas.openxmlformats.org/officeDocument/2006/relationships/image" Target="media/image1761.wmf"/><Relationship Id="rId4646" Type="http://schemas.openxmlformats.org/officeDocument/2006/relationships/oleObject" Target="embeddings/oleObject2390.bin"/><Relationship Id="rId7052" Type="http://schemas.openxmlformats.org/officeDocument/2006/relationships/image" Target="media/image3407.wmf"/><Relationship Id="rId8103" Type="http://schemas.openxmlformats.org/officeDocument/2006/relationships/image" Target="media/image3705.wmf"/><Relationship Id="rId2197" Type="http://schemas.openxmlformats.org/officeDocument/2006/relationships/image" Target="media/image1064.wmf"/><Relationship Id="rId3248" Type="http://schemas.openxmlformats.org/officeDocument/2006/relationships/oleObject" Target="embeddings/oleObject1647.bin"/><Relationship Id="rId3662" Type="http://schemas.openxmlformats.org/officeDocument/2006/relationships/oleObject" Target="embeddings/oleObject1857.bin"/><Relationship Id="rId4713" Type="http://schemas.openxmlformats.org/officeDocument/2006/relationships/image" Target="media/image2274.wmf"/><Relationship Id="rId7869" Type="http://schemas.openxmlformats.org/officeDocument/2006/relationships/oleObject" Target="embeddings/oleObject4254.bin"/><Relationship Id="rId169" Type="http://schemas.openxmlformats.org/officeDocument/2006/relationships/image" Target="media/image74.wmf"/><Relationship Id="rId583" Type="http://schemas.openxmlformats.org/officeDocument/2006/relationships/image" Target="media/image276.wmf"/><Relationship Id="rId2264" Type="http://schemas.openxmlformats.org/officeDocument/2006/relationships/oleObject" Target="embeddings/oleObject1156.bin"/><Relationship Id="rId3315" Type="http://schemas.openxmlformats.org/officeDocument/2006/relationships/oleObject" Target="embeddings/oleObject1681.bin"/><Relationship Id="rId236" Type="http://schemas.openxmlformats.org/officeDocument/2006/relationships/image" Target="media/image108.wmf"/><Relationship Id="rId650" Type="http://schemas.openxmlformats.org/officeDocument/2006/relationships/oleObject" Target="embeddings/oleObject330.bin"/><Relationship Id="rId1280" Type="http://schemas.openxmlformats.org/officeDocument/2006/relationships/image" Target="media/image617.wmf"/><Relationship Id="rId2331" Type="http://schemas.openxmlformats.org/officeDocument/2006/relationships/oleObject" Target="embeddings/oleObject1191.bin"/><Relationship Id="rId5487" Type="http://schemas.openxmlformats.org/officeDocument/2006/relationships/image" Target="media/image2648.wmf"/><Relationship Id="rId6885" Type="http://schemas.openxmlformats.org/officeDocument/2006/relationships/oleObject" Target="embeddings/oleObject3533.bin"/><Relationship Id="rId7936" Type="http://schemas.openxmlformats.org/officeDocument/2006/relationships/oleObject" Target="embeddings/oleObject4290.bin"/><Relationship Id="rId303" Type="http://schemas.openxmlformats.org/officeDocument/2006/relationships/oleObject" Target="embeddings/oleObject152.bin"/><Relationship Id="rId4089" Type="http://schemas.openxmlformats.org/officeDocument/2006/relationships/image" Target="media/image2006.wmf"/><Relationship Id="rId6538" Type="http://schemas.openxmlformats.org/officeDocument/2006/relationships/oleObject" Target="embeddings/oleObject3355.bin"/><Relationship Id="rId6952" Type="http://schemas.openxmlformats.org/officeDocument/2006/relationships/image" Target="media/image3357.wmf"/><Relationship Id="rId5554" Type="http://schemas.openxmlformats.org/officeDocument/2006/relationships/oleObject" Target="embeddings/oleObject2854.bin"/><Relationship Id="rId6605" Type="http://schemas.openxmlformats.org/officeDocument/2006/relationships/image" Target="media/image3194.wmf"/><Relationship Id="rId1000" Type="http://schemas.openxmlformats.org/officeDocument/2006/relationships/image" Target="media/image477.wmf"/><Relationship Id="rId4156" Type="http://schemas.openxmlformats.org/officeDocument/2006/relationships/image" Target="media/image2040.wmf"/><Relationship Id="rId4570" Type="http://schemas.openxmlformats.org/officeDocument/2006/relationships/oleObject" Target="embeddings/oleObject2345.bin"/><Relationship Id="rId5207" Type="http://schemas.openxmlformats.org/officeDocument/2006/relationships/image" Target="media/image2513.wmf"/><Relationship Id="rId5621" Type="http://schemas.openxmlformats.org/officeDocument/2006/relationships/oleObject" Target="embeddings/oleObject2888.bin"/><Relationship Id="rId1817" Type="http://schemas.openxmlformats.org/officeDocument/2006/relationships/oleObject" Target="embeddings/oleObject930.bin"/><Relationship Id="rId3172" Type="http://schemas.openxmlformats.org/officeDocument/2006/relationships/oleObject" Target="embeddings/oleObject1614.bin"/><Relationship Id="rId4223" Type="http://schemas.openxmlformats.org/officeDocument/2006/relationships/oleObject" Target="embeddings/oleObject2139.bin"/><Relationship Id="rId7379" Type="http://schemas.openxmlformats.org/officeDocument/2006/relationships/image" Target="media/image3563.wmf"/><Relationship Id="rId7793" Type="http://schemas.openxmlformats.org/officeDocument/2006/relationships/oleObject" Target="embeddings/oleObject4188.bin"/><Relationship Id="rId6395" Type="http://schemas.openxmlformats.org/officeDocument/2006/relationships/oleObject" Target="embeddings/oleObject3277.bin"/><Relationship Id="rId7446" Type="http://schemas.openxmlformats.org/officeDocument/2006/relationships/oleObject" Target="embeddings/oleObject3841.bin"/><Relationship Id="rId160" Type="http://schemas.openxmlformats.org/officeDocument/2006/relationships/oleObject" Target="embeddings/oleObject80.bin"/><Relationship Id="rId3989" Type="http://schemas.openxmlformats.org/officeDocument/2006/relationships/oleObject" Target="embeddings/oleObject2023.bin"/><Relationship Id="rId6048" Type="http://schemas.openxmlformats.org/officeDocument/2006/relationships/oleObject" Target="embeddings/oleObject3107.bin"/><Relationship Id="rId6462" Type="http://schemas.openxmlformats.org/officeDocument/2006/relationships/oleObject" Target="embeddings/oleObject3316.bin"/><Relationship Id="rId7860" Type="http://schemas.openxmlformats.org/officeDocument/2006/relationships/image" Target="media/image3588.wmf"/><Relationship Id="rId5064" Type="http://schemas.openxmlformats.org/officeDocument/2006/relationships/image" Target="media/image2439.wmf"/><Relationship Id="rId6115" Type="http://schemas.openxmlformats.org/officeDocument/2006/relationships/oleObject" Target="embeddings/oleObject3142.bin"/><Relationship Id="rId7513" Type="http://schemas.openxmlformats.org/officeDocument/2006/relationships/oleObject" Target="embeddings/oleObject3908.bin"/><Relationship Id="rId977" Type="http://schemas.openxmlformats.org/officeDocument/2006/relationships/image" Target="media/image466.wmf"/><Relationship Id="rId2658" Type="http://schemas.openxmlformats.org/officeDocument/2006/relationships/oleObject" Target="embeddings/oleObject1352.bin"/><Relationship Id="rId3709" Type="http://schemas.openxmlformats.org/officeDocument/2006/relationships/image" Target="media/image1818.wmf"/><Relationship Id="rId4080" Type="http://schemas.openxmlformats.org/officeDocument/2006/relationships/oleObject" Target="embeddings/oleObject2068.bin"/><Relationship Id="rId1674" Type="http://schemas.openxmlformats.org/officeDocument/2006/relationships/image" Target="media/image805.wmf"/><Relationship Id="rId2725" Type="http://schemas.openxmlformats.org/officeDocument/2006/relationships/oleObject" Target="embeddings/oleObject1385.bin"/><Relationship Id="rId5131" Type="http://schemas.openxmlformats.org/officeDocument/2006/relationships/image" Target="media/image2470.wmf"/><Relationship Id="rId8287" Type="http://schemas.openxmlformats.org/officeDocument/2006/relationships/image" Target="media/image3800.wmf"/><Relationship Id="rId1327" Type="http://schemas.openxmlformats.org/officeDocument/2006/relationships/oleObject" Target="embeddings/oleObject677.bin"/><Relationship Id="rId1741" Type="http://schemas.openxmlformats.org/officeDocument/2006/relationships/oleObject" Target="embeddings/oleObject892.bin"/><Relationship Id="rId4897" Type="http://schemas.openxmlformats.org/officeDocument/2006/relationships/oleObject" Target="embeddings/oleObject2522.bin"/><Relationship Id="rId5948" Type="http://schemas.openxmlformats.org/officeDocument/2006/relationships/oleObject" Target="embeddings/oleObject3055.bin"/><Relationship Id="rId8354" Type="http://schemas.openxmlformats.org/officeDocument/2006/relationships/image" Target="media/image3832.wmf"/><Relationship Id="rId33" Type="http://schemas.openxmlformats.org/officeDocument/2006/relationships/oleObject" Target="embeddings/oleObject14.bin"/><Relationship Id="rId3499" Type="http://schemas.openxmlformats.org/officeDocument/2006/relationships/oleObject" Target="embeddings/oleObject1775.bin"/><Relationship Id="rId7370" Type="http://schemas.openxmlformats.org/officeDocument/2006/relationships/oleObject" Target="embeddings/oleObject3789.bin"/><Relationship Id="rId8007" Type="http://schemas.openxmlformats.org/officeDocument/2006/relationships/oleObject" Target="embeddings/oleObject4327.bin"/><Relationship Id="rId8421" Type="http://schemas.openxmlformats.org/officeDocument/2006/relationships/image" Target="media/image3858.wmf"/><Relationship Id="rId3566" Type="http://schemas.openxmlformats.org/officeDocument/2006/relationships/oleObject" Target="embeddings/oleObject1809.bin"/><Relationship Id="rId4964" Type="http://schemas.openxmlformats.org/officeDocument/2006/relationships/image" Target="media/image2389.wmf"/><Relationship Id="rId7023" Type="http://schemas.openxmlformats.org/officeDocument/2006/relationships/oleObject" Target="embeddings/oleObject3608.bin"/><Relationship Id="rId487" Type="http://schemas.openxmlformats.org/officeDocument/2006/relationships/image" Target="media/image229.wmf"/><Relationship Id="rId2168" Type="http://schemas.openxmlformats.org/officeDocument/2006/relationships/oleObject" Target="embeddings/oleObject1108.bin"/><Relationship Id="rId3219" Type="http://schemas.openxmlformats.org/officeDocument/2006/relationships/image" Target="media/image1576.wmf"/><Relationship Id="rId3980" Type="http://schemas.openxmlformats.org/officeDocument/2006/relationships/image" Target="media/image1951.wmf"/><Relationship Id="rId4617" Type="http://schemas.openxmlformats.org/officeDocument/2006/relationships/oleObject" Target="embeddings/oleObject2370.bin"/><Relationship Id="rId1184" Type="http://schemas.openxmlformats.org/officeDocument/2006/relationships/oleObject" Target="embeddings/oleObject605.bin"/><Relationship Id="rId2582" Type="http://schemas.openxmlformats.org/officeDocument/2006/relationships/oleObject" Target="embeddings/oleObject1314.bin"/><Relationship Id="rId3633" Type="http://schemas.openxmlformats.org/officeDocument/2006/relationships/image" Target="media/image1780.wmf"/><Relationship Id="rId6789" Type="http://schemas.openxmlformats.org/officeDocument/2006/relationships/oleObject" Target="embeddings/oleObject3484.bin"/><Relationship Id="rId554" Type="http://schemas.openxmlformats.org/officeDocument/2006/relationships/oleObject" Target="embeddings/oleObject282.bin"/><Relationship Id="rId2235" Type="http://schemas.openxmlformats.org/officeDocument/2006/relationships/image" Target="media/image1083.wmf"/><Relationship Id="rId3700" Type="http://schemas.openxmlformats.org/officeDocument/2006/relationships/oleObject" Target="embeddings/oleObject1876.bin"/><Relationship Id="rId6856" Type="http://schemas.openxmlformats.org/officeDocument/2006/relationships/oleObject" Target="embeddings/oleObject3518.bin"/><Relationship Id="rId7907" Type="http://schemas.openxmlformats.org/officeDocument/2006/relationships/oleObject" Target="embeddings/oleObject4273.bin"/><Relationship Id="rId207" Type="http://schemas.openxmlformats.org/officeDocument/2006/relationships/image" Target="media/image93.wmf"/><Relationship Id="rId621" Type="http://schemas.openxmlformats.org/officeDocument/2006/relationships/image" Target="media/image295.wmf"/><Relationship Id="rId1251" Type="http://schemas.openxmlformats.org/officeDocument/2006/relationships/image" Target="media/image601.wmf"/><Relationship Id="rId2302" Type="http://schemas.openxmlformats.org/officeDocument/2006/relationships/oleObject" Target="embeddings/oleObject1176.bin"/><Relationship Id="rId5458" Type="http://schemas.openxmlformats.org/officeDocument/2006/relationships/oleObject" Target="embeddings/oleObject2804.bin"/><Relationship Id="rId5872" Type="http://schemas.openxmlformats.org/officeDocument/2006/relationships/oleObject" Target="embeddings/oleObject3016.bin"/><Relationship Id="rId6509" Type="http://schemas.openxmlformats.org/officeDocument/2006/relationships/image" Target="media/image3146.wmf"/><Relationship Id="rId6923" Type="http://schemas.openxmlformats.org/officeDocument/2006/relationships/oleObject" Target="embeddings/oleObject3558.bin"/><Relationship Id="rId4474" Type="http://schemas.openxmlformats.org/officeDocument/2006/relationships/oleObject" Target="embeddings/oleObject2268.bin"/><Relationship Id="rId5525" Type="http://schemas.openxmlformats.org/officeDocument/2006/relationships/image" Target="media/image2666.wmf"/><Relationship Id="rId3076" Type="http://schemas.openxmlformats.org/officeDocument/2006/relationships/oleObject" Target="embeddings/oleObject1566.bin"/><Relationship Id="rId3490" Type="http://schemas.openxmlformats.org/officeDocument/2006/relationships/image" Target="media/image1709.wmf"/><Relationship Id="rId4127" Type="http://schemas.openxmlformats.org/officeDocument/2006/relationships/oleObject" Target="embeddings/oleObject2091.bin"/><Relationship Id="rId4541" Type="http://schemas.openxmlformats.org/officeDocument/2006/relationships/image" Target="media/image2201.wmf"/><Relationship Id="rId7697" Type="http://schemas.openxmlformats.org/officeDocument/2006/relationships/oleObject" Target="embeddings/oleObject4092.bin"/><Relationship Id="rId2092" Type="http://schemas.openxmlformats.org/officeDocument/2006/relationships/image" Target="media/image1012.wmf"/><Relationship Id="rId3143" Type="http://schemas.openxmlformats.org/officeDocument/2006/relationships/image" Target="media/image1533.wmf"/><Relationship Id="rId6299" Type="http://schemas.openxmlformats.org/officeDocument/2006/relationships/image" Target="media/image3048.wmf"/><Relationship Id="rId7764" Type="http://schemas.openxmlformats.org/officeDocument/2006/relationships/oleObject" Target="embeddings/oleObject4159.bin"/><Relationship Id="rId131" Type="http://schemas.openxmlformats.org/officeDocument/2006/relationships/image" Target="media/image55.wmf"/><Relationship Id="rId3210" Type="http://schemas.openxmlformats.org/officeDocument/2006/relationships/image" Target="media/image1567.wmf"/><Relationship Id="rId6366" Type="http://schemas.openxmlformats.org/officeDocument/2006/relationships/image" Target="media/image3081.wmf"/><Relationship Id="rId6780" Type="http://schemas.openxmlformats.org/officeDocument/2006/relationships/image" Target="media/image3278.wmf"/><Relationship Id="rId7417" Type="http://schemas.openxmlformats.org/officeDocument/2006/relationships/oleObject" Target="embeddings/oleObject3815.bin"/><Relationship Id="rId7831" Type="http://schemas.openxmlformats.org/officeDocument/2006/relationships/oleObject" Target="embeddings/oleObject4226.bin"/><Relationship Id="rId2976" Type="http://schemas.openxmlformats.org/officeDocument/2006/relationships/oleObject" Target="embeddings/oleObject1516.bin"/><Relationship Id="rId5382" Type="http://schemas.openxmlformats.org/officeDocument/2006/relationships/oleObject" Target="embeddings/oleObject2762.bin"/><Relationship Id="rId6019" Type="http://schemas.openxmlformats.org/officeDocument/2006/relationships/oleObject" Target="embeddings/oleObject3092.bin"/><Relationship Id="rId6433" Type="http://schemas.openxmlformats.org/officeDocument/2006/relationships/oleObject" Target="embeddings/oleObject3296.bin"/><Relationship Id="rId948" Type="http://schemas.openxmlformats.org/officeDocument/2006/relationships/oleObject" Target="embeddings/oleObject486.bin"/><Relationship Id="rId1578" Type="http://schemas.openxmlformats.org/officeDocument/2006/relationships/image" Target="media/image757.wmf"/><Relationship Id="rId1992" Type="http://schemas.openxmlformats.org/officeDocument/2006/relationships/image" Target="media/image962.wmf"/><Relationship Id="rId2629" Type="http://schemas.openxmlformats.org/officeDocument/2006/relationships/image" Target="media/image1281.wmf"/><Relationship Id="rId5035" Type="http://schemas.openxmlformats.org/officeDocument/2006/relationships/oleObject" Target="embeddings/oleObject2591.bin"/><Relationship Id="rId6500" Type="http://schemas.openxmlformats.org/officeDocument/2006/relationships/image" Target="media/image3142.wmf"/><Relationship Id="rId1645" Type="http://schemas.openxmlformats.org/officeDocument/2006/relationships/oleObject" Target="embeddings/oleObject844.bin"/><Relationship Id="rId4051" Type="http://schemas.openxmlformats.org/officeDocument/2006/relationships/image" Target="media/image1987.wmf"/><Relationship Id="rId5102" Type="http://schemas.openxmlformats.org/officeDocument/2006/relationships/image" Target="media/image2457.wmf"/><Relationship Id="rId8258" Type="http://schemas.openxmlformats.org/officeDocument/2006/relationships/oleObject" Target="embeddings/oleObject4455.bin"/><Relationship Id="rId8672" Type="http://schemas.openxmlformats.org/officeDocument/2006/relationships/image" Target="media/image3981.wmf"/><Relationship Id="rId7274" Type="http://schemas.openxmlformats.org/officeDocument/2006/relationships/image" Target="media/image3512.wmf"/><Relationship Id="rId8325" Type="http://schemas.openxmlformats.org/officeDocument/2006/relationships/oleObject" Target="embeddings/oleObject4484.bin"/><Relationship Id="rId1712" Type="http://schemas.openxmlformats.org/officeDocument/2006/relationships/image" Target="media/image824.wmf"/><Relationship Id="rId4868" Type="http://schemas.openxmlformats.org/officeDocument/2006/relationships/image" Target="media/image2348.wmf"/><Relationship Id="rId5919" Type="http://schemas.openxmlformats.org/officeDocument/2006/relationships/oleObject" Target="embeddings/oleObject3040.bin"/><Relationship Id="rId6290" Type="http://schemas.openxmlformats.org/officeDocument/2006/relationships/oleObject" Target="embeddings/oleObject3224.bin"/><Relationship Id="rId3884" Type="http://schemas.openxmlformats.org/officeDocument/2006/relationships/image" Target="media/image1904.wmf"/><Relationship Id="rId4935" Type="http://schemas.openxmlformats.org/officeDocument/2006/relationships/oleObject" Target="embeddings/oleObject2541.bin"/><Relationship Id="rId7341" Type="http://schemas.openxmlformats.org/officeDocument/2006/relationships/oleObject" Target="embeddings/oleObject3773.bin"/><Relationship Id="rId2486" Type="http://schemas.openxmlformats.org/officeDocument/2006/relationships/image" Target="media/image1209.wmf"/><Relationship Id="rId3537" Type="http://schemas.openxmlformats.org/officeDocument/2006/relationships/image" Target="media/image1732.wmf"/><Relationship Id="rId3951" Type="http://schemas.openxmlformats.org/officeDocument/2006/relationships/oleObject" Target="embeddings/oleObject2004.bin"/><Relationship Id="rId458" Type="http://schemas.openxmlformats.org/officeDocument/2006/relationships/oleObject" Target="embeddings/oleObject231.bin"/><Relationship Id="rId872" Type="http://schemas.openxmlformats.org/officeDocument/2006/relationships/oleObject" Target="embeddings/oleObject445.bin"/><Relationship Id="rId1088" Type="http://schemas.openxmlformats.org/officeDocument/2006/relationships/image" Target="media/image521.wmf"/><Relationship Id="rId2139" Type="http://schemas.openxmlformats.org/officeDocument/2006/relationships/image" Target="media/image1035.wmf"/><Relationship Id="rId2553" Type="http://schemas.openxmlformats.org/officeDocument/2006/relationships/image" Target="media/image1243.wmf"/><Relationship Id="rId3604" Type="http://schemas.openxmlformats.org/officeDocument/2006/relationships/oleObject" Target="embeddings/oleObject1828.bin"/><Relationship Id="rId6010" Type="http://schemas.openxmlformats.org/officeDocument/2006/relationships/image" Target="media/image2900.wmf"/><Relationship Id="rId525" Type="http://schemas.openxmlformats.org/officeDocument/2006/relationships/image" Target="media/image247.wmf"/><Relationship Id="rId1155" Type="http://schemas.openxmlformats.org/officeDocument/2006/relationships/oleObject" Target="embeddings/oleObject589.bin"/><Relationship Id="rId2206" Type="http://schemas.openxmlformats.org/officeDocument/2006/relationships/oleObject" Target="embeddings/oleObject1127.bin"/><Relationship Id="rId2620" Type="http://schemas.openxmlformats.org/officeDocument/2006/relationships/oleObject" Target="embeddings/oleObject1333.bin"/><Relationship Id="rId5776" Type="http://schemas.openxmlformats.org/officeDocument/2006/relationships/image" Target="media/image2789.wmf"/><Relationship Id="rId8182" Type="http://schemas.openxmlformats.org/officeDocument/2006/relationships/oleObject" Target="embeddings/oleObject4416.bin"/><Relationship Id="rId1222" Type="http://schemas.openxmlformats.org/officeDocument/2006/relationships/image" Target="media/image587.wmf"/><Relationship Id="rId4378" Type="http://schemas.openxmlformats.org/officeDocument/2006/relationships/image" Target="media/image2150.wmf"/><Relationship Id="rId5429" Type="http://schemas.openxmlformats.org/officeDocument/2006/relationships/oleObject" Target="embeddings/oleObject2787.bin"/><Relationship Id="rId6827" Type="http://schemas.openxmlformats.org/officeDocument/2006/relationships/oleObject" Target="embeddings/oleObject3503.bin"/><Relationship Id="rId3394" Type="http://schemas.openxmlformats.org/officeDocument/2006/relationships/oleObject" Target="embeddings/oleObject1722.bin"/><Relationship Id="rId4792" Type="http://schemas.openxmlformats.org/officeDocument/2006/relationships/image" Target="media/image2313.wmf"/><Relationship Id="rId5843" Type="http://schemas.openxmlformats.org/officeDocument/2006/relationships/image" Target="media/image2822.wmf"/><Relationship Id="rId3047" Type="http://schemas.openxmlformats.org/officeDocument/2006/relationships/image" Target="media/image1485.wmf"/><Relationship Id="rId4445" Type="http://schemas.openxmlformats.org/officeDocument/2006/relationships/oleObject" Target="embeddings/oleObject2252.bin"/><Relationship Id="rId5910" Type="http://schemas.openxmlformats.org/officeDocument/2006/relationships/image" Target="media/image2855.wmf"/><Relationship Id="rId3461" Type="http://schemas.openxmlformats.org/officeDocument/2006/relationships/oleObject" Target="embeddings/oleObject1756.bin"/><Relationship Id="rId4512" Type="http://schemas.openxmlformats.org/officeDocument/2006/relationships/oleObject" Target="embeddings/oleObject2300.bin"/><Relationship Id="rId7668" Type="http://schemas.openxmlformats.org/officeDocument/2006/relationships/oleObject" Target="embeddings/oleObject4063.bin"/><Relationship Id="rId382" Type="http://schemas.openxmlformats.org/officeDocument/2006/relationships/oleObject" Target="embeddings/oleObject193.bin"/><Relationship Id="rId2063" Type="http://schemas.openxmlformats.org/officeDocument/2006/relationships/image" Target="media/image997.wmf"/><Relationship Id="rId3114" Type="http://schemas.openxmlformats.org/officeDocument/2006/relationships/oleObject" Target="embeddings/oleObject1585.bin"/><Relationship Id="rId6684" Type="http://schemas.openxmlformats.org/officeDocument/2006/relationships/oleObject" Target="embeddings/oleObject3429.bin"/><Relationship Id="rId7735" Type="http://schemas.openxmlformats.org/officeDocument/2006/relationships/oleObject" Target="embeddings/oleObject4130.bin"/><Relationship Id="rId2130" Type="http://schemas.openxmlformats.org/officeDocument/2006/relationships/image" Target="media/image1031.wmf"/><Relationship Id="rId5286" Type="http://schemas.openxmlformats.org/officeDocument/2006/relationships/oleObject" Target="embeddings/oleObject2714.bin"/><Relationship Id="rId6337" Type="http://schemas.openxmlformats.org/officeDocument/2006/relationships/image" Target="media/image3067.wmf"/><Relationship Id="rId6751" Type="http://schemas.openxmlformats.org/officeDocument/2006/relationships/oleObject" Target="embeddings/oleObject3465.bin"/><Relationship Id="rId102" Type="http://schemas.openxmlformats.org/officeDocument/2006/relationships/oleObject" Target="embeddings/oleObject51.bin"/><Relationship Id="rId5353" Type="http://schemas.openxmlformats.org/officeDocument/2006/relationships/image" Target="media/image2586.wmf"/><Relationship Id="rId6404" Type="http://schemas.openxmlformats.org/officeDocument/2006/relationships/image" Target="media/image3100.wmf"/><Relationship Id="rId7802" Type="http://schemas.openxmlformats.org/officeDocument/2006/relationships/oleObject" Target="embeddings/oleObject4197.bin"/><Relationship Id="rId1896" Type="http://schemas.openxmlformats.org/officeDocument/2006/relationships/image" Target="media/image915.wmf"/><Relationship Id="rId2947" Type="http://schemas.openxmlformats.org/officeDocument/2006/relationships/image" Target="media/image1435.wmf"/><Relationship Id="rId5006" Type="http://schemas.openxmlformats.org/officeDocument/2006/relationships/image" Target="media/image2410.wmf"/><Relationship Id="rId919" Type="http://schemas.openxmlformats.org/officeDocument/2006/relationships/oleObject" Target="embeddings/oleObject470.bin"/><Relationship Id="rId1549" Type="http://schemas.openxmlformats.org/officeDocument/2006/relationships/oleObject" Target="embeddings/oleObject796.bin"/><Relationship Id="rId1963" Type="http://schemas.openxmlformats.org/officeDocument/2006/relationships/oleObject" Target="embeddings/oleObject1005.bin"/><Relationship Id="rId4022" Type="http://schemas.openxmlformats.org/officeDocument/2006/relationships/image" Target="media/image1972.emf"/><Relationship Id="rId5420" Type="http://schemas.openxmlformats.org/officeDocument/2006/relationships/oleObject" Target="embeddings/oleObject2782.bin"/><Relationship Id="rId7178" Type="http://schemas.openxmlformats.org/officeDocument/2006/relationships/image" Target="media/image3465.wmf"/><Relationship Id="rId8576" Type="http://schemas.openxmlformats.org/officeDocument/2006/relationships/oleObject" Target="embeddings/oleObject4620.bin"/><Relationship Id="rId1616" Type="http://schemas.openxmlformats.org/officeDocument/2006/relationships/image" Target="media/image776.wmf"/><Relationship Id="rId7592" Type="http://schemas.openxmlformats.org/officeDocument/2006/relationships/oleObject" Target="embeddings/oleObject3987.bin"/><Relationship Id="rId8229" Type="http://schemas.openxmlformats.org/officeDocument/2006/relationships/image" Target="media/image3766.wmf"/><Relationship Id="rId8643" Type="http://schemas.openxmlformats.org/officeDocument/2006/relationships/image" Target="media/image3967.wmf"/><Relationship Id="rId3788" Type="http://schemas.openxmlformats.org/officeDocument/2006/relationships/image" Target="media/image1857.wmf"/><Relationship Id="rId4839" Type="http://schemas.openxmlformats.org/officeDocument/2006/relationships/image" Target="media/image2334.wmf"/><Relationship Id="rId6194" Type="http://schemas.openxmlformats.org/officeDocument/2006/relationships/oleObject" Target="embeddings/oleObject3182.bin"/><Relationship Id="rId7245" Type="http://schemas.openxmlformats.org/officeDocument/2006/relationships/oleObject" Target="embeddings/oleObject3725.bin"/><Relationship Id="rId8710" Type="http://schemas.openxmlformats.org/officeDocument/2006/relationships/fontTable" Target="fontTable.xml"/><Relationship Id="rId3855" Type="http://schemas.openxmlformats.org/officeDocument/2006/relationships/oleObject" Target="embeddings/oleObject1954.bin"/><Relationship Id="rId6261" Type="http://schemas.openxmlformats.org/officeDocument/2006/relationships/image" Target="media/image3029.wmf"/><Relationship Id="rId7312" Type="http://schemas.openxmlformats.org/officeDocument/2006/relationships/image" Target="media/image3531.wmf"/><Relationship Id="rId776" Type="http://schemas.openxmlformats.org/officeDocument/2006/relationships/image" Target="media/image369.wmf"/><Relationship Id="rId2457" Type="http://schemas.openxmlformats.org/officeDocument/2006/relationships/image" Target="media/image1192.png"/><Relationship Id="rId3508" Type="http://schemas.openxmlformats.org/officeDocument/2006/relationships/oleObject" Target="embeddings/oleObject1780.bin"/><Relationship Id="rId4906" Type="http://schemas.openxmlformats.org/officeDocument/2006/relationships/image" Target="media/image2367.wmf"/><Relationship Id="rId429" Type="http://schemas.openxmlformats.org/officeDocument/2006/relationships/image" Target="media/image202.wmf"/><Relationship Id="rId1059" Type="http://schemas.openxmlformats.org/officeDocument/2006/relationships/oleObject" Target="embeddings/oleObject542.bin"/><Relationship Id="rId1473" Type="http://schemas.openxmlformats.org/officeDocument/2006/relationships/image" Target="media/image706.wmf"/><Relationship Id="rId2871" Type="http://schemas.openxmlformats.org/officeDocument/2006/relationships/oleObject" Target="embeddings/oleObject1465.bin"/><Relationship Id="rId3922" Type="http://schemas.openxmlformats.org/officeDocument/2006/relationships/oleObject" Target="embeddings/oleObject1988.bin"/><Relationship Id="rId8086" Type="http://schemas.openxmlformats.org/officeDocument/2006/relationships/oleObject" Target="embeddings/oleObject4367.bin"/><Relationship Id="rId843" Type="http://schemas.openxmlformats.org/officeDocument/2006/relationships/image" Target="media/image402.wmf"/><Relationship Id="rId1126" Type="http://schemas.openxmlformats.org/officeDocument/2006/relationships/oleObject" Target="embeddings/oleObject575.bin"/><Relationship Id="rId2524" Type="http://schemas.openxmlformats.org/officeDocument/2006/relationships/oleObject" Target="embeddings/oleObject1285.bin"/><Relationship Id="rId8153" Type="http://schemas.openxmlformats.org/officeDocument/2006/relationships/image" Target="media/image3729.wmf"/><Relationship Id="rId910" Type="http://schemas.openxmlformats.org/officeDocument/2006/relationships/image" Target="media/image434.wmf"/><Relationship Id="rId1540" Type="http://schemas.openxmlformats.org/officeDocument/2006/relationships/image" Target="media/image738.wmf"/><Relationship Id="rId4696" Type="http://schemas.openxmlformats.org/officeDocument/2006/relationships/image" Target="media/image2266.wmf"/><Relationship Id="rId5747" Type="http://schemas.openxmlformats.org/officeDocument/2006/relationships/oleObject" Target="embeddings/oleObject2953.bin"/><Relationship Id="rId3298" Type="http://schemas.openxmlformats.org/officeDocument/2006/relationships/image" Target="media/image1615.wmf"/><Relationship Id="rId4349" Type="http://schemas.openxmlformats.org/officeDocument/2006/relationships/oleObject" Target="embeddings/oleObject2201.bin"/><Relationship Id="rId4763" Type="http://schemas.openxmlformats.org/officeDocument/2006/relationships/image" Target="media/image2299.wmf"/><Relationship Id="rId5814" Type="http://schemas.openxmlformats.org/officeDocument/2006/relationships/oleObject" Target="embeddings/oleObject2987.bin"/><Relationship Id="rId8220" Type="http://schemas.openxmlformats.org/officeDocument/2006/relationships/oleObject" Target="embeddings/oleObject4436.bin"/><Relationship Id="rId3365" Type="http://schemas.openxmlformats.org/officeDocument/2006/relationships/image" Target="media/image1647.wmf"/><Relationship Id="rId4416" Type="http://schemas.openxmlformats.org/officeDocument/2006/relationships/oleObject" Target="embeddings/oleObject2237.bin"/><Relationship Id="rId4830" Type="http://schemas.openxmlformats.org/officeDocument/2006/relationships/image" Target="media/image2330.wmf"/><Relationship Id="rId7986" Type="http://schemas.openxmlformats.org/officeDocument/2006/relationships/image" Target="media/image3647.wmf"/><Relationship Id="rId286" Type="http://schemas.openxmlformats.org/officeDocument/2006/relationships/oleObject" Target="embeddings/oleObject143.bin"/><Relationship Id="rId2381" Type="http://schemas.openxmlformats.org/officeDocument/2006/relationships/oleObject" Target="embeddings/oleObject1216.bin"/><Relationship Id="rId3018" Type="http://schemas.openxmlformats.org/officeDocument/2006/relationships/oleObject" Target="embeddings/oleObject1537.bin"/><Relationship Id="rId3432" Type="http://schemas.openxmlformats.org/officeDocument/2006/relationships/image" Target="media/image1680.wmf"/><Relationship Id="rId6588" Type="http://schemas.openxmlformats.org/officeDocument/2006/relationships/oleObject" Target="embeddings/oleObject3380.bin"/><Relationship Id="rId7639" Type="http://schemas.openxmlformats.org/officeDocument/2006/relationships/oleObject" Target="embeddings/oleObject4034.bin"/><Relationship Id="rId353" Type="http://schemas.openxmlformats.org/officeDocument/2006/relationships/image" Target="media/image164.wmf"/><Relationship Id="rId2034" Type="http://schemas.openxmlformats.org/officeDocument/2006/relationships/oleObject" Target="embeddings/oleObject1041.bin"/><Relationship Id="rId420" Type="http://schemas.openxmlformats.org/officeDocument/2006/relationships/oleObject" Target="embeddings/oleObject212.bin"/><Relationship Id="rId1050" Type="http://schemas.openxmlformats.org/officeDocument/2006/relationships/image" Target="media/image502.wmf"/><Relationship Id="rId2101" Type="http://schemas.openxmlformats.org/officeDocument/2006/relationships/oleObject" Target="embeddings/oleObject1074.bin"/><Relationship Id="rId5257" Type="http://schemas.openxmlformats.org/officeDocument/2006/relationships/oleObject" Target="embeddings/oleObject2699.bin"/><Relationship Id="rId6655" Type="http://schemas.openxmlformats.org/officeDocument/2006/relationships/image" Target="media/image3219.wmf"/><Relationship Id="rId7706" Type="http://schemas.openxmlformats.org/officeDocument/2006/relationships/oleObject" Target="embeddings/oleObject4101.bin"/><Relationship Id="rId5671" Type="http://schemas.openxmlformats.org/officeDocument/2006/relationships/oleObject" Target="embeddings/oleObject2915.bin"/><Relationship Id="rId6308" Type="http://schemas.openxmlformats.org/officeDocument/2006/relationships/oleObject" Target="embeddings/oleObject3233.bin"/><Relationship Id="rId6722" Type="http://schemas.openxmlformats.org/officeDocument/2006/relationships/image" Target="media/image3249.wmf"/><Relationship Id="rId1867" Type="http://schemas.openxmlformats.org/officeDocument/2006/relationships/oleObject" Target="embeddings/oleObject956.bin"/><Relationship Id="rId2918" Type="http://schemas.openxmlformats.org/officeDocument/2006/relationships/oleObject" Target="embeddings/oleObject1487.bin"/><Relationship Id="rId4273" Type="http://schemas.openxmlformats.org/officeDocument/2006/relationships/oleObject" Target="embeddings/oleObject2164.bin"/><Relationship Id="rId5324" Type="http://schemas.openxmlformats.org/officeDocument/2006/relationships/oleObject" Target="embeddings/oleObject2733.bin"/><Relationship Id="rId1934" Type="http://schemas.openxmlformats.org/officeDocument/2006/relationships/oleObject" Target="embeddings/oleObject990.bin"/><Relationship Id="rId4340" Type="http://schemas.openxmlformats.org/officeDocument/2006/relationships/image" Target="media/image2131.wmf"/><Relationship Id="rId7496" Type="http://schemas.openxmlformats.org/officeDocument/2006/relationships/oleObject" Target="embeddings/oleObject3891.bin"/><Relationship Id="rId8547" Type="http://schemas.openxmlformats.org/officeDocument/2006/relationships/oleObject" Target="embeddings/oleObject4604.bin"/><Relationship Id="rId6098" Type="http://schemas.openxmlformats.org/officeDocument/2006/relationships/image" Target="media/image2942.wmf"/><Relationship Id="rId7149" Type="http://schemas.openxmlformats.org/officeDocument/2006/relationships/oleObject" Target="embeddings/oleObject3672.bin"/><Relationship Id="rId7563" Type="http://schemas.openxmlformats.org/officeDocument/2006/relationships/oleObject" Target="embeddings/oleObject3958.bin"/><Relationship Id="rId8614" Type="http://schemas.openxmlformats.org/officeDocument/2006/relationships/oleObject" Target="embeddings/oleObject4639.bin"/><Relationship Id="rId6165" Type="http://schemas.openxmlformats.org/officeDocument/2006/relationships/image" Target="media/image2975.wmf"/><Relationship Id="rId7216" Type="http://schemas.openxmlformats.org/officeDocument/2006/relationships/oleObject" Target="embeddings/oleObject3710.bin"/><Relationship Id="rId3759" Type="http://schemas.openxmlformats.org/officeDocument/2006/relationships/image" Target="media/image1843.wmf"/><Relationship Id="rId5181" Type="http://schemas.openxmlformats.org/officeDocument/2006/relationships/image" Target="media/image2495.wmf"/><Relationship Id="rId6232" Type="http://schemas.openxmlformats.org/officeDocument/2006/relationships/oleObject" Target="embeddings/oleObject3195.bin"/><Relationship Id="rId7630" Type="http://schemas.openxmlformats.org/officeDocument/2006/relationships/oleObject" Target="embeddings/oleObject4025.bin"/><Relationship Id="rId2775" Type="http://schemas.openxmlformats.org/officeDocument/2006/relationships/oleObject" Target="embeddings/oleObject1417.bin"/><Relationship Id="rId3826" Type="http://schemas.openxmlformats.org/officeDocument/2006/relationships/image" Target="media/image1876.wmf"/><Relationship Id="rId747" Type="http://schemas.openxmlformats.org/officeDocument/2006/relationships/oleObject" Target="embeddings/oleObject382.bin"/><Relationship Id="rId1377" Type="http://schemas.openxmlformats.org/officeDocument/2006/relationships/oleObject" Target="embeddings/oleObject706.bin"/><Relationship Id="rId1791" Type="http://schemas.openxmlformats.org/officeDocument/2006/relationships/oleObject" Target="embeddings/oleObject917.bin"/><Relationship Id="rId2428" Type="http://schemas.openxmlformats.org/officeDocument/2006/relationships/image" Target="media/image1177.wmf"/><Relationship Id="rId2842" Type="http://schemas.openxmlformats.org/officeDocument/2006/relationships/image" Target="media/image1381.wmf"/><Relationship Id="rId5998" Type="http://schemas.openxmlformats.org/officeDocument/2006/relationships/oleObject" Target="embeddings/oleObject3081.bin"/><Relationship Id="rId83" Type="http://schemas.openxmlformats.org/officeDocument/2006/relationships/image" Target="media/image31.wmf"/><Relationship Id="rId814" Type="http://schemas.openxmlformats.org/officeDocument/2006/relationships/image" Target="media/image387.wmf"/><Relationship Id="rId1444" Type="http://schemas.openxmlformats.org/officeDocument/2006/relationships/oleObject" Target="embeddings/oleObject742.bin"/><Relationship Id="rId8057" Type="http://schemas.openxmlformats.org/officeDocument/2006/relationships/image" Target="media/image3682.wmf"/><Relationship Id="rId8471" Type="http://schemas.openxmlformats.org/officeDocument/2006/relationships/image" Target="media/image3884.wmf"/><Relationship Id="rId1511" Type="http://schemas.openxmlformats.org/officeDocument/2006/relationships/image" Target="media/image725.wmf"/><Relationship Id="rId4667" Type="http://schemas.openxmlformats.org/officeDocument/2006/relationships/image" Target="media/image2252.wmf"/><Relationship Id="rId5718" Type="http://schemas.openxmlformats.org/officeDocument/2006/relationships/image" Target="media/image2760.wmf"/><Relationship Id="rId7073" Type="http://schemas.openxmlformats.org/officeDocument/2006/relationships/oleObject" Target="embeddings/oleObject3633.bin"/><Relationship Id="rId8124" Type="http://schemas.openxmlformats.org/officeDocument/2006/relationships/oleObject" Target="embeddings/oleObject4386.bin"/><Relationship Id="rId3269" Type="http://schemas.openxmlformats.org/officeDocument/2006/relationships/image" Target="media/image1601.wmf"/><Relationship Id="rId3683" Type="http://schemas.openxmlformats.org/officeDocument/2006/relationships/image" Target="media/image1805.wmf"/><Relationship Id="rId7140" Type="http://schemas.openxmlformats.org/officeDocument/2006/relationships/oleObject" Target="embeddings/oleObject3667.bin"/><Relationship Id="rId2285" Type="http://schemas.openxmlformats.org/officeDocument/2006/relationships/oleObject" Target="embeddings/oleObject1167.bin"/><Relationship Id="rId3336" Type="http://schemas.openxmlformats.org/officeDocument/2006/relationships/image" Target="media/image1633.wmf"/><Relationship Id="rId4734" Type="http://schemas.openxmlformats.org/officeDocument/2006/relationships/oleObject" Target="embeddings/oleObject2437.bin"/><Relationship Id="rId257" Type="http://schemas.openxmlformats.org/officeDocument/2006/relationships/oleObject" Target="embeddings/oleObject128.bin"/><Relationship Id="rId3750" Type="http://schemas.openxmlformats.org/officeDocument/2006/relationships/oleObject" Target="embeddings/oleObject1901.bin"/><Relationship Id="rId4801" Type="http://schemas.openxmlformats.org/officeDocument/2006/relationships/oleObject" Target="embeddings/oleObject2471.bin"/><Relationship Id="rId7957" Type="http://schemas.openxmlformats.org/officeDocument/2006/relationships/image" Target="media/image3632.wmf"/><Relationship Id="rId671" Type="http://schemas.openxmlformats.org/officeDocument/2006/relationships/oleObject" Target="embeddings/oleObject341.bin"/><Relationship Id="rId2352" Type="http://schemas.openxmlformats.org/officeDocument/2006/relationships/image" Target="media/image1140.wmf"/><Relationship Id="rId3403" Type="http://schemas.openxmlformats.org/officeDocument/2006/relationships/image" Target="media/image1666.wmf"/><Relationship Id="rId6559" Type="http://schemas.openxmlformats.org/officeDocument/2006/relationships/image" Target="media/image3171.wmf"/><Relationship Id="rId6973" Type="http://schemas.openxmlformats.org/officeDocument/2006/relationships/oleObject" Target="embeddings/oleObject3583.bin"/><Relationship Id="rId324" Type="http://schemas.openxmlformats.org/officeDocument/2006/relationships/image" Target="media/image151.wmf"/><Relationship Id="rId2005" Type="http://schemas.openxmlformats.org/officeDocument/2006/relationships/image" Target="media/image968.wmf"/><Relationship Id="rId5575" Type="http://schemas.openxmlformats.org/officeDocument/2006/relationships/oleObject" Target="embeddings/oleObject2865.bin"/><Relationship Id="rId6626" Type="http://schemas.openxmlformats.org/officeDocument/2006/relationships/oleObject" Target="embeddings/oleObject3399.bin"/><Relationship Id="rId1021" Type="http://schemas.openxmlformats.org/officeDocument/2006/relationships/oleObject" Target="embeddings/oleObject523.bin"/><Relationship Id="rId4177" Type="http://schemas.openxmlformats.org/officeDocument/2006/relationships/oleObject" Target="embeddings/oleObject2116.bin"/><Relationship Id="rId4591" Type="http://schemas.openxmlformats.org/officeDocument/2006/relationships/oleObject" Target="embeddings/oleObject2356.bin"/><Relationship Id="rId5228" Type="http://schemas.openxmlformats.org/officeDocument/2006/relationships/oleObject" Target="embeddings/oleObject2683.bin"/><Relationship Id="rId5642" Type="http://schemas.openxmlformats.org/officeDocument/2006/relationships/image" Target="media/image2724.wmf"/><Relationship Id="rId3193" Type="http://schemas.openxmlformats.org/officeDocument/2006/relationships/image" Target="media/image1558.wmf"/><Relationship Id="rId4244" Type="http://schemas.openxmlformats.org/officeDocument/2006/relationships/image" Target="media/image2084.wmf"/><Relationship Id="rId1838" Type="http://schemas.openxmlformats.org/officeDocument/2006/relationships/image" Target="media/image887.wmf"/><Relationship Id="rId3260" Type="http://schemas.openxmlformats.org/officeDocument/2006/relationships/oleObject" Target="embeddings/oleObject1653.bin"/><Relationship Id="rId4311" Type="http://schemas.openxmlformats.org/officeDocument/2006/relationships/oleObject" Target="embeddings/oleObject2182.bin"/><Relationship Id="rId7467" Type="http://schemas.openxmlformats.org/officeDocument/2006/relationships/oleObject" Target="embeddings/oleObject3862.bin"/><Relationship Id="rId181" Type="http://schemas.openxmlformats.org/officeDocument/2006/relationships/image" Target="media/image80.wmf"/><Relationship Id="rId1905" Type="http://schemas.openxmlformats.org/officeDocument/2006/relationships/oleObject" Target="embeddings/oleObject975.bin"/><Relationship Id="rId6069" Type="http://schemas.openxmlformats.org/officeDocument/2006/relationships/oleObject" Target="embeddings/oleObject3119.bin"/><Relationship Id="rId7881" Type="http://schemas.openxmlformats.org/officeDocument/2006/relationships/oleObject" Target="embeddings/oleObject4260.bin"/><Relationship Id="rId8518" Type="http://schemas.openxmlformats.org/officeDocument/2006/relationships/oleObject" Target="embeddings/oleObject4589.bin"/><Relationship Id="rId5085" Type="http://schemas.openxmlformats.org/officeDocument/2006/relationships/oleObject" Target="embeddings/oleObject2616.bin"/><Relationship Id="rId6483" Type="http://schemas.openxmlformats.org/officeDocument/2006/relationships/image" Target="media/image3134.wmf"/><Relationship Id="rId7534" Type="http://schemas.openxmlformats.org/officeDocument/2006/relationships/oleObject" Target="embeddings/oleObject3929.bin"/><Relationship Id="rId998" Type="http://schemas.openxmlformats.org/officeDocument/2006/relationships/image" Target="media/image476.wmf"/><Relationship Id="rId2679" Type="http://schemas.openxmlformats.org/officeDocument/2006/relationships/oleObject" Target="embeddings/oleObject1362.bin"/><Relationship Id="rId6136" Type="http://schemas.openxmlformats.org/officeDocument/2006/relationships/oleObject" Target="embeddings/oleObject3153.bin"/><Relationship Id="rId6550" Type="http://schemas.openxmlformats.org/officeDocument/2006/relationships/oleObject" Target="embeddings/oleObject3361.bin"/><Relationship Id="rId7601" Type="http://schemas.openxmlformats.org/officeDocument/2006/relationships/oleObject" Target="embeddings/oleObject3996.bin"/><Relationship Id="rId1695" Type="http://schemas.openxmlformats.org/officeDocument/2006/relationships/oleObject" Target="embeddings/oleObject869.bin"/><Relationship Id="rId2746" Type="http://schemas.openxmlformats.org/officeDocument/2006/relationships/oleObject" Target="embeddings/oleObject1396.bin"/><Relationship Id="rId5152" Type="http://schemas.openxmlformats.org/officeDocument/2006/relationships/oleObject" Target="embeddings/oleObject2652.bin"/><Relationship Id="rId6203" Type="http://schemas.openxmlformats.org/officeDocument/2006/relationships/image" Target="media/image2994.wmf"/><Relationship Id="rId718" Type="http://schemas.openxmlformats.org/officeDocument/2006/relationships/image" Target="media/image342.wmf"/><Relationship Id="rId1348" Type="http://schemas.openxmlformats.org/officeDocument/2006/relationships/oleObject" Target="embeddings/oleObject688.bin"/><Relationship Id="rId1762" Type="http://schemas.openxmlformats.org/officeDocument/2006/relationships/image" Target="media/image849.wmf"/><Relationship Id="rId8375" Type="http://schemas.openxmlformats.org/officeDocument/2006/relationships/oleObject" Target="embeddings/oleObject4510.bin"/><Relationship Id="rId1415" Type="http://schemas.openxmlformats.org/officeDocument/2006/relationships/image" Target="media/image677.wmf"/><Relationship Id="rId2813" Type="http://schemas.openxmlformats.org/officeDocument/2006/relationships/oleObject" Target="embeddings/oleObject1436.bin"/><Relationship Id="rId5969" Type="http://schemas.openxmlformats.org/officeDocument/2006/relationships/oleObject" Target="embeddings/oleObject3066.bin"/><Relationship Id="rId7391" Type="http://schemas.openxmlformats.org/officeDocument/2006/relationships/image" Target="media/image3569.wmf"/><Relationship Id="rId8028" Type="http://schemas.openxmlformats.org/officeDocument/2006/relationships/image" Target="media/image3668.wmf"/><Relationship Id="rId8442" Type="http://schemas.openxmlformats.org/officeDocument/2006/relationships/image" Target="media/image3869.emf"/><Relationship Id="rId54" Type="http://schemas.openxmlformats.org/officeDocument/2006/relationships/oleObject" Target="embeddings/oleObject28.bin"/><Relationship Id="rId4985" Type="http://schemas.openxmlformats.org/officeDocument/2006/relationships/oleObject" Target="embeddings/oleObject2566.bin"/><Relationship Id="rId7044" Type="http://schemas.openxmlformats.org/officeDocument/2006/relationships/image" Target="media/image3403.wmf"/><Relationship Id="rId2189" Type="http://schemas.openxmlformats.org/officeDocument/2006/relationships/image" Target="media/image1060.wmf"/><Relationship Id="rId3587" Type="http://schemas.openxmlformats.org/officeDocument/2006/relationships/image" Target="media/image1757.wmf"/><Relationship Id="rId4638" Type="http://schemas.openxmlformats.org/officeDocument/2006/relationships/oleObject" Target="embeddings/oleObject2382.bin"/><Relationship Id="rId6060" Type="http://schemas.openxmlformats.org/officeDocument/2006/relationships/oleObject" Target="embeddings/oleObject3114.bin"/><Relationship Id="rId3654" Type="http://schemas.openxmlformats.org/officeDocument/2006/relationships/oleObject" Target="embeddings/oleObject1853.bin"/><Relationship Id="rId4705" Type="http://schemas.openxmlformats.org/officeDocument/2006/relationships/image" Target="media/image2270.wmf"/><Relationship Id="rId7111" Type="http://schemas.openxmlformats.org/officeDocument/2006/relationships/image" Target="media/image3436.wmf"/><Relationship Id="rId575" Type="http://schemas.openxmlformats.org/officeDocument/2006/relationships/image" Target="media/image272.wmf"/><Relationship Id="rId2256" Type="http://schemas.openxmlformats.org/officeDocument/2006/relationships/oleObject" Target="embeddings/oleObject1152.bin"/><Relationship Id="rId2670" Type="http://schemas.openxmlformats.org/officeDocument/2006/relationships/image" Target="media/image1302.wmf"/><Relationship Id="rId3307" Type="http://schemas.openxmlformats.org/officeDocument/2006/relationships/oleObject" Target="embeddings/oleObject1677.bin"/><Relationship Id="rId3721" Type="http://schemas.openxmlformats.org/officeDocument/2006/relationships/image" Target="media/image1824.wmf"/><Relationship Id="rId6877" Type="http://schemas.openxmlformats.org/officeDocument/2006/relationships/oleObject" Target="embeddings/oleObject3529.bin"/><Relationship Id="rId7928" Type="http://schemas.openxmlformats.org/officeDocument/2006/relationships/image" Target="media/image3621.wmf"/><Relationship Id="rId228" Type="http://schemas.openxmlformats.org/officeDocument/2006/relationships/image" Target="media/image104.wmf"/><Relationship Id="rId642" Type="http://schemas.openxmlformats.org/officeDocument/2006/relationships/oleObject" Target="embeddings/oleObject326.bin"/><Relationship Id="rId1272" Type="http://schemas.openxmlformats.org/officeDocument/2006/relationships/oleObject" Target="embeddings/oleObject648.bin"/><Relationship Id="rId2323" Type="http://schemas.openxmlformats.org/officeDocument/2006/relationships/oleObject" Target="embeddings/oleObject1187.bin"/><Relationship Id="rId5479" Type="http://schemas.openxmlformats.org/officeDocument/2006/relationships/oleObject" Target="embeddings/oleObject2815.bin"/><Relationship Id="rId5893" Type="http://schemas.openxmlformats.org/officeDocument/2006/relationships/image" Target="media/image2847.wmf"/><Relationship Id="rId4495" Type="http://schemas.openxmlformats.org/officeDocument/2006/relationships/oleObject" Target="embeddings/oleObject2283.bin"/><Relationship Id="rId5546" Type="http://schemas.openxmlformats.org/officeDocument/2006/relationships/oleObject" Target="embeddings/oleObject2850.bin"/><Relationship Id="rId6944" Type="http://schemas.openxmlformats.org/officeDocument/2006/relationships/image" Target="media/image3353.wmf"/><Relationship Id="rId3097" Type="http://schemas.openxmlformats.org/officeDocument/2006/relationships/image" Target="media/image1510.wmf"/><Relationship Id="rId4148" Type="http://schemas.openxmlformats.org/officeDocument/2006/relationships/image" Target="media/image2036.wmf"/><Relationship Id="rId5960" Type="http://schemas.openxmlformats.org/officeDocument/2006/relationships/oleObject" Target="embeddings/oleObject3061.bin"/><Relationship Id="rId3164" Type="http://schemas.openxmlformats.org/officeDocument/2006/relationships/oleObject" Target="embeddings/oleObject1610.bin"/><Relationship Id="rId4562" Type="http://schemas.openxmlformats.org/officeDocument/2006/relationships/oleObject" Target="embeddings/oleObject2341.bin"/><Relationship Id="rId5613" Type="http://schemas.openxmlformats.org/officeDocument/2006/relationships/oleObject" Target="embeddings/oleObject2884.bin"/><Relationship Id="rId1809" Type="http://schemas.openxmlformats.org/officeDocument/2006/relationships/oleObject" Target="embeddings/oleObject926.bin"/><Relationship Id="rId4215" Type="http://schemas.openxmlformats.org/officeDocument/2006/relationships/oleObject" Target="embeddings/oleObject2135.bin"/><Relationship Id="rId7785" Type="http://schemas.openxmlformats.org/officeDocument/2006/relationships/oleObject" Target="embeddings/oleObject4180.bin"/><Relationship Id="rId2180" Type="http://schemas.openxmlformats.org/officeDocument/2006/relationships/oleObject" Target="embeddings/oleObject1114.bin"/><Relationship Id="rId3231" Type="http://schemas.openxmlformats.org/officeDocument/2006/relationships/image" Target="media/image1582.wmf"/><Relationship Id="rId6387" Type="http://schemas.openxmlformats.org/officeDocument/2006/relationships/oleObject" Target="embeddings/oleObject3273.bin"/><Relationship Id="rId7438" Type="http://schemas.openxmlformats.org/officeDocument/2006/relationships/oleObject" Target="embeddings/oleObject3833.bin"/><Relationship Id="rId7852" Type="http://schemas.openxmlformats.org/officeDocument/2006/relationships/oleObject" Target="embeddings/oleObject4247.bin"/><Relationship Id="rId152" Type="http://schemas.openxmlformats.org/officeDocument/2006/relationships/oleObject" Target="embeddings/oleObject76.bin"/><Relationship Id="rId2997" Type="http://schemas.openxmlformats.org/officeDocument/2006/relationships/image" Target="media/image1460.wmf"/><Relationship Id="rId6454" Type="http://schemas.openxmlformats.org/officeDocument/2006/relationships/oleObject" Target="embeddings/oleObject3312.bin"/><Relationship Id="rId7505" Type="http://schemas.openxmlformats.org/officeDocument/2006/relationships/oleObject" Target="embeddings/oleObject3900.bin"/><Relationship Id="rId969" Type="http://schemas.openxmlformats.org/officeDocument/2006/relationships/image" Target="media/image462.wmf"/><Relationship Id="rId1599" Type="http://schemas.openxmlformats.org/officeDocument/2006/relationships/oleObject" Target="embeddings/oleObject821.bin"/><Relationship Id="rId5056" Type="http://schemas.openxmlformats.org/officeDocument/2006/relationships/image" Target="media/image2435.wmf"/><Relationship Id="rId5470" Type="http://schemas.openxmlformats.org/officeDocument/2006/relationships/oleObject" Target="embeddings/oleObject2810.bin"/><Relationship Id="rId6107" Type="http://schemas.openxmlformats.org/officeDocument/2006/relationships/oleObject" Target="embeddings/oleObject3138.bin"/><Relationship Id="rId6521" Type="http://schemas.openxmlformats.org/officeDocument/2006/relationships/image" Target="media/image3152.wmf"/><Relationship Id="rId4072" Type="http://schemas.openxmlformats.org/officeDocument/2006/relationships/oleObject" Target="embeddings/oleObject2064.bin"/><Relationship Id="rId5123" Type="http://schemas.openxmlformats.org/officeDocument/2006/relationships/image" Target="media/image2466.wmf"/><Relationship Id="rId8279" Type="http://schemas.openxmlformats.org/officeDocument/2006/relationships/image" Target="media/image3796.wmf"/><Relationship Id="rId1666" Type="http://schemas.openxmlformats.org/officeDocument/2006/relationships/image" Target="media/image801.wmf"/><Relationship Id="rId2717" Type="http://schemas.openxmlformats.org/officeDocument/2006/relationships/oleObject" Target="embeddings/oleObject1381.bin"/><Relationship Id="rId7295" Type="http://schemas.openxmlformats.org/officeDocument/2006/relationships/oleObject" Target="embeddings/oleObject3750.bin"/><Relationship Id="rId8693" Type="http://schemas.openxmlformats.org/officeDocument/2006/relationships/oleObject" Target="embeddings/oleObject4680.bin"/><Relationship Id="rId1319" Type="http://schemas.openxmlformats.org/officeDocument/2006/relationships/oleObject" Target="embeddings/oleObject673.bin"/><Relationship Id="rId1733" Type="http://schemas.openxmlformats.org/officeDocument/2006/relationships/oleObject" Target="embeddings/oleObject888.bin"/><Relationship Id="rId4889" Type="http://schemas.openxmlformats.org/officeDocument/2006/relationships/oleObject" Target="embeddings/oleObject2518.bin"/><Relationship Id="rId8346" Type="http://schemas.openxmlformats.org/officeDocument/2006/relationships/image" Target="media/image3828.wmf"/><Relationship Id="rId25" Type="http://schemas.openxmlformats.org/officeDocument/2006/relationships/oleObject" Target="embeddings/oleObject8.bin"/><Relationship Id="rId1800" Type="http://schemas.openxmlformats.org/officeDocument/2006/relationships/image" Target="media/image868.wmf"/><Relationship Id="rId4956" Type="http://schemas.openxmlformats.org/officeDocument/2006/relationships/image" Target="media/image2385.wmf"/><Relationship Id="rId7362" Type="http://schemas.openxmlformats.org/officeDocument/2006/relationships/image" Target="media/image3555.wmf"/><Relationship Id="rId8413" Type="http://schemas.openxmlformats.org/officeDocument/2006/relationships/oleObject" Target="embeddings/oleObject4534.bin"/><Relationship Id="rId3558" Type="http://schemas.openxmlformats.org/officeDocument/2006/relationships/oleObject" Target="embeddings/oleObject1805.bin"/><Relationship Id="rId3972" Type="http://schemas.openxmlformats.org/officeDocument/2006/relationships/image" Target="media/image1947.wmf"/><Relationship Id="rId4609" Type="http://schemas.openxmlformats.org/officeDocument/2006/relationships/oleObject" Target="embeddings/oleObject2366.bin"/><Relationship Id="rId7015" Type="http://schemas.openxmlformats.org/officeDocument/2006/relationships/image" Target="media/image3388.wmf"/><Relationship Id="rId479" Type="http://schemas.openxmlformats.org/officeDocument/2006/relationships/oleObject" Target="embeddings/oleObject243.bin"/><Relationship Id="rId893" Type="http://schemas.openxmlformats.org/officeDocument/2006/relationships/oleObject" Target="embeddings/oleObject457.bin"/><Relationship Id="rId2574" Type="http://schemas.openxmlformats.org/officeDocument/2006/relationships/oleObject" Target="embeddings/oleObject1310.bin"/><Relationship Id="rId3625" Type="http://schemas.openxmlformats.org/officeDocument/2006/relationships/image" Target="media/image1776.wmf"/><Relationship Id="rId6031" Type="http://schemas.openxmlformats.org/officeDocument/2006/relationships/image" Target="media/image2910.wmf"/><Relationship Id="rId546" Type="http://schemas.openxmlformats.org/officeDocument/2006/relationships/oleObject" Target="embeddings/oleObject278.bin"/><Relationship Id="rId1176" Type="http://schemas.openxmlformats.org/officeDocument/2006/relationships/oleObject" Target="embeddings/oleObject600.bin"/><Relationship Id="rId2227" Type="http://schemas.openxmlformats.org/officeDocument/2006/relationships/image" Target="media/image1079.wmf"/><Relationship Id="rId960" Type="http://schemas.openxmlformats.org/officeDocument/2006/relationships/oleObject" Target="embeddings/oleObject492.bin"/><Relationship Id="rId1243" Type="http://schemas.openxmlformats.org/officeDocument/2006/relationships/oleObject" Target="embeddings/oleObject635.bin"/><Relationship Id="rId1590" Type="http://schemas.openxmlformats.org/officeDocument/2006/relationships/image" Target="media/image763.wmf"/><Relationship Id="rId2641" Type="http://schemas.openxmlformats.org/officeDocument/2006/relationships/image" Target="media/image1287.wmf"/><Relationship Id="rId4399" Type="http://schemas.openxmlformats.org/officeDocument/2006/relationships/image" Target="media/image2160.wmf"/><Relationship Id="rId5797" Type="http://schemas.openxmlformats.org/officeDocument/2006/relationships/oleObject" Target="embeddings/oleObject2978.bin"/><Relationship Id="rId6848" Type="http://schemas.openxmlformats.org/officeDocument/2006/relationships/image" Target="media/image3312.wmf"/><Relationship Id="rId8270" Type="http://schemas.openxmlformats.org/officeDocument/2006/relationships/oleObject" Target="embeddings/oleObject4456.bin"/><Relationship Id="rId613" Type="http://schemas.openxmlformats.org/officeDocument/2006/relationships/image" Target="media/image291.wmf"/><Relationship Id="rId5864" Type="http://schemas.openxmlformats.org/officeDocument/2006/relationships/oleObject" Target="embeddings/oleObject3012.bin"/><Relationship Id="rId6915" Type="http://schemas.openxmlformats.org/officeDocument/2006/relationships/oleObject" Target="embeddings/oleObject3552.bin"/><Relationship Id="rId1310" Type="http://schemas.openxmlformats.org/officeDocument/2006/relationships/oleObject" Target="embeddings/oleObject669.bin"/><Relationship Id="rId4466" Type="http://schemas.openxmlformats.org/officeDocument/2006/relationships/oleObject" Target="embeddings/oleObject2264.bin"/><Relationship Id="rId4880" Type="http://schemas.openxmlformats.org/officeDocument/2006/relationships/image" Target="media/image2354.wmf"/><Relationship Id="rId5517" Type="http://schemas.openxmlformats.org/officeDocument/2006/relationships/image" Target="media/image2662.wmf"/><Relationship Id="rId5931" Type="http://schemas.openxmlformats.org/officeDocument/2006/relationships/image" Target="media/image2865.wmf"/><Relationship Id="rId3068" Type="http://schemas.openxmlformats.org/officeDocument/2006/relationships/oleObject" Target="embeddings/oleObject1562.bin"/><Relationship Id="rId3482" Type="http://schemas.openxmlformats.org/officeDocument/2006/relationships/image" Target="media/image1705.wmf"/><Relationship Id="rId4119" Type="http://schemas.openxmlformats.org/officeDocument/2006/relationships/oleObject" Target="embeddings/oleObject2087.bin"/><Relationship Id="rId4533" Type="http://schemas.openxmlformats.org/officeDocument/2006/relationships/oleObject" Target="embeddings/oleObject2321.bin"/><Relationship Id="rId7689" Type="http://schemas.openxmlformats.org/officeDocument/2006/relationships/oleObject" Target="embeddings/oleObject4084.bin"/><Relationship Id="rId2084" Type="http://schemas.openxmlformats.org/officeDocument/2006/relationships/image" Target="media/image1008.wmf"/><Relationship Id="rId3135" Type="http://schemas.openxmlformats.org/officeDocument/2006/relationships/image" Target="media/image1529.wmf"/><Relationship Id="rId4600" Type="http://schemas.openxmlformats.org/officeDocument/2006/relationships/oleObject" Target="embeddings/oleObject2361.bin"/><Relationship Id="rId7756" Type="http://schemas.openxmlformats.org/officeDocument/2006/relationships/oleObject" Target="embeddings/oleObject4151.bin"/><Relationship Id="rId470" Type="http://schemas.openxmlformats.org/officeDocument/2006/relationships/image" Target="media/image221.wmf"/><Relationship Id="rId2151" Type="http://schemas.openxmlformats.org/officeDocument/2006/relationships/oleObject" Target="embeddings/oleObject1099.bin"/><Relationship Id="rId3202" Type="http://schemas.openxmlformats.org/officeDocument/2006/relationships/oleObject" Target="embeddings/oleObject1629.bin"/><Relationship Id="rId6358" Type="http://schemas.openxmlformats.org/officeDocument/2006/relationships/image" Target="media/image3077.wmf"/><Relationship Id="rId7409" Type="http://schemas.openxmlformats.org/officeDocument/2006/relationships/oleObject" Target="embeddings/oleObject3811.bin"/><Relationship Id="rId123" Type="http://schemas.openxmlformats.org/officeDocument/2006/relationships/image" Target="media/image51.wmf"/><Relationship Id="rId5374" Type="http://schemas.openxmlformats.org/officeDocument/2006/relationships/oleObject" Target="embeddings/oleObject2758.bin"/><Relationship Id="rId6772" Type="http://schemas.openxmlformats.org/officeDocument/2006/relationships/image" Target="media/image3274.wmf"/><Relationship Id="rId7823" Type="http://schemas.openxmlformats.org/officeDocument/2006/relationships/oleObject" Target="embeddings/oleObject4218.bin"/><Relationship Id="rId2968" Type="http://schemas.openxmlformats.org/officeDocument/2006/relationships/oleObject" Target="embeddings/oleObject1512.bin"/><Relationship Id="rId5027" Type="http://schemas.openxmlformats.org/officeDocument/2006/relationships/oleObject" Target="embeddings/oleObject2587.bin"/><Relationship Id="rId6425" Type="http://schemas.openxmlformats.org/officeDocument/2006/relationships/oleObject" Target="embeddings/oleObject3292.bin"/><Relationship Id="rId1984" Type="http://schemas.openxmlformats.org/officeDocument/2006/relationships/image" Target="media/image958.wmf"/><Relationship Id="rId4390" Type="http://schemas.openxmlformats.org/officeDocument/2006/relationships/oleObject" Target="embeddings/oleObject2222.bin"/><Relationship Id="rId5441" Type="http://schemas.openxmlformats.org/officeDocument/2006/relationships/oleObject" Target="embeddings/oleObject2795.bin"/><Relationship Id="rId8597" Type="http://schemas.openxmlformats.org/officeDocument/2006/relationships/image" Target="media/image3944.wmf"/><Relationship Id="rId1637" Type="http://schemas.openxmlformats.org/officeDocument/2006/relationships/oleObject" Target="embeddings/oleObject840.bin"/><Relationship Id="rId4043" Type="http://schemas.openxmlformats.org/officeDocument/2006/relationships/image" Target="media/image1983.wmf"/><Relationship Id="rId7199" Type="http://schemas.openxmlformats.org/officeDocument/2006/relationships/oleObject" Target="embeddings/oleObject3701.bin"/><Relationship Id="rId8664" Type="http://schemas.openxmlformats.org/officeDocument/2006/relationships/oleObject" Target="embeddings/oleObject4664.bin"/><Relationship Id="rId1704" Type="http://schemas.openxmlformats.org/officeDocument/2006/relationships/image" Target="media/image820.wmf"/><Relationship Id="rId4110" Type="http://schemas.openxmlformats.org/officeDocument/2006/relationships/image" Target="media/image2017.wmf"/><Relationship Id="rId7266" Type="http://schemas.openxmlformats.org/officeDocument/2006/relationships/image" Target="media/image3508.wmf"/><Relationship Id="rId7680" Type="http://schemas.openxmlformats.org/officeDocument/2006/relationships/oleObject" Target="embeddings/oleObject4075.bin"/><Relationship Id="rId8317" Type="http://schemas.openxmlformats.org/officeDocument/2006/relationships/oleObject" Target="embeddings/oleObject4480.bin"/><Relationship Id="rId6282" Type="http://schemas.openxmlformats.org/officeDocument/2006/relationships/oleObject" Target="embeddings/oleObject3220.bin"/><Relationship Id="rId7333" Type="http://schemas.openxmlformats.org/officeDocument/2006/relationships/oleObject" Target="embeddings/oleObject3769.bin"/><Relationship Id="rId797" Type="http://schemas.openxmlformats.org/officeDocument/2006/relationships/oleObject" Target="embeddings/oleObject408.bin"/><Relationship Id="rId2478" Type="http://schemas.openxmlformats.org/officeDocument/2006/relationships/oleObject" Target="embeddings/oleObject1263.bin"/><Relationship Id="rId3876" Type="http://schemas.openxmlformats.org/officeDocument/2006/relationships/oleObject" Target="embeddings/oleObject1965.bin"/><Relationship Id="rId4927" Type="http://schemas.openxmlformats.org/officeDocument/2006/relationships/oleObject" Target="embeddings/oleObject2537.bin"/><Relationship Id="rId2892" Type="http://schemas.openxmlformats.org/officeDocument/2006/relationships/image" Target="media/image1406.wmf"/><Relationship Id="rId3529" Type="http://schemas.openxmlformats.org/officeDocument/2006/relationships/image" Target="media/image1728.wmf"/><Relationship Id="rId3943" Type="http://schemas.openxmlformats.org/officeDocument/2006/relationships/image" Target="media/image1933.wmf"/><Relationship Id="rId6002" Type="http://schemas.openxmlformats.org/officeDocument/2006/relationships/oleObject" Target="embeddings/oleObject3083.bin"/><Relationship Id="rId7400" Type="http://schemas.openxmlformats.org/officeDocument/2006/relationships/oleObject" Target="embeddings/oleObject3805.bin"/><Relationship Id="rId864" Type="http://schemas.openxmlformats.org/officeDocument/2006/relationships/image" Target="media/image413.wmf"/><Relationship Id="rId1494" Type="http://schemas.openxmlformats.org/officeDocument/2006/relationships/oleObject" Target="embeddings/oleObject767.bin"/><Relationship Id="rId2545" Type="http://schemas.openxmlformats.org/officeDocument/2006/relationships/image" Target="media/image1239.wmf"/><Relationship Id="rId517" Type="http://schemas.openxmlformats.org/officeDocument/2006/relationships/oleObject" Target="embeddings/oleObject264.bin"/><Relationship Id="rId931" Type="http://schemas.openxmlformats.org/officeDocument/2006/relationships/image" Target="media/image444.wmf"/><Relationship Id="rId1147" Type="http://schemas.openxmlformats.org/officeDocument/2006/relationships/oleObject" Target="embeddings/oleObject585.bin"/><Relationship Id="rId1561" Type="http://schemas.openxmlformats.org/officeDocument/2006/relationships/oleObject" Target="embeddings/oleObject802.bin"/><Relationship Id="rId2612" Type="http://schemas.openxmlformats.org/officeDocument/2006/relationships/image" Target="media/image1272.wmf"/><Relationship Id="rId5768" Type="http://schemas.openxmlformats.org/officeDocument/2006/relationships/image" Target="media/image2785.wmf"/><Relationship Id="rId6819" Type="http://schemas.openxmlformats.org/officeDocument/2006/relationships/oleObject" Target="embeddings/oleObject3499.bin"/><Relationship Id="rId8174" Type="http://schemas.openxmlformats.org/officeDocument/2006/relationships/oleObject" Target="embeddings/oleObject4412.bin"/><Relationship Id="rId1214" Type="http://schemas.openxmlformats.org/officeDocument/2006/relationships/image" Target="media/image583.wmf"/><Relationship Id="rId4784" Type="http://schemas.openxmlformats.org/officeDocument/2006/relationships/image" Target="media/image2309.wmf"/><Relationship Id="rId5835" Type="http://schemas.openxmlformats.org/officeDocument/2006/relationships/image" Target="media/image2818.wmf"/><Relationship Id="rId7190" Type="http://schemas.openxmlformats.org/officeDocument/2006/relationships/image" Target="media/image3471.wmf"/><Relationship Id="rId8241" Type="http://schemas.openxmlformats.org/officeDocument/2006/relationships/image" Target="media/image3772.wmf"/><Relationship Id="rId3386" Type="http://schemas.openxmlformats.org/officeDocument/2006/relationships/oleObject" Target="embeddings/oleObject1718.bin"/><Relationship Id="rId4437" Type="http://schemas.openxmlformats.org/officeDocument/2006/relationships/oleObject" Target="embeddings/oleObject2247.bin"/><Relationship Id="rId3039" Type="http://schemas.openxmlformats.org/officeDocument/2006/relationships/image" Target="media/image1481.wmf"/><Relationship Id="rId3453" Type="http://schemas.openxmlformats.org/officeDocument/2006/relationships/oleObject" Target="embeddings/oleObject1752.bin"/><Relationship Id="rId4851" Type="http://schemas.openxmlformats.org/officeDocument/2006/relationships/image" Target="media/image2340.wmf"/><Relationship Id="rId5902" Type="http://schemas.openxmlformats.org/officeDocument/2006/relationships/image" Target="media/image2851.wmf"/><Relationship Id="rId374" Type="http://schemas.openxmlformats.org/officeDocument/2006/relationships/oleObject" Target="embeddings/oleObject189.bin"/><Relationship Id="rId2055" Type="http://schemas.openxmlformats.org/officeDocument/2006/relationships/image" Target="media/image993.wmf"/><Relationship Id="rId3106" Type="http://schemas.openxmlformats.org/officeDocument/2006/relationships/oleObject" Target="embeddings/oleObject1581.bin"/><Relationship Id="rId4504" Type="http://schemas.openxmlformats.org/officeDocument/2006/relationships/oleObject" Target="embeddings/oleObject2292.bin"/><Relationship Id="rId3520" Type="http://schemas.openxmlformats.org/officeDocument/2006/relationships/oleObject" Target="embeddings/oleObject1786.bin"/><Relationship Id="rId6676" Type="http://schemas.openxmlformats.org/officeDocument/2006/relationships/oleObject" Target="embeddings/oleObject3424.bin"/><Relationship Id="rId7727" Type="http://schemas.openxmlformats.org/officeDocument/2006/relationships/oleObject" Target="embeddings/oleObject4122.bin"/><Relationship Id="rId441" Type="http://schemas.openxmlformats.org/officeDocument/2006/relationships/oleObject" Target="embeddings/oleObject222.bin"/><Relationship Id="rId1071" Type="http://schemas.openxmlformats.org/officeDocument/2006/relationships/oleObject" Target="embeddings/oleObject548.bin"/><Relationship Id="rId2122" Type="http://schemas.openxmlformats.org/officeDocument/2006/relationships/image" Target="media/image1027.wmf"/><Relationship Id="rId5278" Type="http://schemas.openxmlformats.org/officeDocument/2006/relationships/oleObject" Target="embeddings/oleObject2710.bin"/><Relationship Id="rId5692" Type="http://schemas.openxmlformats.org/officeDocument/2006/relationships/image" Target="media/image2747.wmf"/><Relationship Id="rId6329" Type="http://schemas.openxmlformats.org/officeDocument/2006/relationships/image" Target="media/image3063.wmf"/><Relationship Id="rId6743" Type="http://schemas.openxmlformats.org/officeDocument/2006/relationships/oleObject" Target="embeddings/oleObject3461.bin"/><Relationship Id="rId1888" Type="http://schemas.openxmlformats.org/officeDocument/2006/relationships/image" Target="media/image911.wmf"/><Relationship Id="rId2939" Type="http://schemas.openxmlformats.org/officeDocument/2006/relationships/image" Target="media/image1431.wmf"/><Relationship Id="rId4294" Type="http://schemas.openxmlformats.org/officeDocument/2006/relationships/oleObject" Target="embeddings/oleObject2175.bin"/><Relationship Id="rId5345" Type="http://schemas.openxmlformats.org/officeDocument/2006/relationships/image" Target="media/image2582.wmf"/><Relationship Id="rId6810" Type="http://schemas.openxmlformats.org/officeDocument/2006/relationships/image" Target="media/image3293.wmf"/><Relationship Id="rId4361" Type="http://schemas.openxmlformats.org/officeDocument/2006/relationships/oleObject" Target="embeddings/oleObject2207.bin"/><Relationship Id="rId5412" Type="http://schemas.openxmlformats.org/officeDocument/2006/relationships/oleObject" Target="embeddings/oleObject2778.bin"/><Relationship Id="rId8568" Type="http://schemas.openxmlformats.org/officeDocument/2006/relationships/oleObject" Target="embeddings/oleObject4614.bin"/><Relationship Id="rId1955" Type="http://schemas.openxmlformats.org/officeDocument/2006/relationships/oleObject" Target="embeddings/oleObject1001.bin"/><Relationship Id="rId4014" Type="http://schemas.openxmlformats.org/officeDocument/2006/relationships/image" Target="media/image1968.wmf"/><Relationship Id="rId7584" Type="http://schemas.openxmlformats.org/officeDocument/2006/relationships/oleObject" Target="embeddings/oleObject3979.bin"/><Relationship Id="rId1608" Type="http://schemas.openxmlformats.org/officeDocument/2006/relationships/image" Target="media/image772.wmf"/><Relationship Id="rId3030" Type="http://schemas.openxmlformats.org/officeDocument/2006/relationships/oleObject" Target="embeddings/oleObject1543.bin"/><Relationship Id="rId6186" Type="http://schemas.openxmlformats.org/officeDocument/2006/relationships/oleObject" Target="embeddings/oleObject3178.bin"/><Relationship Id="rId7237" Type="http://schemas.openxmlformats.org/officeDocument/2006/relationships/oleObject" Target="embeddings/oleObject3721.bin"/><Relationship Id="rId8635" Type="http://schemas.openxmlformats.org/officeDocument/2006/relationships/image" Target="media/image3963.wmf"/><Relationship Id="rId7651" Type="http://schemas.openxmlformats.org/officeDocument/2006/relationships/oleObject" Target="embeddings/oleObject4046.bin"/><Relationship Id="rId8702" Type="http://schemas.openxmlformats.org/officeDocument/2006/relationships/image" Target="media/image3995.wmf"/><Relationship Id="rId2796" Type="http://schemas.openxmlformats.org/officeDocument/2006/relationships/image" Target="media/image1358.wmf"/><Relationship Id="rId3847" Type="http://schemas.openxmlformats.org/officeDocument/2006/relationships/oleObject" Target="embeddings/oleObject1950.bin"/><Relationship Id="rId6253" Type="http://schemas.openxmlformats.org/officeDocument/2006/relationships/image" Target="media/image3025.wmf"/><Relationship Id="rId7304" Type="http://schemas.openxmlformats.org/officeDocument/2006/relationships/image" Target="media/image3527.wmf"/><Relationship Id="rId768" Type="http://schemas.openxmlformats.org/officeDocument/2006/relationships/oleObject" Target="embeddings/oleObject392.bin"/><Relationship Id="rId1398" Type="http://schemas.openxmlformats.org/officeDocument/2006/relationships/oleObject" Target="embeddings/oleObject719.bin"/><Relationship Id="rId2449" Type="http://schemas.openxmlformats.org/officeDocument/2006/relationships/oleObject" Target="embeddings/oleObject1251.bin"/><Relationship Id="rId2863" Type="http://schemas.openxmlformats.org/officeDocument/2006/relationships/oleObject" Target="embeddings/oleObject1461.bin"/><Relationship Id="rId3914" Type="http://schemas.openxmlformats.org/officeDocument/2006/relationships/image" Target="media/image1919.png"/><Relationship Id="rId6320" Type="http://schemas.openxmlformats.org/officeDocument/2006/relationships/oleObject" Target="embeddings/oleObject3239.bin"/><Relationship Id="rId835" Type="http://schemas.openxmlformats.org/officeDocument/2006/relationships/image" Target="media/image398.wmf"/><Relationship Id="rId1465" Type="http://schemas.openxmlformats.org/officeDocument/2006/relationships/image" Target="media/image702.wmf"/><Relationship Id="rId2516" Type="http://schemas.openxmlformats.org/officeDocument/2006/relationships/oleObject" Target="embeddings/oleObject1281.bin"/><Relationship Id="rId8078" Type="http://schemas.openxmlformats.org/officeDocument/2006/relationships/oleObject" Target="embeddings/oleObject4363.bin"/><Relationship Id="rId8492" Type="http://schemas.openxmlformats.org/officeDocument/2006/relationships/image" Target="media/image3894.wmf"/><Relationship Id="rId1118" Type="http://schemas.openxmlformats.org/officeDocument/2006/relationships/oleObject" Target="embeddings/oleObject571.bin"/><Relationship Id="rId1532" Type="http://schemas.openxmlformats.org/officeDocument/2006/relationships/image" Target="media/image734.wmf"/><Relationship Id="rId2930" Type="http://schemas.openxmlformats.org/officeDocument/2006/relationships/oleObject" Target="embeddings/oleObject1493.bin"/><Relationship Id="rId4688" Type="http://schemas.openxmlformats.org/officeDocument/2006/relationships/image" Target="media/image2262.wmf"/><Relationship Id="rId7094" Type="http://schemas.openxmlformats.org/officeDocument/2006/relationships/image" Target="media/image3428.wmf"/><Relationship Id="rId8145" Type="http://schemas.openxmlformats.org/officeDocument/2006/relationships/image" Target="media/image3725.wmf"/><Relationship Id="rId902" Type="http://schemas.openxmlformats.org/officeDocument/2006/relationships/image" Target="media/image430.wmf"/><Relationship Id="rId5739" Type="http://schemas.openxmlformats.org/officeDocument/2006/relationships/oleObject" Target="embeddings/oleObject2949.bin"/><Relationship Id="rId7161" Type="http://schemas.openxmlformats.org/officeDocument/2006/relationships/oleObject" Target="embeddings/oleObject3681.bin"/><Relationship Id="rId8212" Type="http://schemas.openxmlformats.org/officeDocument/2006/relationships/oleObject" Target="embeddings/oleObject4432.bin"/><Relationship Id="rId4755" Type="http://schemas.openxmlformats.org/officeDocument/2006/relationships/image" Target="media/image2295.wmf"/><Relationship Id="rId5806" Type="http://schemas.openxmlformats.org/officeDocument/2006/relationships/oleObject" Target="embeddings/oleObject2983.bin"/><Relationship Id="rId278" Type="http://schemas.openxmlformats.org/officeDocument/2006/relationships/image" Target="media/image129.wmf"/><Relationship Id="rId3357" Type="http://schemas.openxmlformats.org/officeDocument/2006/relationships/oleObject" Target="embeddings/oleObject1703.bin"/><Relationship Id="rId3771" Type="http://schemas.openxmlformats.org/officeDocument/2006/relationships/image" Target="media/image1849.wmf"/><Relationship Id="rId4408" Type="http://schemas.openxmlformats.org/officeDocument/2006/relationships/oleObject" Target="embeddings/oleObject2232.bin"/><Relationship Id="rId4822" Type="http://schemas.openxmlformats.org/officeDocument/2006/relationships/image" Target="media/image2328.wmf"/><Relationship Id="rId7978" Type="http://schemas.openxmlformats.org/officeDocument/2006/relationships/image" Target="media/image3643.wmf"/><Relationship Id="rId692" Type="http://schemas.openxmlformats.org/officeDocument/2006/relationships/image" Target="media/image330.wmf"/><Relationship Id="rId2373" Type="http://schemas.openxmlformats.org/officeDocument/2006/relationships/oleObject" Target="embeddings/oleObject1212.bin"/><Relationship Id="rId3424" Type="http://schemas.openxmlformats.org/officeDocument/2006/relationships/image" Target="media/image1676.wmf"/><Relationship Id="rId6994" Type="http://schemas.openxmlformats.org/officeDocument/2006/relationships/image" Target="media/image3378.wmf"/><Relationship Id="rId345" Type="http://schemas.openxmlformats.org/officeDocument/2006/relationships/image" Target="media/image160.wmf"/><Relationship Id="rId2026" Type="http://schemas.openxmlformats.org/officeDocument/2006/relationships/oleObject" Target="embeddings/oleObject1037.bin"/><Relationship Id="rId2440" Type="http://schemas.openxmlformats.org/officeDocument/2006/relationships/image" Target="media/image1183.wmf"/><Relationship Id="rId5596" Type="http://schemas.openxmlformats.org/officeDocument/2006/relationships/image" Target="media/image2701.wmf"/><Relationship Id="rId6647" Type="http://schemas.openxmlformats.org/officeDocument/2006/relationships/image" Target="media/image3215.wmf"/><Relationship Id="rId412" Type="http://schemas.openxmlformats.org/officeDocument/2006/relationships/oleObject" Target="embeddings/oleObject208.bin"/><Relationship Id="rId1042" Type="http://schemas.openxmlformats.org/officeDocument/2006/relationships/image" Target="media/image498.wmf"/><Relationship Id="rId4198" Type="http://schemas.openxmlformats.org/officeDocument/2006/relationships/image" Target="media/image2061.wmf"/><Relationship Id="rId5249" Type="http://schemas.openxmlformats.org/officeDocument/2006/relationships/oleObject" Target="embeddings/oleObject2694.bin"/><Relationship Id="rId5663" Type="http://schemas.openxmlformats.org/officeDocument/2006/relationships/image" Target="media/image2734.wmf"/><Relationship Id="rId4265" Type="http://schemas.openxmlformats.org/officeDocument/2006/relationships/oleObject" Target="embeddings/oleObject2160.bin"/><Relationship Id="rId5316" Type="http://schemas.openxmlformats.org/officeDocument/2006/relationships/oleObject" Target="embeddings/oleObject2729.bin"/><Relationship Id="rId6714" Type="http://schemas.openxmlformats.org/officeDocument/2006/relationships/image" Target="media/image3245.wmf"/><Relationship Id="rId1859" Type="http://schemas.openxmlformats.org/officeDocument/2006/relationships/image" Target="media/image897.wmf"/><Relationship Id="rId5730" Type="http://schemas.openxmlformats.org/officeDocument/2006/relationships/image" Target="media/image2766.wmf"/><Relationship Id="rId1926" Type="http://schemas.openxmlformats.org/officeDocument/2006/relationships/image" Target="media/image930.wmf"/><Relationship Id="rId3281" Type="http://schemas.openxmlformats.org/officeDocument/2006/relationships/image" Target="media/image1607.wmf"/><Relationship Id="rId4332" Type="http://schemas.openxmlformats.org/officeDocument/2006/relationships/image" Target="media/image2127.wmf"/><Relationship Id="rId7488" Type="http://schemas.openxmlformats.org/officeDocument/2006/relationships/oleObject" Target="embeddings/oleObject3883.bin"/><Relationship Id="rId8539" Type="http://schemas.openxmlformats.org/officeDocument/2006/relationships/oleObject" Target="embeddings/oleObject4600.bin"/><Relationship Id="rId7555" Type="http://schemas.openxmlformats.org/officeDocument/2006/relationships/oleObject" Target="embeddings/oleObject3950.bin"/><Relationship Id="rId8606" Type="http://schemas.openxmlformats.org/officeDocument/2006/relationships/oleObject" Target="embeddings/oleObject4635.bin"/><Relationship Id="rId3001" Type="http://schemas.openxmlformats.org/officeDocument/2006/relationships/image" Target="media/image1462.wmf"/><Relationship Id="rId6157" Type="http://schemas.openxmlformats.org/officeDocument/2006/relationships/image" Target="media/image2971.wmf"/><Relationship Id="rId6571" Type="http://schemas.openxmlformats.org/officeDocument/2006/relationships/image" Target="media/image3177.wmf"/><Relationship Id="rId7208" Type="http://schemas.openxmlformats.org/officeDocument/2006/relationships/oleObject" Target="embeddings/oleObject3706.bin"/><Relationship Id="rId7622" Type="http://schemas.openxmlformats.org/officeDocument/2006/relationships/oleObject" Target="embeddings/oleObject4017.bin"/><Relationship Id="rId2767" Type="http://schemas.openxmlformats.org/officeDocument/2006/relationships/oleObject" Target="embeddings/oleObject1409.bin"/><Relationship Id="rId5173" Type="http://schemas.openxmlformats.org/officeDocument/2006/relationships/image" Target="media/image2491.wmf"/><Relationship Id="rId6224" Type="http://schemas.openxmlformats.org/officeDocument/2006/relationships/image" Target="media/image3009.wmf"/><Relationship Id="rId739" Type="http://schemas.openxmlformats.org/officeDocument/2006/relationships/oleObject" Target="embeddings/oleObject376.bin"/><Relationship Id="rId1369" Type="http://schemas.openxmlformats.org/officeDocument/2006/relationships/oleObject" Target="embeddings/oleObject700.bin"/><Relationship Id="rId3818" Type="http://schemas.openxmlformats.org/officeDocument/2006/relationships/image" Target="media/image1872.wmf"/><Relationship Id="rId5240" Type="http://schemas.openxmlformats.org/officeDocument/2006/relationships/image" Target="media/image2531.wmf"/><Relationship Id="rId8396" Type="http://schemas.openxmlformats.org/officeDocument/2006/relationships/image" Target="media/image3852.wmf"/><Relationship Id="rId1783" Type="http://schemas.openxmlformats.org/officeDocument/2006/relationships/oleObject" Target="embeddings/oleObject913.bin"/><Relationship Id="rId2834" Type="http://schemas.openxmlformats.org/officeDocument/2006/relationships/image" Target="media/image1377.wmf"/><Relationship Id="rId8049" Type="http://schemas.openxmlformats.org/officeDocument/2006/relationships/image" Target="media/image3678.wmf"/><Relationship Id="rId75" Type="http://schemas.openxmlformats.org/officeDocument/2006/relationships/image" Target="media/image27.wmf"/><Relationship Id="rId806" Type="http://schemas.openxmlformats.org/officeDocument/2006/relationships/image" Target="media/image383.wmf"/><Relationship Id="rId1436" Type="http://schemas.openxmlformats.org/officeDocument/2006/relationships/oleObject" Target="embeddings/oleObject738.bin"/><Relationship Id="rId1850" Type="http://schemas.openxmlformats.org/officeDocument/2006/relationships/image" Target="media/image893.wmf"/><Relationship Id="rId2901" Type="http://schemas.openxmlformats.org/officeDocument/2006/relationships/image" Target="media/image1411.wmf"/><Relationship Id="rId7065" Type="http://schemas.openxmlformats.org/officeDocument/2006/relationships/oleObject" Target="embeddings/oleObject3629.bin"/><Relationship Id="rId8463" Type="http://schemas.openxmlformats.org/officeDocument/2006/relationships/image" Target="media/image3880.wmf"/><Relationship Id="rId1503" Type="http://schemas.openxmlformats.org/officeDocument/2006/relationships/image" Target="media/image721.wmf"/><Relationship Id="rId4659" Type="http://schemas.openxmlformats.org/officeDocument/2006/relationships/oleObject" Target="embeddings/oleObject2398.bin"/><Relationship Id="rId8116" Type="http://schemas.openxmlformats.org/officeDocument/2006/relationships/oleObject" Target="embeddings/oleObject4382.bin"/><Relationship Id="rId8530" Type="http://schemas.openxmlformats.org/officeDocument/2006/relationships/image" Target="media/image3912.wmf"/><Relationship Id="rId3675" Type="http://schemas.openxmlformats.org/officeDocument/2006/relationships/image" Target="media/image1801.wmf"/><Relationship Id="rId4726" Type="http://schemas.openxmlformats.org/officeDocument/2006/relationships/oleObject" Target="embeddings/oleObject2433.bin"/><Relationship Id="rId6081" Type="http://schemas.openxmlformats.org/officeDocument/2006/relationships/oleObject" Target="embeddings/oleObject3125.bin"/><Relationship Id="rId7132" Type="http://schemas.openxmlformats.org/officeDocument/2006/relationships/oleObject" Target="embeddings/oleObject3663.bin"/><Relationship Id="rId596" Type="http://schemas.openxmlformats.org/officeDocument/2006/relationships/oleObject" Target="embeddings/oleObject303.bin"/><Relationship Id="rId2277" Type="http://schemas.openxmlformats.org/officeDocument/2006/relationships/oleObject" Target="embeddings/oleObject1163.bin"/><Relationship Id="rId2691" Type="http://schemas.openxmlformats.org/officeDocument/2006/relationships/oleObject" Target="embeddings/oleObject1368.bin"/><Relationship Id="rId3328" Type="http://schemas.openxmlformats.org/officeDocument/2006/relationships/image" Target="media/image1629.wmf"/><Relationship Id="rId3742" Type="http://schemas.openxmlformats.org/officeDocument/2006/relationships/oleObject" Target="embeddings/oleObject1897.bin"/><Relationship Id="rId6898" Type="http://schemas.openxmlformats.org/officeDocument/2006/relationships/oleObject" Target="embeddings/oleObject3540.bin"/><Relationship Id="rId249" Type="http://schemas.openxmlformats.org/officeDocument/2006/relationships/oleObject" Target="embeddings/oleObject124.bin"/><Relationship Id="rId663" Type="http://schemas.openxmlformats.org/officeDocument/2006/relationships/oleObject" Target="embeddings/oleObject337.bin"/><Relationship Id="rId1293" Type="http://schemas.openxmlformats.org/officeDocument/2006/relationships/oleObject" Target="embeddings/oleObject660.bin"/><Relationship Id="rId2344" Type="http://schemas.openxmlformats.org/officeDocument/2006/relationships/image" Target="media/image1136.wmf"/><Relationship Id="rId7949" Type="http://schemas.openxmlformats.org/officeDocument/2006/relationships/image" Target="media/image3628.wmf"/><Relationship Id="rId316" Type="http://schemas.openxmlformats.org/officeDocument/2006/relationships/image" Target="media/image147.wmf"/><Relationship Id="rId6965" Type="http://schemas.openxmlformats.org/officeDocument/2006/relationships/oleObject" Target="embeddings/oleObject3579.bin"/><Relationship Id="rId730" Type="http://schemas.openxmlformats.org/officeDocument/2006/relationships/image" Target="media/image348.wmf"/><Relationship Id="rId1013" Type="http://schemas.openxmlformats.org/officeDocument/2006/relationships/oleObject" Target="embeddings/oleObject519.bin"/><Relationship Id="rId1360" Type="http://schemas.openxmlformats.org/officeDocument/2006/relationships/oleObject" Target="embeddings/oleObject694.bin"/><Relationship Id="rId2411" Type="http://schemas.openxmlformats.org/officeDocument/2006/relationships/image" Target="media/image1169.wmf"/><Relationship Id="rId4169" Type="http://schemas.openxmlformats.org/officeDocument/2006/relationships/oleObject" Target="embeddings/oleObject2112.bin"/><Relationship Id="rId5567" Type="http://schemas.openxmlformats.org/officeDocument/2006/relationships/image" Target="media/image2687.wmf"/><Relationship Id="rId5981" Type="http://schemas.openxmlformats.org/officeDocument/2006/relationships/image" Target="media/image2886.wmf"/><Relationship Id="rId6618" Type="http://schemas.openxmlformats.org/officeDocument/2006/relationships/oleObject" Target="embeddings/oleObject3395.bin"/><Relationship Id="rId8040" Type="http://schemas.openxmlformats.org/officeDocument/2006/relationships/oleObject" Target="embeddings/oleObject4344.bin"/><Relationship Id="rId4583" Type="http://schemas.openxmlformats.org/officeDocument/2006/relationships/image" Target="media/image2219.wmf"/><Relationship Id="rId5634" Type="http://schemas.openxmlformats.org/officeDocument/2006/relationships/image" Target="media/image2720.wmf"/><Relationship Id="rId3185" Type="http://schemas.openxmlformats.org/officeDocument/2006/relationships/image" Target="media/image1554.wmf"/><Relationship Id="rId4236" Type="http://schemas.openxmlformats.org/officeDocument/2006/relationships/image" Target="media/image2080.wmf"/><Relationship Id="rId4650" Type="http://schemas.openxmlformats.org/officeDocument/2006/relationships/image" Target="media/image2244.wmf"/><Relationship Id="rId5701" Type="http://schemas.openxmlformats.org/officeDocument/2006/relationships/oleObject" Target="embeddings/oleObject2930.bin"/><Relationship Id="rId3252" Type="http://schemas.openxmlformats.org/officeDocument/2006/relationships/oleObject" Target="embeddings/oleObject1649.bin"/><Relationship Id="rId4303" Type="http://schemas.openxmlformats.org/officeDocument/2006/relationships/image" Target="media/image2112.png"/><Relationship Id="rId7459" Type="http://schemas.openxmlformats.org/officeDocument/2006/relationships/oleObject" Target="embeddings/oleObject3854.bin"/><Relationship Id="rId7873" Type="http://schemas.openxmlformats.org/officeDocument/2006/relationships/oleObject" Target="embeddings/oleObject4256.bin"/><Relationship Id="rId173" Type="http://schemas.openxmlformats.org/officeDocument/2006/relationships/image" Target="media/image76.wmf"/><Relationship Id="rId6475" Type="http://schemas.openxmlformats.org/officeDocument/2006/relationships/image" Target="media/image3130.wmf"/><Relationship Id="rId7526" Type="http://schemas.openxmlformats.org/officeDocument/2006/relationships/oleObject" Target="embeddings/oleObject3921.bin"/><Relationship Id="rId240" Type="http://schemas.openxmlformats.org/officeDocument/2006/relationships/image" Target="media/image110.wmf"/><Relationship Id="rId5077" Type="http://schemas.openxmlformats.org/officeDocument/2006/relationships/oleObject" Target="embeddings/oleObject2612.bin"/><Relationship Id="rId6128" Type="http://schemas.openxmlformats.org/officeDocument/2006/relationships/image" Target="media/image2957.wmf"/><Relationship Id="rId7940" Type="http://schemas.openxmlformats.org/officeDocument/2006/relationships/oleObject" Target="embeddings/oleObject4293.bin"/><Relationship Id="rId4093" Type="http://schemas.openxmlformats.org/officeDocument/2006/relationships/oleObject" Target="embeddings/oleObject2074.bin"/><Relationship Id="rId5144" Type="http://schemas.openxmlformats.org/officeDocument/2006/relationships/oleObject" Target="embeddings/oleObject2648.bin"/><Relationship Id="rId5491" Type="http://schemas.openxmlformats.org/officeDocument/2006/relationships/image" Target="media/image2650.wmf"/><Relationship Id="rId6542" Type="http://schemas.openxmlformats.org/officeDocument/2006/relationships/oleObject" Target="embeddings/oleObject3357.bin"/><Relationship Id="rId1687" Type="http://schemas.openxmlformats.org/officeDocument/2006/relationships/oleObject" Target="embeddings/oleObject865.bin"/><Relationship Id="rId2738" Type="http://schemas.openxmlformats.org/officeDocument/2006/relationships/image" Target="media/image1336.wmf"/><Relationship Id="rId1754" Type="http://schemas.openxmlformats.org/officeDocument/2006/relationships/image" Target="media/image845.wmf"/><Relationship Id="rId2805" Type="http://schemas.openxmlformats.org/officeDocument/2006/relationships/oleObject" Target="embeddings/oleObject1431.bin"/><Relationship Id="rId4160" Type="http://schemas.openxmlformats.org/officeDocument/2006/relationships/image" Target="media/image2042.wmf"/><Relationship Id="rId5211" Type="http://schemas.openxmlformats.org/officeDocument/2006/relationships/oleObject" Target="embeddings/oleObject2676.bin"/><Relationship Id="rId8367" Type="http://schemas.openxmlformats.org/officeDocument/2006/relationships/oleObject" Target="embeddings/oleObject4506.bin"/><Relationship Id="rId46" Type="http://schemas.openxmlformats.org/officeDocument/2006/relationships/image" Target="media/image15.wmf"/><Relationship Id="rId1407" Type="http://schemas.openxmlformats.org/officeDocument/2006/relationships/image" Target="media/image673.wmf"/><Relationship Id="rId1821" Type="http://schemas.openxmlformats.org/officeDocument/2006/relationships/oleObject" Target="embeddings/oleObject932.bin"/><Relationship Id="rId4977" Type="http://schemas.openxmlformats.org/officeDocument/2006/relationships/oleObject" Target="embeddings/oleObject2562.bin"/><Relationship Id="rId7383" Type="http://schemas.openxmlformats.org/officeDocument/2006/relationships/image" Target="media/image3565.wmf"/><Relationship Id="rId8434" Type="http://schemas.openxmlformats.org/officeDocument/2006/relationships/image" Target="media/image3865.wmf"/><Relationship Id="rId3579" Type="http://schemas.openxmlformats.org/officeDocument/2006/relationships/image" Target="media/image1753.wmf"/><Relationship Id="rId7036" Type="http://schemas.openxmlformats.org/officeDocument/2006/relationships/image" Target="media/image3399.wmf"/><Relationship Id="rId7450" Type="http://schemas.openxmlformats.org/officeDocument/2006/relationships/oleObject" Target="embeddings/oleObject3845.bin"/><Relationship Id="rId8501" Type="http://schemas.openxmlformats.org/officeDocument/2006/relationships/image" Target="media/image3898.wmf"/><Relationship Id="rId2595" Type="http://schemas.openxmlformats.org/officeDocument/2006/relationships/oleObject" Target="embeddings/oleObject1321.bin"/><Relationship Id="rId3993" Type="http://schemas.openxmlformats.org/officeDocument/2006/relationships/oleObject" Target="embeddings/oleObject2025.bin"/><Relationship Id="rId6052" Type="http://schemas.openxmlformats.org/officeDocument/2006/relationships/oleObject" Target="embeddings/oleObject3109.bin"/><Relationship Id="rId7103" Type="http://schemas.openxmlformats.org/officeDocument/2006/relationships/image" Target="media/image3432.wmf"/><Relationship Id="rId567" Type="http://schemas.openxmlformats.org/officeDocument/2006/relationships/image" Target="media/image268.wmf"/><Relationship Id="rId1197" Type="http://schemas.openxmlformats.org/officeDocument/2006/relationships/image" Target="media/image574.wmf"/><Relationship Id="rId2248" Type="http://schemas.openxmlformats.org/officeDocument/2006/relationships/oleObject" Target="embeddings/oleObject1148.bin"/><Relationship Id="rId3646" Type="http://schemas.openxmlformats.org/officeDocument/2006/relationships/oleObject" Target="embeddings/oleObject1849.bin"/><Relationship Id="rId981" Type="http://schemas.openxmlformats.org/officeDocument/2006/relationships/image" Target="media/image468.wmf"/><Relationship Id="rId2662" Type="http://schemas.openxmlformats.org/officeDocument/2006/relationships/oleObject" Target="embeddings/oleObject1354.bin"/><Relationship Id="rId3713" Type="http://schemas.openxmlformats.org/officeDocument/2006/relationships/image" Target="media/image1820.wmf"/><Relationship Id="rId6869" Type="http://schemas.openxmlformats.org/officeDocument/2006/relationships/oleObject" Target="embeddings/oleObject3525.bin"/><Relationship Id="rId634" Type="http://schemas.openxmlformats.org/officeDocument/2006/relationships/oleObject" Target="embeddings/oleObject322.bin"/><Relationship Id="rId1264" Type="http://schemas.openxmlformats.org/officeDocument/2006/relationships/oleObject" Target="embeddings/oleObject644.bin"/><Relationship Id="rId2315" Type="http://schemas.openxmlformats.org/officeDocument/2006/relationships/oleObject" Target="embeddings/oleObject1183.bin"/><Relationship Id="rId5885" Type="http://schemas.openxmlformats.org/officeDocument/2006/relationships/image" Target="media/image2843.wmf"/><Relationship Id="rId6936" Type="http://schemas.openxmlformats.org/officeDocument/2006/relationships/image" Target="media/image3349.wmf"/><Relationship Id="rId8291" Type="http://schemas.openxmlformats.org/officeDocument/2006/relationships/image" Target="media/image3802.wmf"/><Relationship Id="rId701" Type="http://schemas.openxmlformats.org/officeDocument/2006/relationships/image" Target="media/image334.wmf"/><Relationship Id="rId1331" Type="http://schemas.openxmlformats.org/officeDocument/2006/relationships/image" Target="media/image642.wmf"/><Relationship Id="rId4487" Type="http://schemas.openxmlformats.org/officeDocument/2006/relationships/oleObject" Target="embeddings/oleObject2276.bin"/><Relationship Id="rId5538" Type="http://schemas.openxmlformats.org/officeDocument/2006/relationships/oleObject" Target="embeddings/oleObject2846.bin"/><Relationship Id="rId5952" Type="http://schemas.openxmlformats.org/officeDocument/2006/relationships/oleObject" Target="embeddings/oleObject3057.bin"/><Relationship Id="rId3089" Type="http://schemas.openxmlformats.org/officeDocument/2006/relationships/image" Target="media/image1506.wmf"/><Relationship Id="rId4554" Type="http://schemas.openxmlformats.org/officeDocument/2006/relationships/oleObject" Target="embeddings/oleObject2336.bin"/><Relationship Id="rId5605" Type="http://schemas.openxmlformats.org/officeDocument/2006/relationships/oleObject" Target="embeddings/oleObject2880.bin"/><Relationship Id="rId8011" Type="http://schemas.openxmlformats.org/officeDocument/2006/relationships/oleObject" Target="embeddings/oleObject4329.bin"/><Relationship Id="rId3156" Type="http://schemas.openxmlformats.org/officeDocument/2006/relationships/oleObject" Target="embeddings/oleObject1606.bin"/><Relationship Id="rId4207" Type="http://schemas.openxmlformats.org/officeDocument/2006/relationships/oleObject" Target="embeddings/oleObject2131.bin"/><Relationship Id="rId491" Type="http://schemas.openxmlformats.org/officeDocument/2006/relationships/image" Target="media/image231.wmf"/><Relationship Id="rId2172" Type="http://schemas.openxmlformats.org/officeDocument/2006/relationships/oleObject" Target="embeddings/oleObject1110.bin"/><Relationship Id="rId3223" Type="http://schemas.openxmlformats.org/officeDocument/2006/relationships/image" Target="media/image1578.wmf"/><Relationship Id="rId3570" Type="http://schemas.openxmlformats.org/officeDocument/2006/relationships/oleObject" Target="embeddings/oleObject1811.bin"/><Relationship Id="rId4621" Type="http://schemas.openxmlformats.org/officeDocument/2006/relationships/oleObject" Target="embeddings/oleObject2372.bin"/><Relationship Id="rId6379" Type="http://schemas.openxmlformats.org/officeDocument/2006/relationships/oleObject" Target="embeddings/oleObject3269.bin"/><Relationship Id="rId7777" Type="http://schemas.openxmlformats.org/officeDocument/2006/relationships/oleObject" Target="embeddings/oleObject4172.bin"/><Relationship Id="rId144" Type="http://schemas.openxmlformats.org/officeDocument/2006/relationships/oleObject" Target="embeddings/oleObject72.bin"/><Relationship Id="rId6793" Type="http://schemas.openxmlformats.org/officeDocument/2006/relationships/oleObject" Target="embeddings/oleObject3486.bin"/><Relationship Id="rId7844" Type="http://schemas.openxmlformats.org/officeDocument/2006/relationships/oleObject" Target="embeddings/oleObject4239.bin"/><Relationship Id="rId2989" Type="http://schemas.openxmlformats.org/officeDocument/2006/relationships/image" Target="media/image1456.wmf"/><Relationship Id="rId5395" Type="http://schemas.openxmlformats.org/officeDocument/2006/relationships/image" Target="media/image2606.wmf"/><Relationship Id="rId6446" Type="http://schemas.openxmlformats.org/officeDocument/2006/relationships/oleObject" Target="embeddings/oleObject3308.bin"/><Relationship Id="rId6860" Type="http://schemas.openxmlformats.org/officeDocument/2006/relationships/oleObject" Target="embeddings/oleObject3520.bin"/><Relationship Id="rId7911" Type="http://schemas.openxmlformats.org/officeDocument/2006/relationships/oleObject" Target="embeddings/oleObject4275.bin"/><Relationship Id="rId211" Type="http://schemas.openxmlformats.org/officeDocument/2006/relationships/image" Target="media/image95.wmf"/><Relationship Id="rId5048" Type="http://schemas.openxmlformats.org/officeDocument/2006/relationships/image" Target="media/image2431.wmf"/><Relationship Id="rId5462" Type="http://schemas.openxmlformats.org/officeDocument/2006/relationships/oleObject" Target="embeddings/oleObject2806.bin"/><Relationship Id="rId6513" Type="http://schemas.openxmlformats.org/officeDocument/2006/relationships/image" Target="media/image3148.wmf"/><Relationship Id="rId1658" Type="http://schemas.openxmlformats.org/officeDocument/2006/relationships/image" Target="media/image797.wmf"/><Relationship Id="rId2709" Type="http://schemas.openxmlformats.org/officeDocument/2006/relationships/oleObject" Target="embeddings/oleObject1377.bin"/><Relationship Id="rId4064" Type="http://schemas.openxmlformats.org/officeDocument/2006/relationships/oleObject" Target="embeddings/oleObject2060.bin"/><Relationship Id="rId5115" Type="http://schemas.openxmlformats.org/officeDocument/2006/relationships/image" Target="media/image2463.wmf"/><Relationship Id="rId8685" Type="http://schemas.openxmlformats.org/officeDocument/2006/relationships/oleObject" Target="embeddings/oleObject4676.bin"/><Relationship Id="rId3080" Type="http://schemas.openxmlformats.org/officeDocument/2006/relationships/oleObject" Target="embeddings/oleObject1568.bin"/><Relationship Id="rId4131" Type="http://schemas.openxmlformats.org/officeDocument/2006/relationships/oleObject" Target="embeddings/oleObject2093.bin"/><Relationship Id="rId7287" Type="http://schemas.openxmlformats.org/officeDocument/2006/relationships/oleObject" Target="embeddings/oleObject3746.bin"/><Relationship Id="rId8338" Type="http://schemas.openxmlformats.org/officeDocument/2006/relationships/image" Target="media/image3824.wmf"/><Relationship Id="rId1725" Type="http://schemas.openxmlformats.org/officeDocument/2006/relationships/oleObject" Target="embeddings/oleObject884.bin"/><Relationship Id="rId7354" Type="http://schemas.openxmlformats.org/officeDocument/2006/relationships/oleObject" Target="embeddings/oleObject3780.bin"/><Relationship Id="rId17" Type="http://schemas.openxmlformats.org/officeDocument/2006/relationships/image" Target="media/image5.wmf"/><Relationship Id="rId3897" Type="http://schemas.openxmlformats.org/officeDocument/2006/relationships/oleObject" Target="embeddings/oleObject1976.bin"/><Relationship Id="rId4948" Type="http://schemas.openxmlformats.org/officeDocument/2006/relationships/image" Target="media/image2381.wmf"/><Relationship Id="rId7007" Type="http://schemas.openxmlformats.org/officeDocument/2006/relationships/image" Target="media/image3384.wmf"/><Relationship Id="rId8405" Type="http://schemas.openxmlformats.org/officeDocument/2006/relationships/oleObject" Target="embeddings/oleObject4527.bin"/><Relationship Id="rId2499" Type="http://schemas.openxmlformats.org/officeDocument/2006/relationships/oleObject" Target="embeddings/oleObject1273.bin"/><Relationship Id="rId3964" Type="http://schemas.openxmlformats.org/officeDocument/2006/relationships/image" Target="media/image1943.wmf"/><Relationship Id="rId6370" Type="http://schemas.openxmlformats.org/officeDocument/2006/relationships/image" Target="media/image3083.wmf"/><Relationship Id="rId7421" Type="http://schemas.openxmlformats.org/officeDocument/2006/relationships/oleObject" Target="embeddings/oleObject3818.bin"/><Relationship Id="rId1" Type="http://schemas.openxmlformats.org/officeDocument/2006/relationships/customXml" Target="../customXml/item1.xml"/><Relationship Id="rId885" Type="http://schemas.openxmlformats.org/officeDocument/2006/relationships/oleObject" Target="embeddings/oleObject453.bin"/><Relationship Id="rId2566" Type="http://schemas.openxmlformats.org/officeDocument/2006/relationships/oleObject" Target="embeddings/oleObject1306.bin"/><Relationship Id="rId2980" Type="http://schemas.openxmlformats.org/officeDocument/2006/relationships/oleObject" Target="embeddings/oleObject1518.bin"/><Relationship Id="rId3617" Type="http://schemas.openxmlformats.org/officeDocument/2006/relationships/image" Target="media/image1772.wmf"/><Relationship Id="rId6023" Type="http://schemas.openxmlformats.org/officeDocument/2006/relationships/oleObject" Target="embeddings/oleObject3094.bin"/><Relationship Id="rId538" Type="http://schemas.openxmlformats.org/officeDocument/2006/relationships/oleObject" Target="embeddings/oleObject274.bin"/><Relationship Id="rId952" Type="http://schemas.openxmlformats.org/officeDocument/2006/relationships/oleObject" Target="embeddings/oleObject488.bin"/><Relationship Id="rId1168" Type="http://schemas.openxmlformats.org/officeDocument/2006/relationships/oleObject" Target="embeddings/oleObject596.bin"/><Relationship Id="rId1582" Type="http://schemas.openxmlformats.org/officeDocument/2006/relationships/image" Target="media/image759.wmf"/><Relationship Id="rId2219" Type="http://schemas.openxmlformats.org/officeDocument/2006/relationships/image" Target="media/image1075.wmf"/><Relationship Id="rId2633" Type="http://schemas.openxmlformats.org/officeDocument/2006/relationships/image" Target="media/image1283.wmf"/><Relationship Id="rId5789" Type="http://schemas.openxmlformats.org/officeDocument/2006/relationships/oleObject" Target="embeddings/oleObject2974.bin"/><Relationship Id="rId8195" Type="http://schemas.openxmlformats.org/officeDocument/2006/relationships/image" Target="media/image3750.wmf"/><Relationship Id="rId605" Type="http://schemas.openxmlformats.org/officeDocument/2006/relationships/image" Target="media/image287.wmf"/><Relationship Id="rId1235" Type="http://schemas.openxmlformats.org/officeDocument/2006/relationships/oleObject" Target="embeddings/oleObject631.bin"/><Relationship Id="rId8262" Type="http://schemas.openxmlformats.org/officeDocument/2006/relationships/image" Target="media/image3784.wmf"/><Relationship Id="rId1302" Type="http://schemas.openxmlformats.org/officeDocument/2006/relationships/oleObject" Target="embeddings/oleObject665.bin"/><Relationship Id="rId2700" Type="http://schemas.openxmlformats.org/officeDocument/2006/relationships/image" Target="media/image1317.wmf"/><Relationship Id="rId4458" Type="http://schemas.openxmlformats.org/officeDocument/2006/relationships/oleObject" Target="embeddings/oleObject2260.bin"/><Relationship Id="rId5856" Type="http://schemas.openxmlformats.org/officeDocument/2006/relationships/oleObject" Target="embeddings/oleObject3008.bin"/><Relationship Id="rId6907" Type="http://schemas.openxmlformats.org/officeDocument/2006/relationships/oleObject" Target="embeddings/oleObject3545.bin"/><Relationship Id="rId4872" Type="http://schemas.openxmlformats.org/officeDocument/2006/relationships/image" Target="media/image2350.wmf"/><Relationship Id="rId5509" Type="http://schemas.openxmlformats.org/officeDocument/2006/relationships/oleObject" Target="embeddings/oleObject2831.bin"/><Relationship Id="rId5923" Type="http://schemas.openxmlformats.org/officeDocument/2006/relationships/oleObject" Target="embeddings/oleObject3042.bin"/><Relationship Id="rId395" Type="http://schemas.openxmlformats.org/officeDocument/2006/relationships/image" Target="media/image185.wmf"/><Relationship Id="rId2076" Type="http://schemas.openxmlformats.org/officeDocument/2006/relationships/image" Target="media/image1004.wmf"/><Relationship Id="rId3474" Type="http://schemas.openxmlformats.org/officeDocument/2006/relationships/image" Target="media/image1701.wmf"/><Relationship Id="rId4525" Type="http://schemas.openxmlformats.org/officeDocument/2006/relationships/oleObject" Target="embeddings/oleObject2313.bin"/><Relationship Id="rId2490" Type="http://schemas.openxmlformats.org/officeDocument/2006/relationships/image" Target="media/image1211.wmf"/><Relationship Id="rId3127" Type="http://schemas.openxmlformats.org/officeDocument/2006/relationships/image" Target="media/image1525.wmf"/><Relationship Id="rId3541" Type="http://schemas.openxmlformats.org/officeDocument/2006/relationships/image" Target="media/image1734.wmf"/><Relationship Id="rId6697" Type="http://schemas.openxmlformats.org/officeDocument/2006/relationships/oleObject" Target="embeddings/oleObject3438.bin"/><Relationship Id="rId7748" Type="http://schemas.openxmlformats.org/officeDocument/2006/relationships/oleObject" Target="embeddings/oleObject4143.bin"/><Relationship Id="rId462" Type="http://schemas.openxmlformats.org/officeDocument/2006/relationships/image" Target="media/image218.wmf"/><Relationship Id="rId1092" Type="http://schemas.openxmlformats.org/officeDocument/2006/relationships/image" Target="media/image523.wmf"/><Relationship Id="rId2143" Type="http://schemas.openxmlformats.org/officeDocument/2006/relationships/image" Target="media/image1037.png"/><Relationship Id="rId5299" Type="http://schemas.openxmlformats.org/officeDocument/2006/relationships/image" Target="media/image2559.wmf"/><Relationship Id="rId6764" Type="http://schemas.openxmlformats.org/officeDocument/2006/relationships/image" Target="media/image3270.wmf"/><Relationship Id="rId7815" Type="http://schemas.openxmlformats.org/officeDocument/2006/relationships/oleObject" Target="embeddings/oleObject4210.bin"/><Relationship Id="rId115" Type="http://schemas.openxmlformats.org/officeDocument/2006/relationships/image" Target="media/image47.wmf"/><Relationship Id="rId2210" Type="http://schemas.openxmlformats.org/officeDocument/2006/relationships/oleObject" Target="embeddings/oleObject1129.bin"/><Relationship Id="rId5366" Type="http://schemas.openxmlformats.org/officeDocument/2006/relationships/oleObject" Target="embeddings/oleObject2754.bin"/><Relationship Id="rId6417" Type="http://schemas.openxmlformats.org/officeDocument/2006/relationships/oleObject" Target="embeddings/oleObject3288.bin"/><Relationship Id="rId4382" Type="http://schemas.openxmlformats.org/officeDocument/2006/relationships/image" Target="media/image2152.wmf"/><Relationship Id="rId5019" Type="http://schemas.openxmlformats.org/officeDocument/2006/relationships/oleObject" Target="embeddings/oleObject2583.bin"/><Relationship Id="rId5433" Type="http://schemas.openxmlformats.org/officeDocument/2006/relationships/image" Target="media/image2624.wmf"/><Relationship Id="rId5780" Type="http://schemas.openxmlformats.org/officeDocument/2006/relationships/image" Target="media/image2791.wmf"/><Relationship Id="rId6831" Type="http://schemas.openxmlformats.org/officeDocument/2006/relationships/oleObject" Target="embeddings/oleObject3505.bin"/><Relationship Id="rId8589" Type="http://schemas.openxmlformats.org/officeDocument/2006/relationships/image" Target="media/image3940.wmf"/><Relationship Id="rId1976" Type="http://schemas.openxmlformats.org/officeDocument/2006/relationships/image" Target="media/image954.wmf"/><Relationship Id="rId4035" Type="http://schemas.openxmlformats.org/officeDocument/2006/relationships/image" Target="media/image1979.wmf"/><Relationship Id="rId1629" Type="http://schemas.openxmlformats.org/officeDocument/2006/relationships/oleObject" Target="embeddings/oleObject836.bin"/><Relationship Id="rId5500" Type="http://schemas.openxmlformats.org/officeDocument/2006/relationships/oleObject" Target="embeddings/oleObject2826.bin"/><Relationship Id="rId8656" Type="http://schemas.openxmlformats.org/officeDocument/2006/relationships/oleObject" Target="embeddings/oleObject4660.bin"/><Relationship Id="rId3051" Type="http://schemas.openxmlformats.org/officeDocument/2006/relationships/image" Target="media/image1487.wmf"/><Relationship Id="rId4102" Type="http://schemas.openxmlformats.org/officeDocument/2006/relationships/image" Target="media/image2013.wmf"/><Relationship Id="rId7258" Type="http://schemas.openxmlformats.org/officeDocument/2006/relationships/image" Target="media/image3504.wmf"/><Relationship Id="rId7672" Type="http://schemas.openxmlformats.org/officeDocument/2006/relationships/oleObject" Target="embeddings/oleObject4067.bin"/><Relationship Id="rId8309" Type="http://schemas.openxmlformats.org/officeDocument/2006/relationships/oleObject" Target="embeddings/oleObject4476.bin"/><Relationship Id="rId3868" Type="http://schemas.openxmlformats.org/officeDocument/2006/relationships/image" Target="media/image1897.wmf"/><Relationship Id="rId4919" Type="http://schemas.openxmlformats.org/officeDocument/2006/relationships/oleObject" Target="embeddings/oleObject2533.bin"/><Relationship Id="rId6274" Type="http://schemas.openxmlformats.org/officeDocument/2006/relationships/oleObject" Target="embeddings/oleObject3216.bin"/><Relationship Id="rId7325" Type="http://schemas.openxmlformats.org/officeDocument/2006/relationships/oleObject" Target="embeddings/oleObject3765.bin"/><Relationship Id="rId789" Type="http://schemas.openxmlformats.org/officeDocument/2006/relationships/image" Target="media/image375.wmf"/><Relationship Id="rId2884" Type="http://schemas.openxmlformats.org/officeDocument/2006/relationships/image" Target="media/image1402.wmf"/><Relationship Id="rId5290" Type="http://schemas.openxmlformats.org/officeDocument/2006/relationships/oleObject" Target="embeddings/oleObject2716.bin"/><Relationship Id="rId6341" Type="http://schemas.openxmlformats.org/officeDocument/2006/relationships/image" Target="media/image3069.wmf"/><Relationship Id="rId856" Type="http://schemas.openxmlformats.org/officeDocument/2006/relationships/image" Target="media/image409.wmf"/><Relationship Id="rId1486" Type="http://schemas.openxmlformats.org/officeDocument/2006/relationships/oleObject" Target="embeddings/oleObject763.bin"/><Relationship Id="rId2537" Type="http://schemas.openxmlformats.org/officeDocument/2006/relationships/image" Target="media/image1235.wmf"/><Relationship Id="rId3935" Type="http://schemas.openxmlformats.org/officeDocument/2006/relationships/image" Target="media/image1929.wmf"/><Relationship Id="rId8099" Type="http://schemas.openxmlformats.org/officeDocument/2006/relationships/image" Target="media/image3703.wmf"/><Relationship Id="rId509" Type="http://schemas.openxmlformats.org/officeDocument/2006/relationships/oleObject" Target="embeddings/oleObject260.bin"/><Relationship Id="rId1139" Type="http://schemas.openxmlformats.org/officeDocument/2006/relationships/image" Target="media/image547.wmf"/><Relationship Id="rId2951" Type="http://schemas.openxmlformats.org/officeDocument/2006/relationships/image" Target="media/image1437.wmf"/><Relationship Id="rId5010" Type="http://schemas.openxmlformats.org/officeDocument/2006/relationships/image" Target="media/image2412.wmf"/><Relationship Id="rId8166" Type="http://schemas.openxmlformats.org/officeDocument/2006/relationships/oleObject" Target="embeddings/oleObject4408.bin"/><Relationship Id="rId923" Type="http://schemas.openxmlformats.org/officeDocument/2006/relationships/oleObject" Target="embeddings/oleObject472.bin"/><Relationship Id="rId1553" Type="http://schemas.openxmlformats.org/officeDocument/2006/relationships/oleObject" Target="embeddings/oleObject798.bin"/><Relationship Id="rId2604" Type="http://schemas.openxmlformats.org/officeDocument/2006/relationships/image" Target="media/image1268.wmf"/><Relationship Id="rId8580" Type="http://schemas.openxmlformats.org/officeDocument/2006/relationships/oleObject" Target="embeddings/oleObject4622.bin"/><Relationship Id="rId1206" Type="http://schemas.openxmlformats.org/officeDocument/2006/relationships/image" Target="media/image579.wmf"/><Relationship Id="rId1620" Type="http://schemas.openxmlformats.org/officeDocument/2006/relationships/image" Target="media/image778.wmf"/><Relationship Id="rId4776" Type="http://schemas.openxmlformats.org/officeDocument/2006/relationships/oleObject" Target="embeddings/oleObject2458.bin"/><Relationship Id="rId5827" Type="http://schemas.openxmlformats.org/officeDocument/2006/relationships/image" Target="media/image2814.wmf"/><Relationship Id="rId7182" Type="http://schemas.openxmlformats.org/officeDocument/2006/relationships/image" Target="media/image3467.wmf"/><Relationship Id="rId8233" Type="http://schemas.openxmlformats.org/officeDocument/2006/relationships/image" Target="media/image3768.wmf"/><Relationship Id="rId3378" Type="http://schemas.openxmlformats.org/officeDocument/2006/relationships/oleObject" Target="embeddings/oleObject1714.bin"/><Relationship Id="rId3792" Type="http://schemas.openxmlformats.org/officeDocument/2006/relationships/image" Target="media/image1859.wmf"/><Relationship Id="rId4429" Type="http://schemas.openxmlformats.org/officeDocument/2006/relationships/oleObject" Target="embeddings/oleObject2243.bin"/><Relationship Id="rId4843" Type="http://schemas.openxmlformats.org/officeDocument/2006/relationships/image" Target="media/image2336.wmf"/><Relationship Id="rId7999" Type="http://schemas.openxmlformats.org/officeDocument/2006/relationships/oleObject" Target="embeddings/oleObject4323.bin"/><Relationship Id="rId8300" Type="http://schemas.openxmlformats.org/officeDocument/2006/relationships/oleObject" Target="embeddings/oleObject4471.bin"/><Relationship Id="rId299" Type="http://schemas.openxmlformats.org/officeDocument/2006/relationships/oleObject" Target="embeddings/oleObject150.bin"/><Relationship Id="rId2394" Type="http://schemas.openxmlformats.org/officeDocument/2006/relationships/oleObject" Target="embeddings/oleObject1223.bin"/><Relationship Id="rId3445" Type="http://schemas.openxmlformats.org/officeDocument/2006/relationships/oleObject" Target="embeddings/oleObject1748.bin"/><Relationship Id="rId366" Type="http://schemas.openxmlformats.org/officeDocument/2006/relationships/oleObject" Target="embeddings/oleObject185.bin"/><Relationship Id="rId780" Type="http://schemas.openxmlformats.org/officeDocument/2006/relationships/image" Target="media/image371.wmf"/><Relationship Id="rId2047" Type="http://schemas.openxmlformats.org/officeDocument/2006/relationships/image" Target="media/image989.wmf"/><Relationship Id="rId2461" Type="http://schemas.openxmlformats.org/officeDocument/2006/relationships/image" Target="media/image1196.wmf"/><Relationship Id="rId3512" Type="http://schemas.openxmlformats.org/officeDocument/2006/relationships/oleObject" Target="embeddings/oleObject1782.bin"/><Relationship Id="rId4910" Type="http://schemas.openxmlformats.org/officeDocument/2006/relationships/image" Target="media/image2369.wmf"/><Relationship Id="rId6668" Type="http://schemas.openxmlformats.org/officeDocument/2006/relationships/oleObject" Target="embeddings/oleObject3420.bin"/><Relationship Id="rId433" Type="http://schemas.openxmlformats.org/officeDocument/2006/relationships/oleObject" Target="embeddings/oleObject218.bin"/><Relationship Id="rId1063" Type="http://schemas.openxmlformats.org/officeDocument/2006/relationships/oleObject" Target="embeddings/oleObject544.bin"/><Relationship Id="rId2114" Type="http://schemas.openxmlformats.org/officeDocument/2006/relationships/image" Target="media/image1023.wmf"/><Relationship Id="rId7719" Type="http://schemas.openxmlformats.org/officeDocument/2006/relationships/oleObject" Target="embeddings/oleObject4114.bin"/><Relationship Id="rId8090" Type="http://schemas.openxmlformats.org/officeDocument/2006/relationships/oleObject" Target="embeddings/oleObject4369.bin"/><Relationship Id="rId4286" Type="http://schemas.openxmlformats.org/officeDocument/2006/relationships/image" Target="media/image2105.wmf"/><Relationship Id="rId5684" Type="http://schemas.openxmlformats.org/officeDocument/2006/relationships/image" Target="media/image2743.wmf"/><Relationship Id="rId6735" Type="http://schemas.openxmlformats.org/officeDocument/2006/relationships/oleObject" Target="embeddings/oleObject3457.bin"/><Relationship Id="rId500" Type="http://schemas.openxmlformats.org/officeDocument/2006/relationships/oleObject" Target="embeddings/oleObject255.bin"/><Relationship Id="rId1130" Type="http://schemas.openxmlformats.org/officeDocument/2006/relationships/oleObject" Target="embeddings/oleObject577.bin"/><Relationship Id="rId5337" Type="http://schemas.openxmlformats.org/officeDocument/2006/relationships/image" Target="media/image2578.wmf"/><Relationship Id="rId5751" Type="http://schemas.openxmlformats.org/officeDocument/2006/relationships/oleObject" Target="embeddings/oleObject2955.bin"/><Relationship Id="rId6802" Type="http://schemas.openxmlformats.org/officeDocument/2006/relationships/image" Target="media/image3289.wmf"/><Relationship Id="rId1947" Type="http://schemas.openxmlformats.org/officeDocument/2006/relationships/oleObject" Target="embeddings/oleObject997.bin"/><Relationship Id="rId4353" Type="http://schemas.openxmlformats.org/officeDocument/2006/relationships/oleObject" Target="embeddings/oleObject2203.bin"/><Relationship Id="rId5404" Type="http://schemas.openxmlformats.org/officeDocument/2006/relationships/oleObject" Target="embeddings/oleObject2774.bin"/><Relationship Id="rId4006" Type="http://schemas.openxmlformats.org/officeDocument/2006/relationships/image" Target="media/image1964.wmf"/><Relationship Id="rId4420" Type="http://schemas.openxmlformats.org/officeDocument/2006/relationships/oleObject" Target="embeddings/oleObject2239.bin"/><Relationship Id="rId7576" Type="http://schemas.openxmlformats.org/officeDocument/2006/relationships/oleObject" Target="embeddings/oleObject3971.bin"/><Relationship Id="rId7990" Type="http://schemas.openxmlformats.org/officeDocument/2006/relationships/image" Target="media/image3649.wmf"/><Relationship Id="rId8627" Type="http://schemas.openxmlformats.org/officeDocument/2006/relationships/image" Target="media/image3959.wmf"/><Relationship Id="rId290" Type="http://schemas.openxmlformats.org/officeDocument/2006/relationships/oleObject" Target="embeddings/oleObject145.bin"/><Relationship Id="rId3022" Type="http://schemas.openxmlformats.org/officeDocument/2006/relationships/oleObject" Target="embeddings/oleObject1539.bin"/><Relationship Id="rId6178" Type="http://schemas.openxmlformats.org/officeDocument/2006/relationships/oleObject" Target="embeddings/oleObject3174.bin"/><Relationship Id="rId6592" Type="http://schemas.openxmlformats.org/officeDocument/2006/relationships/oleObject" Target="embeddings/oleObject3382.bin"/><Relationship Id="rId7229" Type="http://schemas.openxmlformats.org/officeDocument/2006/relationships/oleObject" Target="embeddings/oleObject3717.bin"/><Relationship Id="rId7643" Type="http://schemas.openxmlformats.org/officeDocument/2006/relationships/oleObject" Target="embeddings/oleObject4038.bin"/><Relationship Id="rId5194" Type="http://schemas.openxmlformats.org/officeDocument/2006/relationships/image" Target="media/image2502.wmf"/><Relationship Id="rId6245" Type="http://schemas.openxmlformats.org/officeDocument/2006/relationships/image" Target="media/image3021.wmf"/><Relationship Id="rId2788" Type="http://schemas.openxmlformats.org/officeDocument/2006/relationships/image" Target="media/image1354.wmf"/><Relationship Id="rId3839" Type="http://schemas.openxmlformats.org/officeDocument/2006/relationships/oleObject" Target="embeddings/oleObject1946.bin"/><Relationship Id="rId7710" Type="http://schemas.openxmlformats.org/officeDocument/2006/relationships/oleObject" Target="embeddings/oleObject4105.bin"/><Relationship Id="rId2855" Type="http://schemas.openxmlformats.org/officeDocument/2006/relationships/oleObject" Target="embeddings/oleObject1457.bin"/><Relationship Id="rId3906" Type="http://schemas.openxmlformats.org/officeDocument/2006/relationships/image" Target="media/image1915.wmf"/><Relationship Id="rId5261" Type="http://schemas.openxmlformats.org/officeDocument/2006/relationships/image" Target="media/image2540.wmf"/><Relationship Id="rId6312" Type="http://schemas.openxmlformats.org/officeDocument/2006/relationships/oleObject" Target="embeddings/oleObject3235.bin"/><Relationship Id="rId96" Type="http://schemas.openxmlformats.org/officeDocument/2006/relationships/oleObject" Target="embeddings/oleObject48.bin"/><Relationship Id="rId827" Type="http://schemas.openxmlformats.org/officeDocument/2006/relationships/image" Target="media/image394.wmf"/><Relationship Id="rId1457" Type="http://schemas.openxmlformats.org/officeDocument/2006/relationships/image" Target="media/image698.wmf"/><Relationship Id="rId1871" Type="http://schemas.openxmlformats.org/officeDocument/2006/relationships/oleObject" Target="embeddings/oleObject958.bin"/><Relationship Id="rId2508" Type="http://schemas.openxmlformats.org/officeDocument/2006/relationships/oleObject" Target="embeddings/oleObject1277.bin"/><Relationship Id="rId2922" Type="http://schemas.openxmlformats.org/officeDocument/2006/relationships/oleObject" Target="embeddings/oleObject1489.bin"/><Relationship Id="rId8484" Type="http://schemas.openxmlformats.org/officeDocument/2006/relationships/image" Target="media/image3890.wmf"/><Relationship Id="rId1524" Type="http://schemas.openxmlformats.org/officeDocument/2006/relationships/image" Target="media/image731.wmf"/><Relationship Id="rId7086" Type="http://schemas.openxmlformats.org/officeDocument/2006/relationships/image" Target="media/image3424.wmf"/><Relationship Id="rId8137" Type="http://schemas.openxmlformats.org/officeDocument/2006/relationships/image" Target="media/image3721.wmf"/><Relationship Id="rId8551" Type="http://schemas.openxmlformats.org/officeDocument/2006/relationships/oleObject" Target="embeddings/oleObject4606.bin"/><Relationship Id="rId3696" Type="http://schemas.openxmlformats.org/officeDocument/2006/relationships/oleObject" Target="embeddings/oleObject1874.bin"/><Relationship Id="rId4747" Type="http://schemas.openxmlformats.org/officeDocument/2006/relationships/image" Target="media/image2291.wmf"/><Relationship Id="rId7153" Type="http://schemas.openxmlformats.org/officeDocument/2006/relationships/oleObject" Target="embeddings/oleObject3675.bin"/><Relationship Id="rId8204" Type="http://schemas.openxmlformats.org/officeDocument/2006/relationships/image" Target="media/image3754.wmf"/><Relationship Id="rId2298" Type="http://schemas.openxmlformats.org/officeDocument/2006/relationships/image" Target="media/image1114.wmf"/><Relationship Id="rId3349" Type="http://schemas.openxmlformats.org/officeDocument/2006/relationships/oleObject" Target="embeddings/oleObject1699.bin"/><Relationship Id="rId7220" Type="http://schemas.openxmlformats.org/officeDocument/2006/relationships/image" Target="media/image3485.wmf"/><Relationship Id="rId684" Type="http://schemas.openxmlformats.org/officeDocument/2006/relationships/image" Target="media/image326.wmf"/><Relationship Id="rId2365" Type="http://schemas.openxmlformats.org/officeDocument/2006/relationships/oleObject" Target="embeddings/oleObject1208.bin"/><Relationship Id="rId3763" Type="http://schemas.openxmlformats.org/officeDocument/2006/relationships/image" Target="media/image1845.wmf"/><Relationship Id="rId4814" Type="http://schemas.openxmlformats.org/officeDocument/2006/relationships/image" Target="media/image2324.wmf"/><Relationship Id="rId337" Type="http://schemas.openxmlformats.org/officeDocument/2006/relationships/oleObject" Target="embeddings/oleObject169.bin"/><Relationship Id="rId2018" Type="http://schemas.openxmlformats.org/officeDocument/2006/relationships/oleObject" Target="embeddings/oleObject1033.bin"/><Relationship Id="rId3416" Type="http://schemas.openxmlformats.org/officeDocument/2006/relationships/image" Target="media/image1672.wmf"/><Relationship Id="rId3830" Type="http://schemas.openxmlformats.org/officeDocument/2006/relationships/image" Target="media/image1878.wmf"/><Relationship Id="rId6986" Type="http://schemas.openxmlformats.org/officeDocument/2006/relationships/image" Target="media/image3374.wmf"/><Relationship Id="rId751" Type="http://schemas.openxmlformats.org/officeDocument/2006/relationships/oleObject" Target="embeddings/oleObject384.bin"/><Relationship Id="rId1381" Type="http://schemas.openxmlformats.org/officeDocument/2006/relationships/image" Target="media/image661.wmf"/><Relationship Id="rId2432" Type="http://schemas.openxmlformats.org/officeDocument/2006/relationships/image" Target="media/image1179.wmf"/><Relationship Id="rId5588" Type="http://schemas.openxmlformats.org/officeDocument/2006/relationships/image" Target="media/image2697.wmf"/><Relationship Id="rId6639" Type="http://schemas.openxmlformats.org/officeDocument/2006/relationships/image" Target="media/image3211.wmf"/><Relationship Id="rId404" Type="http://schemas.openxmlformats.org/officeDocument/2006/relationships/oleObject" Target="embeddings/oleObject204.bin"/><Relationship Id="rId1034" Type="http://schemas.openxmlformats.org/officeDocument/2006/relationships/oleObject" Target="embeddings/oleObject530.bin"/><Relationship Id="rId5655" Type="http://schemas.openxmlformats.org/officeDocument/2006/relationships/oleObject" Target="embeddings/oleObject2905.bin"/><Relationship Id="rId6706" Type="http://schemas.openxmlformats.org/officeDocument/2006/relationships/image" Target="media/image3241.wmf"/><Relationship Id="rId8061" Type="http://schemas.openxmlformats.org/officeDocument/2006/relationships/image" Target="media/image3684.wmf"/><Relationship Id="rId1101" Type="http://schemas.openxmlformats.org/officeDocument/2006/relationships/oleObject" Target="embeddings/oleObject563.bin"/><Relationship Id="rId4257" Type="http://schemas.openxmlformats.org/officeDocument/2006/relationships/oleObject" Target="embeddings/oleObject2156.bin"/><Relationship Id="rId4671" Type="http://schemas.openxmlformats.org/officeDocument/2006/relationships/oleObject" Target="embeddings/oleObject2405.bin"/><Relationship Id="rId5308" Type="http://schemas.openxmlformats.org/officeDocument/2006/relationships/oleObject" Target="embeddings/oleObject2725.bin"/><Relationship Id="rId5722" Type="http://schemas.openxmlformats.org/officeDocument/2006/relationships/image" Target="media/image2762.wmf"/><Relationship Id="rId3273" Type="http://schemas.openxmlformats.org/officeDocument/2006/relationships/image" Target="media/image1603.wmf"/><Relationship Id="rId4324" Type="http://schemas.openxmlformats.org/officeDocument/2006/relationships/image" Target="media/image2123.wmf"/><Relationship Id="rId194" Type="http://schemas.openxmlformats.org/officeDocument/2006/relationships/oleObject" Target="embeddings/oleObject97.bin"/><Relationship Id="rId1918" Type="http://schemas.openxmlformats.org/officeDocument/2006/relationships/image" Target="media/image926.wmf"/><Relationship Id="rId6496" Type="http://schemas.openxmlformats.org/officeDocument/2006/relationships/image" Target="media/image3140.wmf"/><Relationship Id="rId7894" Type="http://schemas.openxmlformats.org/officeDocument/2006/relationships/image" Target="media/image3605.wmf"/><Relationship Id="rId261" Type="http://schemas.openxmlformats.org/officeDocument/2006/relationships/oleObject" Target="embeddings/oleObject130.bin"/><Relationship Id="rId3340" Type="http://schemas.openxmlformats.org/officeDocument/2006/relationships/image" Target="media/image1635.wmf"/><Relationship Id="rId5098" Type="http://schemas.openxmlformats.org/officeDocument/2006/relationships/image" Target="media/image2455.wmf"/><Relationship Id="rId6149" Type="http://schemas.openxmlformats.org/officeDocument/2006/relationships/image" Target="media/image2967.wmf"/><Relationship Id="rId7547" Type="http://schemas.openxmlformats.org/officeDocument/2006/relationships/oleObject" Target="embeddings/oleObject3942.bin"/><Relationship Id="rId7961" Type="http://schemas.openxmlformats.org/officeDocument/2006/relationships/image" Target="media/image3634.wmf"/><Relationship Id="rId6563" Type="http://schemas.openxmlformats.org/officeDocument/2006/relationships/image" Target="media/image3173.wmf"/><Relationship Id="rId7614" Type="http://schemas.openxmlformats.org/officeDocument/2006/relationships/oleObject" Target="embeddings/oleObject4009.bin"/><Relationship Id="rId2759" Type="http://schemas.openxmlformats.org/officeDocument/2006/relationships/oleObject" Target="embeddings/oleObject1403.bin"/><Relationship Id="rId5165" Type="http://schemas.openxmlformats.org/officeDocument/2006/relationships/image" Target="media/image2487.wmf"/><Relationship Id="rId6216" Type="http://schemas.openxmlformats.org/officeDocument/2006/relationships/image" Target="media/image3001.wmf"/><Relationship Id="rId6630" Type="http://schemas.openxmlformats.org/officeDocument/2006/relationships/oleObject" Target="embeddings/oleObject3401.bin"/><Relationship Id="rId1775" Type="http://schemas.openxmlformats.org/officeDocument/2006/relationships/oleObject" Target="embeddings/oleObject909.bin"/><Relationship Id="rId2826" Type="http://schemas.openxmlformats.org/officeDocument/2006/relationships/image" Target="media/image1373.wmf"/><Relationship Id="rId4181" Type="http://schemas.openxmlformats.org/officeDocument/2006/relationships/oleObject" Target="embeddings/oleObject2118.bin"/><Relationship Id="rId5232" Type="http://schemas.openxmlformats.org/officeDocument/2006/relationships/image" Target="media/image2527.wmf"/><Relationship Id="rId8388" Type="http://schemas.openxmlformats.org/officeDocument/2006/relationships/oleObject" Target="embeddings/oleObject4516.bin"/><Relationship Id="rId67" Type="http://schemas.openxmlformats.org/officeDocument/2006/relationships/oleObject" Target="embeddings/oleObject33.bin"/><Relationship Id="rId1428" Type="http://schemas.openxmlformats.org/officeDocument/2006/relationships/oleObject" Target="embeddings/oleObject734.bin"/><Relationship Id="rId8455" Type="http://schemas.openxmlformats.org/officeDocument/2006/relationships/image" Target="media/image3876.wmf"/><Relationship Id="rId1842" Type="http://schemas.openxmlformats.org/officeDocument/2006/relationships/image" Target="media/image889.wmf"/><Relationship Id="rId4998" Type="http://schemas.openxmlformats.org/officeDocument/2006/relationships/image" Target="media/image2406.wmf"/><Relationship Id="rId7057" Type="http://schemas.openxmlformats.org/officeDocument/2006/relationships/oleObject" Target="embeddings/oleObject3625.bin"/><Relationship Id="rId8108" Type="http://schemas.openxmlformats.org/officeDocument/2006/relationships/oleObject" Target="embeddings/oleObject4378.bin"/><Relationship Id="rId6073" Type="http://schemas.openxmlformats.org/officeDocument/2006/relationships/oleObject" Target="embeddings/oleObject3121.bin"/><Relationship Id="rId7124" Type="http://schemas.openxmlformats.org/officeDocument/2006/relationships/oleObject" Target="embeddings/oleObject3659.bin"/><Relationship Id="rId7471" Type="http://schemas.openxmlformats.org/officeDocument/2006/relationships/oleObject" Target="embeddings/oleObject3866.bin"/><Relationship Id="rId8522" Type="http://schemas.openxmlformats.org/officeDocument/2006/relationships/image" Target="media/image3908.wmf"/><Relationship Id="rId3667" Type="http://schemas.openxmlformats.org/officeDocument/2006/relationships/image" Target="media/image1797.wmf"/><Relationship Id="rId4718" Type="http://schemas.openxmlformats.org/officeDocument/2006/relationships/oleObject" Target="embeddings/oleObject2429.bin"/><Relationship Id="rId588" Type="http://schemas.openxmlformats.org/officeDocument/2006/relationships/oleObject" Target="embeddings/oleObject299.bin"/><Relationship Id="rId2269" Type="http://schemas.openxmlformats.org/officeDocument/2006/relationships/oleObject" Target="embeddings/oleObject1159.bin"/><Relationship Id="rId2683" Type="http://schemas.openxmlformats.org/officeDocument/2006/relationships/oleObject" Target="embeddings/oleObject1364.bin"/><Relationship Id="rId3734" Type="http://schemas.openxmlformats.org/officeDocument/2006/relationships/oleObject" Target="embeddings/oleObject1893.bin"/><Relationship Id="rId6140" Type="http://schemas.openxmlformats.org/officeDocument/2006/relationships/oleObject" Target="embeddings/oleObject3155.bin"/><Relationship Id="rId655" Type="http://schemas.openxmlformats.org/officeDocument/2006/relationships/image" Target="media/image312.wmf"/><Relationship Id="rId1285" Type="http://schemas.openxmlformats.org/officeDocument/2006/relationships/oleObject" Target="embeddings/oleObject655.bin"/><Relationship Id="rId2336" Type="http://schemas.openxmlformats.org/officeDocument/2006/relationships/image" Target="media/image1132.wmf"/><Relationship Id="rId2750" Type="http://schemas.openxmlformats.org/officeDocument/2006/relationships/oleObject" Target="embeddings/oleObject1398.bin"/><Relationship Id="rId3801" Type="http://schemas.openxmlformats.org/officeDocument/2006/relationships/oleObject" Target="embeddings/oleObject1927.bin"/><Relationship Id="rId6957" Type="http://schemas.openxmlformats.org/officeDocument/2006/relationships/oleObject" Target="embeddings/oleObject3575.bin"/><Relationship Id="rId308" Type="http://schemas.openxmlformats.org/officeDocument/2006/relationships/image" Target="media/image143.wmf"/><Relationship Id="rId722" Type="http://schemas.openxmlformats.org/officeDocument/2006/relationships/image" Target="media/image344.wmf"/><Relationship Id="rId1352" Type="http://schemas.openxmlformats.org/officeDocument/2006/relationships/oleObject" Target="embeddings/oleObject690.bin"/><Relationship Id="rId2403" Type="http://schemas.openxmlformats.org/officeDocument/2006/relationships/image" Target="media/image1165.wmf"/><Relationship Id="rId5559" Type="http://schemas.openxmlformats.org/officeDocument/2006/relationships/image" Target="media/image2683.wmf"/><Relationship Id="rId1005" Type="http://schemas.openxmlformats.org/officeDocument/2006/relationships/oleObject" Target="embeddings/oleObject515.bin"/><Relationship Id="rId4575" Type="http://schemas.openxmlformats.org/officeDocument/2006/relationships/image" Target="media/image2215.wmf"/><Relationship Id="rId5973" Type="http://schemas.openxmlformats.org/officeDocument/2006/relationships/oleObject" Target="embeddings/oleObject3068.bin"/><Relationship Id="rId8032" Type="http://schemas.openxmlformats.org/officeDocument/2006/relationships/oleObject" Target="embeddings/oleObject4340.bin"/><Relationship Id="rId3177" Type="http://schemas.openxmlformats.org/officeDocument/2006/relationships/image" Target="media/image1550.wmf"/><Relationship Id="rId4228" Type="http://schemas.openxmlformats.org/officeDocument/2006/relationships/image" Target="media/image2076.wmf"/><Relationship Id="rId5626" Type="http://schemas.openxmlformats.org/officeDocument/2006/relationships/image" Target="media/image2716.wmf"/><Relationship Id="rId3591" Type="http://schemas.openxmlformats.org/officeDocument/2006/relationships/image" Target="media/image1759.wmf"/><Relationship Id="rId4642" Type="http://schemas.openxmlformats.org/officeDocument/2006/relationships/oleObject" Target="embeddings/oleObject2386.bin"/><Relationship Id="rId7798" Type="http://schemas.openxmlformats.org/officeDocument/2006/relationships/oleObject" Target="embeddings/oleObject4193.bin"/><Relationship Id="rId2193" Type="http://schemas.openxmlformats.org/officeDocument/2006/relationships/image" Target="media/image1062.wmf"/><Relationship Id="rId3244" Type="http://schemas.openxmlformats.org/officeDocument/2006/relationships/oleObject" Target="embeddings/oleObject1645.bin"/><Relationship Id="rId7865" Type="http://schemas.openxmlformats.org/officeDocument/2006/relationships/oleObject" Target="embeddings/oleObject4252.bin"/><Relationship Id="rId165" Type="http://schemas.openxmlformats.org/officeDocument/2006/relationships/image" Target="media/image72.wmf"/><Relationship Id="rId2260" Type="http://schemas.openxmlformats.org/officeDocument/2006/relationships/oleObject" Target="embeddings/oleObject1154.bin"/><Relationship Id="rId3311" Type="http://schemas.openxmlformats.org/officeDocument/2006/relationships/oleObject" Target="embeddings/oleObject1679.bin"/><Relationship Id="rId6467" Type="http://schemas.openxmlformats.org/officeDocument/2006/relationships/image" Target="media/image3126.wmf"/><Relationship Id="rId6881" Type="http://schemas.openxmlformats.org/officeDocument/2006/relationships/oleObject" Target="embeddings/oleObject3531.bin"/><Relationship Id="rId7518" Type="http://schemas.openxmlformats.org/officeDocument/2006/relationships/oleObject" Target="embeddings/oleObject3913.bin"/><Relationship Id="rId7932" Type="http://schemas.openxmlformats.org/officeDocument/2006/relationships/oleObject" Target="embeddings/oleObject4287.bin"/><Relationship Id="rId232" Type="http://schemas.openxmlformats.org/officeDocument/2006/relationships/image" Target="media/image106.wmf"/><Relationship Id="rId5069" Type="http://schemas.openxmlformats.org/officeDocument/2006/relationships/oleObject" Target="embeddings/oleObject2608.bin"/><Relationship Id="rId5483" Type="http://schemas.openxmlformats.org/officeDocument/2006/relationships/oleObject" Target="embeddings/oleObject2817.bin"/><Relationship Id="rId6534" Type="http://schemas.openxmlformats.org/officeDocument/2006/relationships/oleObject" Target="embeddings/oleObject3353.bin"/><Relationship Id="rId1679" Type="http://schemas.openxmlformats.org/officeDocument/2006/relationships/oleObject" Target="embeddings/oleObject861.bin"/><Relationship Id="rId4085" Type="http://schemas.openxmlformats.org/officeDocument/2006/relationships/image" Target="media/image2004.wmf"/><Relationship Id="rId5136" Type="http://schemas.openxmlformats.org/officeDocument/2006/relationships/oleObject" Target="embeddings/oleObject2644.bin"/><Relationship Id="rId4152" Type="http://schemas.openxmlformats.org/officeDocument/2006/relationships/image" Target="media/image2038.wmf"/><Relationship Id="rId5203" Type="http://schemas.openxmlformats.org/officeDocument/2006/relationships/image" Target="media/image2511.wmf"/><Relationship Id="rId5550" Type="http://schemas.openxmlformats.org/officeDocument/2006/relationships/oleObject" Target="embeddings/oleObject2852.bin"/><Relationship Id="rId6601" Type="http://schemas.openxmlformats.org/officeDocument/2006/relationships/image" Target="media/image3192.wmf"/><Relationship Id="rId8359" Type="http://schemas.openxmlformats.org/officeDocument/2006/relationships/oleObject" Target="embeddings/oleObject4502.bin"/><Relationship Id="rId1746" Type="http://schemas.openxmlformats.org/officeDocument/2006/relationships/image" Target="media/image841.wmf"/><Relationship Id="rId38" Type="http://schemas.openxmlformats.org/officeDocument/2006/relationships/image" Target="media/image11.wmf"/><Relationship Id="rId1813" Type="http://schemas.openxmlformats.org/officeDocument/2006/relationships/oleObject" Target="embeddings/oleObject928.bin"/><Relationship Id="rId4969" Type="http://schemas.openxmlformats.org/officeDocument/2006/relationships/oleObject" Target="embeddings/oleObject2558.bin"/><Relationship Id="rId7375" Type="http://schemas.openxmlformats.org/officeDocument/2006/relationships/image" Target="media/image3561.wmf"/><Relationship Id="rId8426" Type="http://schemas.openxmlformats.org/officeDocument/2006/relationships/oleObject" Target="embeddings/oleObject4543.bin"/><Relationship Id="rId3985" Type="http://schemas.openxmlformats.org/officeDocument/2006/relationships/oleObject" Target="embeddings/oleObject2021.bin"/><Relationship Id="rId6391" Type="http://schemas.openxmlformats.org/officeDocument/2006/relationships/oleObject" Target="embeddings/oleObject3275.bin"/><Relationship Id="rId7028" Type="http://schemas.openxmlformats.org/officeDocument/2006/relationships/image" Target="media/image3395.wmf"/><Relationship Id="rId7442" Type="http://schemas.openxmlformats.org/officeDocument/2006/relationships/oleObject" Target="embeddings/oleObject3837.bin"/><Relationship Id="rId2587" Type="http://schemas.openxmlformats.org/officeDocument/2006/relationships/image" Target="media/image1260.wmf"/><Relationship Id="rId3638" Type="http://schemas.openxmlformats.org/officeDocument/2006/relationships/oleObject" Target="embeddings/oleObject1845.bin"/><Relationship Id="rId6044" Type="http://schemas.openxmlformats.org/officeDocument/2006/relationships/oleObject" Target="embeddings/oleObject3105.bin"/><Relationship Id="rId559" Type="http://schemas.openxmlformats.org/officeDocument/2006/relationships/image" Target="media/image264.wmf"/><Relationship Id="rId1189" Type="http://schemas.openxmlformats.org/officeDocument/2006/relationships/oleObject" Target="embeddings/oleObject608.bin"/><Relationship Id="rId5060" Type="http://schemas.openxmlformats.org/officeDocument/2006/relationships/image" Target="media/image2437.wmf"/><Relationship Id="rId6111" Type="http://schemas.openxmlformats.org/officeDocument/2006/relationships/oleObject" Target="embeddings/oleObject3140.bin"/><Relationship Id="rId626" Type="http://schemas.openxmlformats.org/officeDocument/2006/relationships/oleObject" Target="embeddings/oleObject318.bin"/><Relationship Id="rId973" Type="http://schemas.openxmlformats.org/officeDocument/2006/relationships/image" Target="media/image464.wmf"/><Relationship Id="rId1256" Type="http://schemas.openxmlformats.org/officeDocument/2006/relationships/image" Target="media/image603.wmf"/><Relationship Id="rId2307" Type="http://schemas.openxmlformats.org/officeDocument/2006/relationships/oleObject" Target="embeddings/oleObject1179.bin"/><Relationship Id="rId2654" Type="http://schemas.openxmlformats.org/officeDocument/2006/relationships/oleObject" Target="embeddings/oleObject1350.bin"/><Relationship Id="rId3705" Type="http://schemas.openxmlformats.org/officeDocument/2006/relationships/image" Target="media/image1816.wmf"/><Relationship Id="rId8283" Type="http://schemas.openxmlformats.org/officeDocument/2006/relationships/image" Target="media/image3798.wmf"/><Relationship Id="rId1670" Type="http://schemas.openxmlformats.org/officeDocument/2006/relationships/image" Target="media/image803.wmf"/><Relationship Id="rId2721" Type="http://schemas.openxmlformats.org/officeDocument/2006/relationships/oleObject" Target="embeddings/oleObject1383.bin"/><Relationship Id="rId5877" Type="http://schemas.openxmlformats.org/officeDocument/2006/relationships/image" Target="media/image2839.wmf"/><Relationship Id="rId6928" Type="http://schemas.openxmlformats.org/officeDocument/2006/relationships/image" Target="media/image3345.wmf"/><Relationship Id="rId1323" Type="http://schemas.openxmlformats.org/officeDocument/2006/relationships/oleObject" Target="embeddings/oleObject675.bin"/><Relationship Id="rId4479" Type="http://schemas.openxmlformats.org/officeDocument/2006/relationships/image" Target="media/image2196.wmf"/><Relationship Id="rId4893" Type="http://schemas.openxmlformats.org/officeDocument/2006/relationships/oleObject" Target="embeddings/oleObject2520.bin"/><Relationship Id="rId5944" Type="http://schemas.openxmlformats.org/officeDocument/2006/relationships/oleObject" Target="embeddings/oleObject3053.bin"/><Relationship Id="rId8350" Type="http://schemas.openxmlformats.org/officeDocument/2006/relationships/image" Target="media/image3830.wmf"/><Relationship Id="rId3495" Type="http://schemas.openxmlformats.org/officeDocument/2006/relationships/oleObject" Target="embeddings/oleObject1773.bin"/><Relationship Id="rId4546" Type="http://schemas.openxmlformats.org/officeDocument/2006/relationships/image" Target="media/image2203.wmf"/><Relationship Id="rId4960" Type="http://schemas.openxmlformats.org/officeDocument/2006/relationships/image" Target="media/image2387.wmf"/><Relationship Id="rId8003" Type="http://schemas.openxmlformats.org/officeDocument/2006/relationships/oleObject" Target="embeddings/oleObject4325.bin"/><Relationship Id="rId2097" Type="http://schemas.openxmlformats.org/officeDocument/2006/relationships/oleObject" Target="embeddings/oleObject1072.bin"/><Relationship Id="rId3148" Type="http://schemas.openxmlformats.org/officeDocument/2006/relationships/oleObject" Target="embeddings/oleObject1602.bin"/><Relationship Id="rId3562" Type="http://schemas.openxmlformats.org/officeDocument/2006/relationships/oleObject" Target="embeddings/oleObject1807.bin"/><Relationship Id="rId4613" Type="http://schemas.openxmlformats.org/officeDocument/2006/relationships/oleObject" Target="embeddings/oleObject2368.bin"/><Relationship Id="rId7769" Type="http://schemas.openxmlformats.org/officeDocument/2006/relationships/oleObject" Target="embeddings/oleObject4164.bin"/><Relationship Id="rId483" Type="http://schemas.openxmlformats.org/officeDocument/2006/relationships/oleObject" Target="embeddings/oleObject245.bin"/><Relationship Id="rId2164" Type="http://schemas.openxmlformats.org/officeDocument/2006/relationships/oleObject" Target="embeddings/oleObject1106.bin"/><Relationship Id="rId3215" Type="http://schemas.openxmlformats.org/officeDocument/2006/relationships/image" Target="media/image1572.wmf"/><Relationship Id="rId6785" Type="http://schemas.openxmlformats.org/officeDocument/2006/relationships/oleObject" Target="embeddings/oleObject3482.bin"/><Relationship Id="rId136" Type="http://schemas.openxmlformats.org/officeDocument/2006/relationships/oleObject" Target="embeddings/oleObject68.bin"/><Relationship Id="rId550" Type="http://schemas.openxmlformats.org/officeDocument/2006/relationships/oleObject" Target="embeddings/oleObject280.bin"/><Relationship Id="rId1180" Type="http://schemas.openxmlformats.org/officeDocument/2006/relationships/oleObject" Target="embeddings/oleObject602.bin"/><Relationship Id="rId2231" Type="http://schemas.openxmlformats.org/officeDocument/2006/relationships/image" Target="media/image1081.wmf"/><Relationship Id="rId5387" Type="http://schemas.openxmlformats.org/officeDocument/2006/relationships/oleObject" Target="embeddings/oleObject2765.bin"/><Relationship Id="rId6438" Type="http://schemas.openxmlformats.org/officeDocument/2006/relationships/oleObject" Target="embeddings/oleObject3301.bin"/><Relationship Id="rId7836" Type="http://schemas.openxmlformats.org/officeDocument/2006/relationships/oleObject" Target="embeddings/oleObject4231.bin"/><Relationship Id="rId203" Type="http://schemas.openxmlformats.org/officeDocument/2006/relationships/image" Target="media/image91.wmf"/><Relationship Id="rId6852" Type="http://schemas.openxmlformats.org/officeDocument/2006/relationships/oleObject" Target="embeddings/oleObject3516.bin"/><Relationship Id="rId7903" Type="http://schemas.openxmlformats.org/officeDocument/2006/relationships/oleObject" Target="embeddings/oleObject4271.bin"/><Relationship Id="rId1997" Type="http://schemas.openxmlformats.org/officeDocument/2006/relationships/oleObject" Target="embeddings/oleObject1022.bin"/><Relationship Id="rId4056" Type="http://schemas.openxmlformats.org/officeDocument/2006/relationships/oleObject" Target="embeddings/oleObject2056.bin"/><Relationship Id="rId5454" Type="http://schemas.openxmlformats.org/officeDocument/2006/relationships/oleObject" Target="embeddings/oleObject2802.bin"/><Relationship Id="rId6505" Type="http://schemas.openxmlformats.org/officeDocument/2006/relationships/image" Target="media/image3144.wmf"/><Relationship Id="rId4470" Type="http://schemas.openxmlformats.org/officeDocument/2006/relationships/oleObject" Target="embeddings/oleObject2266.bin"/><Relationship Id="rId5107" Type="http://schemas.openxmlformats.org/officeDocument/2006/relationships/image" Target="media/image2459.wmf"/><Relationship Id="rId5521" Type="http://schemas.openxmlformats.org/officeDocument/2006/relationships/image" Target="media/image2664.wmf"/><Relationship Id="rId8677" Type="http://schemas.openxmlformats.org/officeDocument/2006/relationships/image" Target="media/image3983.wmf"/><Relationship Id="rId1717" Type="http://schemas.openxmlformats.org/officeDocument/2006/relationships/oleObject" Target="embeddings/oleObject880.bin"/><Relationship Id="rId3072" Type="http://schemas.openxmlformats.org/officeDocument/2006/relationships/oleObject" Target="embeddings/oleObject1564.bin"/><Relationship Id="rId4123" Type="http://schemas.openxmlformats.org/officeDocument/2006/relationships/oleObject" Target="embeddings/oleObject2089.bin"/><Relationship Id="rId7279" Type="http://schemas.openxmlformats.org/officeDocument/2006/relationships/oleObject" Target="embeddings/oleObject3742.bin"/><Relationship Id="rId7693" Type="http://schemas.openxmlformats.org/officeDocument/2006/relationships/oleObject" Target="embeddings/oleObject4088.bin"/><Relationship Id="rId3889" Type="http://schemas.openxmlformats.org/officeDocument/2006/relationships/oleObject" Target="embeddings/oleObject1972.bin"/><Relationship Id="rId6295" Type="http://schemas.openxmlformats.org/officeDocument/2006/relationships/image" Target="media/image3046.wmf"/><Relationship Id="rId7346" Type="http://schemas.openxmlformats.org/officeDocument/2006/relationships/image" Target="media/image3548.wmf"/><Relationship Id="rId6362" Type="http://schemas.openxmlformats.org/officeDocument/2006/relationships/image" Target="media/image3079.wmf"/><Relationship Id="rId7413" Type="http://schemas.openxmlformats.org/officeDocument/2006/relationships/oleObject" Target="embeddings/oleObject3813.bin"/><Relationship Id="rId7760" Type="http://schemas.openxmlformats.org/officeDocument/2006/relationships/oleObject" Target="embeddings/oleObject4155.bin"/><Relationship Id="rId3956" Type="http://schemas.openxmlformats.org/officeDocument/2006/relationships/image" Target="media/image1939.wmf"/><Relationship Id="rId6015" Type="http://schemas.openxmlformats.org/officeDocument/2006/relationships/oleObject" Target="embeddings/oleObject3090.bin"/><Relationship Id="rId877" Type="http://schemas.openxmlformats.org/officeDocument/2006/relationships/image" Target="media/image418.wmf"/><Relationship Id="rId2558" Type="http://schemas.openxmlformats.org/officeDocument/2006/relationships/oleObject" Target="embeddings/oleObject1302.bin"/><Relationship Id="rId2972" Type="http://schemas.openxmlformats.org/officeDocument/2006/relationships/oleObject" Target="embeddings/oleObject1514.bin"/><Relationship Id="rId3609" Type="http://schemas.openxmlformats.org/officeDocument/2006/relationships/image" Target="media/image1768.wmf"/><Relationship Id="rId8187" Type="http://schemas.openxmlformats.org/officeDocument/2006/relationships/image" Target="media/image3746.wmf"/><Relationship Id="rId944" Type="http://schemas.openxmlformats.org/officeDocument/2006/relationships/oleObject" Target="embeddings/oleObject483.bin"/><Relationship Id="rId1574" Type="http://schemas.openxmlformats.org/officeDocument/2006/relationships/image" Target="media/image755.wmf"/><Relationship Id="rId2625" Type="http://schemas.openxmlformats.org/officeDocument/2006/relationships/image" Target="media/image1279.wmf"/><Relationship Id="rId5031" Type="http://schemas.openxmlformats.org/officeDocument/2006/relationships/oleObject" Target="embeddings/oleObject2589.bin"/><Relationship Id="rId1227" Type="http://schemas.openxmlformats.org/officeDocument/2006/relationships/oleObject" Target="embeddings/oleObject627.bin"/><Relationship Id="rId1641" Type="http://schemas.openxmlformats.org/officeDocument/2006/relationships/oleObject" Target="embeddings/oleObject842.bin"/><Relationship Id="rId4797" Type="http://schemas.openxmlformats.org/officeDocument/2006/relationships/oleObject" Target="embeddings/oleObject2469.bin"/><Relationship Id="rId5848" Type="http://schemas.openxmlformats.org/officeDocument/2006/relationships/oleObject" Target="embeddings/oleObject3004.bin"/><Relationship Id="rId8254" Type="http://schemas.openxmlformats.org/officeDocument/2006/relationships/oleObject" Target="embeddings/oleObject4453.bin"/><Relationship Id="rId3399" Type="http://schemas.openxmlformats.org/officeDocument/2006/relationships/image" Target="media/image1664.wmf"/><Relationship Id="rId4864" Type="http://schemas.openxmlformats.org/officeDocument/2006/relationships/image" Target="media/image2346.wmf"/><Relationship Id="rId7270" Type="http://schemas.openxmlformats.org/officeDocument/2006/relationships/image" Target="media/image3510.wmf"/><Relationship Id="rId8321" Type="http://schemas.openxmlformats.org/officeDocument/2006/relationships/oleObject" Target="embeddings/oleObject4482.bin"/><Relationship Id="rId3466" Type="http://schemas.openxmlformats.org/officeDocument/2006/relationships/image" Target="media/image1697.wmf"/><Relationship Id="rId4517" Type="http://schemas.openxmlformats.org/officeDocument/2006/relationships/oleObject" Target="embeddings/oleObject2305.bin"/><Relationship Id="rId5915" Type="http://schemas.openxmlformats.org/officeDocument/2006/relationships/oleObject" Target="embeddings/oleObject3038.bin"/><Relationship Id="rId387" Type="http://schemas.openxmlformats.org/officeDocument/2006/relationships/image" Target="media/image181.wmf"/><Relationship Id="rId2068" Type="http://schemas.openxmlformats.org/officeDocument/2006/relationships/oleObject" Target="embeddings/oleObject1058.bin"/><Relationship Id="rId3119" Type="http://schemas.openxmlformats.org/officeDocument/2006/relationships/image" Target="media/image1521.wmf"/><Relationship Id="rId3880" Type="http://schemas.openxmlformats.org/officeDocument/2006/relationships/image" Target="media/image1902.wmf"/><Relationship Id="rId4931" Type="http://schemas.openxmlformats.org/officeDocument/2006/relationships/oleObject" Target="embeddings/oleObject2539.bin"/><Relationship Id="rId1084" Type="http://schemas.openxmlformats.org/officeDocument/2006/relationships/image" Target="media/image519.wmf"/><Relationship Id="rId2482" Type="http://schemas.openxmlformats.org/officeDocument/2006/relationships/image" Target="media/image1207.wmf"/><Relationship Id="rId3533" Type="http://schemas.openxmlformats.org/officeDocument/2006/relationships/image" Target="media/image1730.wmf"/><Relationship Id="rId6689" Type="http://schemas.openxmlformats.org/officeDocument/2006/relationships/oleObject" Target="embeddings/oleObject3434.bin"/><Relationship Id="rId107" Type="http://schemas.openxmlformats.org/officeDocument/2006/relationships/image" Target="media/image43.wmf"/><Relationship Id="rId454" Type="http://schemas.openxmlformats.org/officeDocument/2006/relationships/oleObject" Target="embeddings/oleObject229.bin"/><Relationship Id="rId2135" Type="http://schemas.openxmlformats.org/officeDocument/2006/relationships/oleObject" Target="embeddings/oleObject1091.bin"/><Relationship Id="rId3600" Type="http://schemas.openxmlformats.org/officeDocument/2006/relationships/oleObject" Target="embeddings/oleObject1826.bin"/><Relationship Id="rId6756" Type="http://schemas.openxmlformats.org/officeDocument/2006/relationships/image" Target="media/image3266.wmf"/><Relationship Id="rId7807" Type="http://schemas.openxmlformats.org/officeDocument/2006/relationships/oleObject" Target="embeddings/oleObject4202.bin"/><Relationship Id="rId521" Type="http://schemas.openxmlformats.org/officeDocument/2006/relationships/oleObject" Target="embeddings/oleObject266.bin"/><Relationship Id="rId1151" Type="http://schemas.openxmlformats.org/officeDocument/2006/relationships/oleObject" Target="embeddings/oleObject587.bin"/><Relationship Id="rId2202" Type="http://schemas.openxmlformats.org/officeDocument/2006/relationships/oleObject" Target="embeddings/oleObject1125.bin"/><Relationship Id="rId5358" Type="http://schemas.openxmlformats.org/officeDocument/2006/relationships/oleObject" Target="embeddings/oleObject2750.bin"/><Relationship Id="rId5772" Type="http://schemas.openxmlformats.org/officeDocument/2006/relationships/image" Target="media/image2787.wmf"/><Relationship Id="rId6409" Type="http://schemas.openxmlformats.org/officeDocument/2006/relationships/oleObject" Target="embeddings/oleObject3284.bin"/><Relationship Id="rId6823" Type="http://schemas.openxmlformats.org/officeDocument/2006/relationships/oleObject" Target="embeddings/oleObject3501.bin"/><Relationship Id="rId1968" Type="http://schemas.openxmlformats.org/officeDocument/2006/relationships/image" Target="media/image950.wmf"/><Relationship Id="rId4374" Type="http://schemas.openxmlformats.org/officeDocument/2006/relationships/image" Target="media/image2148.wmf"/><Relationship Id="rId5425" Type="http://schemas.openxmlformats.org/officeDocument/2006/relationships/image" Target="media/image2621.wmf"/><Relationship Id="rId3390" Type="http://schemas.openxmlformats.org/officeDocument/2006/relationships/oleObject" Target="embeddings/oleObject1720.bin"/><Relationship Id="rId4027" Type="http://schemas.openxmlformats.org/officeDocument/2006/relationships/image" Target="media/image1975.wmf"/><Relationship Id="rId4441" Type="http://schemas.openxmlformats.org/officeDocument/2006/relationships/image" Target="media/image2179.wmf"/><Relationship Id="rId7597" Type="http://schemas.openxmlformats.org/officeDocument/2006/relationships/oleObject" Target="embeddings/oleObject3992.bin"/><Relationship Id="rId8648" Type="http://schemas.openxmlformats.org/officeDocument/2006/relationships/oleObject" Target="embeddings/oleObject4656.bin"/><Relationship Id="rId3043" Type="http://schemas.openxmlformats.org/officeDocument/2006/relationships/image" Target="media/image1483.wmf"/><Relationship Id="rId6199" Type="http://schemas.openxmlformats.org/officeDocument/2006/relationships/image" Target="media/image2992.wmf"/><Relationship Id="rId6266" Type="http://schemas.openxmlformats.org/officeDocument/2006/relationships/oleObject" Target="embeddings/oleObject3212.bin"/><Relationship Id="rId7664" Type="http://schemas.openxmlformats.org/officeDocument/2006/relationships/oleObject" Target="embeddings/oleObject4059.bin"/><Relationship Id="rId3110" Type="http://schemas.openxmlformats.org/officeDocument/2006/relationships/oleObject" Target="embeddings/oleObject1583.bin"/><Relationship Id="rId6680" Type="http://schemas.openxmlformats.org/officeDocument/2006/relationships/oleObject" Target="embeddings/oleObject3426.bin"/><Relationship Id="rId7317" Type="http://schemas.openxmlformats.org/officeDocument/2006/relationships/oleObject" Target="embeddings/oleObject3761.bin"/><Relationship Id="rId7731" Type="http://schemas.openxmlformats.org/officeDocument/2006/relationships/oleObject" Target="embeddings/oleObject4126.bin"/><Relationship Id="rId2876" Type="http://schemas.openxmlformats.org/officeDocument/2006/relationships/image" Target="media/image1398.wmf"/><Relationship Id="rId3927" Type="http://schemas.openxmlformats.org/officeDocument/2006/relationships/image" Target="media/image1925.wmf"/><Relationship Id="rId5282" Type="http://schemas.openxmlformats.org/officeDocument/2006/relationships/oleObject" Target="embeddings/oleObject2712.bin"/><Relationship Id="rId6333" Type="http://schemas.openxmlformats.org/officeDocument/2006/relationships/image" Target="media/image3065.wmf"/><Relationship Id="rId848" Type="http://schemas.openxmlformats.org/officeDocument/2006/relationships/oleObject" Target="embeddings/oleObject433.bin"/><Relationship Id="rId1478" Type="http://schemas.openxmlformats.org/officeDocument/2006/relationships/oleObject" Target="embeddings/oleObject759.bin"/><Relationship Id="rId1892" Type="http://schemas.openxmlformats.org/officeDocument/2006/relationships/image" Target="media/image913.wmf"/><Relationship Id="rId2529" Type="http://schemas.openxmlformats.org/officeDocument/2006/relationships/image" Target="media/image1231.wmf"/><Relationship Id="rId6400" Type="http://schemas.openxmlformats.org/officeDocument/2006/relationships/image" Target="media/image3098.wmf"/><Relationship Id="rId915" Type="http://schemas.openxmlformats.org/officeDocument/2006/relationships/oleObject" Target="embeddings/oleObject468.bin"/><Relationship Id="rId1545" Type="http://schemas.openxmlformats.org/officeDocument/2006/relationships/oleObject" Target="embeddings/oleObject794.bin"/><Relationship Id="rId2943" Type="http://schemas.openxmlformats.org/officeDocument/2006/relationships/image" Target="media/image1433.wmf"/><Relationship Id="rId5002" Type="http://schemas.openxmlformats.org/officeDocument/2006/relationships/image" Target="media/image2408.wmf"/><Relationship Id="rId8158" Type="http://schemas.openxmlformats.org/officeDocument/2006/relationships/oleObject" Target="embeddings/oleObject4404.bin"/><Relationship Id="rId8572" Type="http://schemas.openxmlformats.org/officeDocument/2006/relationships/oleObject" Target="embeddings/oleObject4617.bin"/><Relationship Id="rId7174" Type="http://schemas.openxmlformats.org/officeDocument/2006/relationships/image" Target="media/image3463.wmf"/><Relationship Id="rId8225" Type="http://schemas.openxmlformats.org/officeDocument/2006/relationships/image" Target="media/image3764.wmf"/><Relationship Id="rId1612" Type="http://schemas.openxmlformats.org/officeDocument/2006/relationships/image" Target="media/image774.wmf"/><Relationship Id="rId4768" Type="http://schemas.openxmlformats.org/officeDocument/2006/relationships/oleObject" Target="embeddings/oleObject2454.bin"/><Relationship Id="rId5819" Type="http://schemas.openxmlformats.org/officeDocument/2006/relationships/image" Target="media/image2810.wmf"/><Relationship Id="rId6190" Type="http://schemas.openxmlformats.org/officeDocument/2006/relationships/oleObject" Target="embeddings/oleObject3180.bin"/><Relationship Id="rId3784" Type="http://schemas.openxmlformats.org/officeDocument/2006/relationships/oleObject" Target="embeddings/oleObject1918.bin"/><Relationship Id="rId4835" Type="http://schemas.openxmlformats.org/officeDocument/2006/relationships/image" Target="media/image2332.wmf"/><Relationship Id="rId7241" Type="http://schemas.openxmlformats.org/officeDocument/2006/relationships/oleObject" Target="embeddings/oleObject3723.bin"/><Relationship Id="rId2386" Type="http://schemas.openxmlformats.org/officeDocument/2006/relationships/image" Target="media/image1157.wmf"/><Relationship Id="rId3437" Type="http://schemas.openxmlformats.org/officeDocument/2006/relationships/oleObject" Target="embeddings/oleObject1744.bin"/><Relationship Id="rId3851" Type="http://schemas.openxmlformats.org/officeDocument/2006/relationships/oleObject" Target="embeddings/oleObject1952.bin"/><Relationship Id="rId4902" Type="http://schemas.openxmlformats.org/officeDocument/2006/relationships/image" Target="media/image2365.wmf"/><Relationship Id="rId358" Type="http://schemas.openxmlformats.org/officeDocument/2006/relationships/oleObject" Target="embeddings/oleObject181.bin"/><Relationship Id="rId772" Type="http://schemas.openxmlformats.org/officeDocument/2006/relationships/image" Target="media/image367.wmf"/><Relationship Id="rId2039" Type="http://schemas.openxmlformats.org/officeDocument/2006/relationships/image" Target="media/image985.wmf"/><Relationship Id="rId2453" Type="http://schemas.openxmlformats.org/officeDocument/2006/relationships/image" Target="media/image1189.wmf"/><Relationship Id="rId3504" Type="http://schemas.openxmlformats.org/officeDocument/2006/relationships/image" Target="media/image1716.wmf"/><Relationship Id="rId425" Type="http://schemas.openxmlformats.org/officeDocument/2006/relationships/image" Target="media/image200.wmf"/><Relationship Id="rId1055" Type="http://schemas.openxmlformats.org/officeDocument/2006/relationships/oleObject" Target="embeddings/oleObject540.bin"/><Relationship Id="rId2106" Type="http://schemas.openxmlformats.org/officeDocument/2006/relationships/image" Target="media/image1019.wmf"/><Relationship Id="rId2520" Type="http://schemas.openxmlformats.org/officeDocument/2006/relationships/oleObject" Target="embeddings/oleObject1283.bin"/><Relationship Id="rId5676" Type="http://schemas.openxmlformats.org/officeDocument/2006/relationships/image" Target="media/image2739.wmf"/><Relationship Id="rId6727" Type="http://schemas.openxmlformats.org/officeDocument/2006/relationships/oleObject" Target="embeddings/oleObject3453.bin"/><Relationship Id="rId8082" Type="http://schemas.openxmlformats.org/officeDocument/2006/relationships/oleObject" Target="embeddings/oleObject4365.bin"/><Relationship Id="rId1122" Type="http://schemas.openxmlformats.org/officeDocument/2006/relationships/oleObject" Target="embeddings/oleObject573.bin"/><Relationship Id="rId4278" Type="http://schemas.openxmlformats.org/officeDocument/2006/relationships/image" Target="media/image2101.wmf"/><Relationship Id="rId5329" Type="http://schemas.openxmlformats.org/officeDocument/2006/relationships/image" Target="media/image2574.wmf"/><Relationship Id="rId3294" Type="http://schemas.openxmlformats.org/officeDocument/2006/relationships/image" Target="media/image1613.wmf"/><Relationship Id="rId4345" Type="http://schemas.openxmlformats.org/officeDocument/2006/relationships/oleObject" Target="embeddings/oleObject2199.bin"/><Relationship Id="rId4692" Type="http://schemas.openxmlformats.org/officeDocument/2006/relationships/image" Target="media/image2264.wmf"/><Relationship Id="rId5743" Type="http://schemas.openxmlformats.org/officeDocument/2006/relationships/oleObject" Target="embeddings/oleObject2951.bin"/><Relationship Id="rId1939" Type="http://schemas.openxmlformats.org/officeDocument/2006/relationships/image" Target="media/image936.wmf"/><Relationship Id="rId5810" Type="http://schemas.openxmlformats.org/officeDocument/2006/relationships/oleObject" Target="embeddings/oleObject2985.bin"/><Relationship Id="rId3361" Type="http://schemas.openxmlformats.org/officeDocument/2006/relationships/image" Target="media/image1645.wmf"/><Relationship Id="rId4412" Type="http://schemas.openxmlformats.org/officeDocument/2006/relationships/oleObject" Target="embeddings/oleObject2235.bin"/><Relationship Id="rId7568" Type="http://schemas.openxmlformats.org/officeDocument/2006/relationships/oleObject" Target="embeddings/oleObject3963.bin"/><Relationship Id="rId7982" Type="http://schemas.openxmlformats.org/officeDocument/2006/relationships/image" Target="media/image3645.wmf"/><Relationship Id="rId8619" Type="http://schemas.openxmlformats.org/officeDocument/2006/relationships/image" Target="media/image3955.wmf"/><Relationship Id="rId282" Type="http://schemas.openxmlformats.org/officeDocument/2006/relationships/image" Target="media/image131.wmf"/><Relationship Id="rId3014" Type="http://schemas.openxmlformats.org/officeDocument/2006/relationships/oleObject" Target="embeddings/oleObject1535.bin"/><Relationship Id="rId6584" Type="http://schemas.openxmlformats.org/officeDocument/2006/relationships/oleObject" Target="embeddings/oleObject3378.bin"/><Relationship Id="rId7635" Type="http://schemas.openxmlformats.org/officeDocument/2006/relationships/oleObject" Target="embeddings/oleObject4030.bin"/><Relationship Id="rId2030" Type="http://schemas.openxmlformats.org/officeDocument/2006/relationships/oleObject" Target="embeddings/oleObject1039.bin"/><Relationship Id="rId5186" Type="http://schemas.openxmlformats.org/officeDocument/2006/relationships/oleObject" Target="embeddings/oleObject2669.bin"/><Relationship Id="rId6237" Type="http://schemas.openxmlformats.org/officeDocument/2006/relationships/image" Target="media/image3017.wmf"/><Relationship Id="rId6651" Type="http://schemas.openxmlformats.org/officeDocument/2006/relationships/image" Target="media/image3217.wmf"/><Relationship Id="rId7702" Type="http://schemas.openxmlformats.org/officeDocument/2006/relationships/oleObject" Target="embeddings/oleObject4097.bin"/><Relationship Id="rId5253" Type="http://schemas.openxmlformats.org/officeDocument/2006/relationships/oleObject" Target="embeddings/oleObject2696.bin"/><Relationship Id="rId6304" Type="http://schemas.openxmlformats.org/officeDocument/2006/relationships/oleObject" Target="embeddings/oleObject3231.bin"/><Relationship Id="rId1449" Type="http://schemas.openxmlformats.org/officeDocument/2006/relationships/image" Target="media/image694.wmf"/><Relationship Id="rId1796" Type="http://schemas.openxmlformats.org/officeDocument/2006/relationships/image" Target="media/image866.wmf"/><Relationship Id="rId2847" Type="http://schemas.openxmlformats.org/officeDocument/2006/relationships/oleObject" Target="embeddings/oleObject1453.bin"/><Relationship Id="rId8476" Type="http://schemas.openxmlformats.org/officeDocument/2006/relationships/oleObject" Target="embeddings/oleObject4567.bin"/><Relationship Id="rId88" Type="http://schemas.openxmlformats.org/officeDocument/2006/relationships/oleObject" Target="embeddings/oleObject44.bin"/><Relationship Id="rId819" Type="http://schemas.openxmlformats.org/officeDocument/2006/relationships/oleObject" Target="embeddings/oleObject419.bin"/><Relationship Id="rId1863" Type="http://schemas.openxmlformats.org/officeDocument/2006/relationships/oleObject" Target="embeddings/oleObject954.bin"/><Relationship Id="rId2914" Type="http://schemas.openxmlformats.org/officeDocument/2006/relationships/oleObject" Target="embeddings/oleObject1485.bin"/><Relationship Id="rId5320" Type="http://schemas.openxmlformats.org/officeDocument/2006/relationships/oleObject" Target="embeddings/oleObject2731.bin"/><Relationship Id="rId7078" Type="http://schemas.openxmlformats.org/officeDocument/2006/relationships/image" Target="media/image3420.wmf"/><Relationship Id="rId8129" Type="http://schemas.openxmlformats.org/officeDocument/2006/relationships/oleObject" Target="embeddings/oleObject4389.bin"/><Relationship Id="rId1516" Type="http://schemas.openxmlformats.org/officeDocument/2006/relationships/image" Target="media/image727.wmf"/><Relationship Id="rId1930" Type="http://schemas.openxmlformats.org/officeDocument/2006/relationships/image" Target="media/image932.wmf"/><Relationship Id="rId7492" Type="http://schemas.openxmlformats.org/officeDocument/2006/relationships/oleObject" Target="embeddings/oleObject3887.bin"/><Relationship Id="rId8543" Type="http://schemas.openxmlformats.org/officeDocument/2006/relationships/oleObject" Target="embeddings/oleObject4602.bin"/><Relationship Id="rId3688" Type="http://schemas.openxmlformats.org/officeDocument/2006/relationships/oleObject" Target="embeddings/oleObject1870.bin"/><Relationship Id="rId4739" Type="http://schemas.openxmlformats.org/officeDocument/2006/relationships/image" Target="media/image2287.wmf"/><Relationship Id="rId6094" Type="http://schemas.openxmlformats.org/officeDocument/2006/relationships/image" Target="media/image2940.wmf"/><Relationship Id="rId7145" Type="http://schemas.openxmlformats.org/officeDocument/2006/relationships/image" Target="media/image3453.wmf"/><Relationship Id="rId8610" Type="http://schemas.openxmlformats.org/officeDocument/2006/relationships/oleObject" Target="embeddings/oleObject4637.bin"/><Relationship Id="rId3755" Type="http://schemas.openxmlformats.org/officeDocument/2006/relationships/image" Target="media/image1841.wmf"/><Relationship Id="rId4806" Type="http://schemas.openxmlformats.org/officeDocument/2006/relationships/image" Target="media/image2320.wmf"/><Relationship Id="rId6161" Type="http://schemas.openxmlformats.org/officeDocument/2006/relationships/image" Target="media/image2973.wmf"/><Relationship Id="rId7212" Type="http://schemas.openxmlformats.org/officeDocument/2006/relationships/oleObject" Target="embeddings/oleObject3708.bin"/><Relationship Id="rId676" Type="http://schemas.openxmlformats.org/officeDocument/2006/relationships/image" Target="media/image322.wmf"/><Relationship Id="rId2357" Type="http://schemas.openxmlformats.org/officeDocument/2006/relationships/oleObject" Target="embeddings/oleObject1204.bin"/><Relationship Id="rId3408" Type="http://schemas.openxmlformats.org/officeDocument/2006/relationships/image" Target="media/image1668.wmf"/><Relationship Id="rId329" Type="http://schemas.openxmlformats.org/officeDocument/2006/relationships/oleObject" Target="embeddings/oleObject165.bin"/><Relationship Id="rId1373" Type="http://schemas.openxmlformats.org/officeDocument/2006/relationships/image" Target="media/image659.wmf"/><Relationship Id="rId2771" Type="http://schemas.openxmlformats.org/officeDocument/2006/relationships/oleObject" Target="embeddings/oleObject1413.bin"/><Relationship Id="rId3822" Type="http://schemas.openxmlformats.org/officeDocument/2006/relationships/image" Target="media/image1874.wmf"/><Relationship Id="rId6978" Type="http://schemas.openxmlformats.org/officeDocument/2006/relationships/image" Target="media/image3370.wmf"/><Relationship Id="rId743" Type="http://schemas.openxmlformats.org/officeDocument/2006/relationships/oleObject" Target="embeddings/oleObject379.bin"/><Relationship Id="rId1026" Type="http://schemas.openxmlformats.org/officeDocument/2006/relationships/image" Target="media/image490.wmf"/><Relationship Id="rId2424" Type="http://schemas.openxmlformats.org/officeDocument/2006/relationships/image" Target="media/image1175.wmf"/><Relationship Id="rId5994" Type="http://schemas.openxmlformats.org/officeDocument/2006/relationships/oleObject" Target="embeddings/oleObject3079.bin"/><Relationship Id="rId8053" Type="http://schemas.openxmlformats.org/officeDocument/2006/relationships/image" Target="media/image3680.wmf"/><Relationship Id="rId810" Type="http://schemas.openxmlformats.org/officeDocument/2006/relationships/image" Target="media/image385.wmf"/><Relationship Id="rId1440" Type="http://schemas.openxmlformats.org/officeDocument/2006/relationships/oleObject" Target="embeddings/oleObject740.bin"/><Relationship Id="rId4596" Type="http://schemas.openxmlformats.org/officeDocument/2006/relationships/oleObject" Target="embeddings/oleObject2359.bin"/><Relationship Id="rId5647" Type="http://schemas.openxmlformats.org/officeDocument/2006/relationships/oleObject" Target="embeddings/oleObject2901.bin"/><Relationship Id="rId3198" Type="http://schemas.openxmlformats.org/officeDocument/2006/relationships/oleObject" Target="embeddings/oleObject1627.bin"/><Relationship Id="rId4249" Type="http://schemas.openxmlformats.org/officeDocument/2006/relationships/oleObject" Target="embeddings/oleObject2152.bin"/><Relationship Id="rId4663" Type="http://schemas.openxmlformats.org/officeDocument/2006/relationships/image" Target="media/image2250.wmf"/><Relationship Id="rId5714" Type="http://schemas.openxmlformats.org/officeDocument/2006/relationships/image" Target="media/image2758.wmf"/><Relationship Id="rId8120" Type="http://schemas.openxmlformats.org/officeDocument/2006/relationships/oleObject" Target="embeddings/oleObject4384.bin"/><Relationship Id="rId3265" Type="http://schemas.openxmlformats.org/officeDocument/2006/relationships/image" Target="media/image1599.wmf"/><Relationship Id="rId4316" Type="http://schemas.openxmlformats.org/officeDocument/2006/relationships/image" Target="media/image2119.wmf"/><Relationship Id="rId4730" Type="http://schemas.openxmlformats.org/officeDocument/2006/relationships/oleObject" Target="embeddings/oleObject2435.bin"/><Relationship Id="rId7886" Type="http://schemas.openxmlformats.org/officeDocument/2006/relationships/image" Target="media/image3601.wmf"/><Relationship Id="rId186" Type="http://schemas.openxmlformats.org/officeDocument/2006/relationships/oleObject" Target="embeddings/oleObject93.bin"/><Relationship Id="rId2281" Type="http://schemas.openxmlformats.org/officeDocument/2006/relationships/oleObject" Target="embeddings/oleObject1165.bin"/><Relationship Id="rId3332" Type="http://schemas.openxmlformats.org/officeDocument/2006/relationships/image" Target="media/image1631.wmf"/><Relationship Id="rId6488" Type="http://schemas.openxmlformats.org/officeDocument/2006/relationships/oleObject" Target="embeddings/oleObject3329.bin"/><Relationship Id="rId7539" Type="http://schemas.openxmlformats.org/officeDocument/2006/relationships/oleObject" Target="embeddings/oleObject3934.bin"/><Relationship Id="rId253" Type="http://schemas.openxmlformats.org/officeDocument/2006/relationships/oleObject" Target="embeddings/oleObject126.bin"/><Relationship Id="rId6555" Type="http://schemas.openxmlformats.org/officeDocument/2006/relationships/image" Target="media/image3169.wmf"/><Relationship Id="rId7953" Type="http://schemas.openxmlformats.org/officeDocument/2006/relationships/image" Target="media/image3630.wmf"/><Relationship Id="rId320" Type="http://schemas.openxmlformats.org/officeDocument/2006/relationships/image" Target="media/image149.wmf"/><Relationship Id="rId2001" Type="http://schemas.openxmlformats.org/officeDocument/2006/relationships/oleObject" Target="embeddings/oleObject1024.bin"/><Relationship Id="rId5157" Type="http://schemas.openxmlformats.org/officeDocument/2006/relationships/image" Target="media/image2483.wmf"/><Relationship Id="rId6208" Type="http://schemas.openxmlformats.org/officeDocument/2006/relationships/oleObject" Target="embeddings/oleObject3189.bin"/><Relationship Id="rId7606" Type="http://schemas.openxmlformats.org/officeDocument/2006/relationships/oleObject" Target="embeddings/oleObject4001.bin"/><Relationship Id="rId5571" Type="http://schemas.openxmlformats.org/officeDocument/2006/relationships/image" Target="media/image2689.wmf"/><Relationship Id="rId6622" Type="http://schemas.openxmlformats.org/officeDocument/2006/relationships/oleObject" Target="embeddings/oleObject3397.bin"/><Relationship Id="rId1767" Type="http://schemas.openxmlformats.org/officeDocument/2006/relationships/oleObject" Target="embeddings/oleObject905.bin"/><Relationship Id="rId2818" Type="http://schemas.openxmlformats.org/officeDocument/2006/relationships/image" Target="media/image1369.wmf"/><Relationship Id="rId4173" Type="http://schemas.openxmlformats.org/officeDocument/2006/relationships/oleObject" Target="embeddings/oleObject2114.bin"/><Relationship Id="rId5224" Type="http://schemas.openxmlformats.org/officeDocument/2006/relationships/oleObject" Target="embeddings/oleObject2682.bin"/><Relationship Id="rId59" Type="http://schemas.openxmlformats.org/officeDocument/2006/relationships/image" Target="media/image19.wmf"/><Relationship Id="rId1834" Type="http://schemas.openxmlformats.org/officeDocument/2006/relationships/image" Target="media/image885.wmf"/><Relationship Id="rId4240" Type="http://schemas.openxmlformats.org/officeDocument/2006/relationships/image" Target="media/image2082.wmf"/><Relationship Id="rId7396" Type="http://schemas.openxmlformats.org/officeDocument/2006/relationships/oleObject" Target="embeddings/oleObject3802.bin"/><Relationship Id="rId8447" Type="http://schemas.openxmlformats.org/officeDocument/2006/relationships/image" Target="media/image3872.wmf"/><Relationship Id="rId7049" Type="http://schemas.openxmlformats.org/officeDocument/2006/relationships/oleObject" Target="embeddings/oleObject3621.bin"/><Relationship Id="rId7463" Type="http://schemas.openxmlformats.org/officeDocument/2006/relationships/oleObject" Target="embeddings/oleObject3858.bin"/><Relationship Id="rId8514" Type="http://schemas.openxmlformats.org/officeDocument/2006/relationships/oleObject" Target="embeddings/oleObject4587.bin"/><Relationship Id="rId1901" Type="http://schemas.openxmlformats.org/officeDocument/2006/relationships/oleObject" Target="embeddings/oleObject973.bin"/><Relationship Id="rId3659" Type="http://schemas.openxmlformats.org/officeDocument/2006/relationships/image" Target="media/image1793.wmf"/><Relationship Id="rId6065" Type="http://schemas.openxmlformats.org/officeDocument/2006/relationships/oleObject" Target="embeddings/oleObject3117.bin"/><Relationship Id="rId7116" Type="http://schemas.openxmlformats.org/officeDocument/2006/relationships/oleObject" Target="embeddings/oleObject3655.bin"/><Relationship Id="rId5081" Type="http://schemas.openxmlformats.org/officeDocument/2006/relationships/oleObject" Target="embeddings/oleObject2614.bin"/><Relationship Id="rId6132" Type="http://schemas.openxmlformats.org/officeDocument/2006/relationships/oleObject" Target="embeddings/oleObject3151.bin"/><Relationship Id="rId7530" Type="http://schemas.openxmlformats.org/officeDocument/2006/relationships/oleObject" Target="embeddings/oleObject3925.bin"/><Relationship Id="rId994" Type="http://schemas.openxmlformats.org/officeDocument/2006/relationships/oleObject" Target="embeddings/oleObject509.bin"/><Relationship Id="rId2675" Type="http://schemas.openxmlformats.org/officeDocument/2006/relationships/oleObject" Target="embeddings/oleObject1360.bin"/><Relationship Id="rId3726" Type="http://schemas.openxmlformats.org/officeDocument/2006/relationships/oleObject" Target="embeddings/oleObject1889.bin"/><Relationship Id="rId647" Type="http://schemas.openxmlformats.org/officeDocument/2006/relationships/image" Target="media/image308.wmf"/><Relationship Id="rId1277" Type="http://schemas.openxmlformats.org/officeDocument/2006/relationships/oleObject" Target="embeddings/oleObject651.bin"/><Relationship Id="rId1691" Type="http://schemas.openxmlformats.org/officeDocument/2006/relationships/oleObject" Target="embeddings/oleObject867.bin"/><Relationship Id="rId2328" Type="http://schemas.openxmlformats.org/officeDocument/2006/relationships/image" Target="media/image1128.wmf"/><Relationship Id="rId2742" Type="http://schemas.openxmlformats.org/officeDocument/2006/relationships/oleObject" Target="embeddings/oleObject1394.bin"/><Relationship Id="rId5898" Type="http://schemas.openxmlformats.org/officeDocument/2006/relationships/oleObject" Target="embeddings/oleObject3029.bin"/><Relationship Id="rId6949" Type="http://schemas.openxmlformats.org/officeDocument/2006/relationships/oleObject" Target="embeddings/oleObject3571.bin"/><Relationship Id="rId714" Type="http://schemas.openxmlformats.org/officeDocument/2006/relationships/image" Target="media/image340.wmf"/><Relationship Id="rId1344" Type="http://schemas.openxmlformats.org/officeDocument/2006/relationships/oleObject" Target="embeddings/oleObject686.bin"/><Relationship Id="rId5965" Type="http://schemas.openxmlformats.org/officeDocument/2006/relationships/oleObject" Target="embeddings/oleObject3064.bin"/><Relationship Id="rId8371" Type="http://schemas.openxmlformats.org/officeDocument/2006/relationships/oleObject" Target="embeddings/oleObject4508.bin"/><Relationship Id="rId50" Type="http://schemas.openxmlformats.org/officeDocument/2006/relationships/image" Target="media/image17.png"/><Relationship Id="rId1411" Type="http://schemas.openxmlformats.org/officeDocument/2006/relationships/image" Target="media/image675.wmf"/><Relationship Id="rId4567" Type="http://schemas.openxmlformats.org/officeDocument/2006/relationships/image" Target="media/image2211.wmf"/><Relationship Id="rId5618" Type="http://schemas.openxmlformats.org/officeDocument/2006/relationships/image" Target="media/image2712.wmf"/><Relationship Id="rId8024" Type="http://schemas.openxmlformats.org/officeDocument/2006/relationships/image" Target="media/image3666.wmf"/><Relationship Id="rId3169" Type="http://schemas.openxmlformats.org/officeDocument/2006/relationships/image" Target="media/image1546.wmf"/><Relationship Id="rId3583" Type="http://schemas.openxmlformats.org/officeDocument/2006/relationships/image" Target="media/image1755.wmf"/><Relationship Id="rId4981" Type="http://schemas.openxmlformats.org/officeDocument/2006/relationships/oleObject" Target="embeddings/oleObject2564.bin"/><Relationship Id="rId7040" Type="http://schemas.openxmlformats.org/officeDocument/2006/relationships/image" Target="media/image3401.wmf"/><Relationship Id="rId2185" Type="http://schemas.openxmlformats.org/officeDocument/2006/relationships/image" Target="media/image1058.wmf"/><Relationship Id="rId3236" Type="http://schemas.openxmlformats.org/officeDocument/2006/relationships/oleObject" Target="embeddings/oleObject1641.bin"/><Relationship Id="rId4634" Type="http://schemas.openxmlformats.org/officeDocument/2006/relationships/oleObject" Target="embeddings/oleObject2379.bin"/><Relationship Id="rId157" Type="http://schemas.openxmlformats.org/officeDocument/2006/relationships/image" Target="media/image68.wmf"/><Relationship Id="rId3650" Type="http://schemas.openxmlformats.org/officeDocument/2006/relationships/oleObject" Target="embeddings/oleObject1851.bin"/><Relationship Id="rId4701" Type="http://schemas.openxmlformats.org/officeDocument/2006/relationships/oleObject" Target="embeddings/oleObject2420.bin"/><Relationship Id="rId7857" Type="http://schemas.openxmlformats.org/officeDocument/2006/relationships/oleObject" Target="embeddings/oleObject4248.bin"/><Relationship Id="rId571" Type="http://schemas.openxmlformats.org/officeDocument/2006/relationships/image" Target="media/image270.wmf"/><Relationship Id="rId2252" Type="http://schemas.openxmlformats.org/officeDocument/2006/relationships/oleObject" Target="embeddings/oleObject1150.bin"/><Relationship Id="rId3303" Type="http://schemas.openxmlformats.org/officeDocument/2006/relationships/oleObject" Target="embeddings/oleObject1675.bin"/><Relationship Id="rId6459" Type="http://schemas.openxmlformats.org/officeDocument/2006/relationships/image" Target="media/image3122.wmf"/><Relationship Id="rId6873" Type="http://schemas.openxmlformats.org/officeDocument/2006/relationships/oleObject" Target="embeddings/oleObject3527.bin"/><Relationship Id="rId7924" Type="http://schemas.openxmlformats.org/officeDocument/2006/relationships/image" Target="media/image3619.wmf"/><Relationship Id="rId224" Type="http://schemas.openxmlformats.org/officeDocument/2006/relationships/image" Target="media/image102.wmf"/><Relationship Id="rId5475" Type="http://schemas.openxmlformats.org/officeDocument/2006/relationships/image" Target="media/image2643.wmf"/><Relationship Id="rId6526" Type="http://schemas.openxmlformats.org/officeDocument/2006/relationships/oleObject" Target="embeddings/oleObject3349.bin"/><Relationship Id="rId6940" Type="http://schemas.openxmlformats.org/officeDocument/2006/relationships/image" Target="media/image3351.wmf"/><Relationship Id="rId4077" Type="http://schemas.openxmlformats.org/officeDocument/2006/relationships/image" Target="media/image2000.wmf"/><Relationship Id="rId4491" Type="http://schemas.openxmlformats.org/officeDocument/2006/relationships/oleObject" Target="embeddings/oleObject2279.bin"/><Relationship Id="rId5128" Type="http://schemas.openxmlformats.org/officeDocument/2006/relationships/oleObject" Target="embeddings/oleObject2640.bin"/><Relationship Id="rId5542" Type="http://schemas.openxmlformats.org/officeDocument/2006/relationships/oleObject" Target="embeddings/oleObject2848.bin"/><Relationship Id="rId8698" Type="http://schemas.openxmlformats.org/officeDocument/2006/relationships/image" Target="media/image3993.wmf"/><Relationship Id="rId1738" Type="http://schemas.openxmlformats.org/officeDocument/2006/relationships/image" Target="media/image837.wmf"/><Relationship Id="rId3093" Type="http://schemas.openxmlformats.org/officeDocument/2006/relationships/image" Target="media/image1508.wmf"/><Relationship Id="rId4144" Type="http://schemas.openxmlformats.org/officeDocument/2006/relationships/image" Target="media/image2034.wmf"/><Relationship Id="rId3160" Type="http://schemas.openxmlformats.org/officeDocument/2006/relationships/oleObject" Target="embeddings/oleObject1608.bin"/><Relationship Id="rId4211" Type="http://schemas.openxmlformats.org/officeDocument/2006/relationships/oleObject" Target="embeddings/oleObject2133.bin"/><Relationship Id="rId7367" Type="http://schemas.openxmlformats.org/officeDocument/2006/relationships/image" Target="media/image3557.wmf"/><Relationship Id="rId8418" Type="http://schemas.openxmlformats.org/officeDocument/2006/relationships/oleObject" Target="embeddings/oleObject4539.bin"/><Relationship Id="rId1805" Type="http://schemas.openxmlformats.org/officeDocument/2006/relationships/oleObject" Target="embeddings/oleObject924.bin"/><Relationship Id="rId7781" Type="http://schemas.openxmlformats.org/officeDocument/2006/relationships/oleObject" Target="embeddings/oleObject4176.bin"/><Relationship Id="rId3977" Type="http://schemas.openxmlformats.org/officeDocument/2006/relationships/oleObject" Target="embeddings/oleObject2017.bin"/><Relationship Id="rId6036" Type="http://schemas.openxmlformats.org/officeDocument/2006/relationships/oleObject" Target="embeddings/oleObject3101.bin"/><Relationship Id="rId6383" Type="http://schemas.openxmlformats.org/officeDocument/2006/relationships/oleObject" Target="embeddings/oleObject3271.bin"/><Relationship Id="rId7434" Type="http://schemas.openxmlformats.org/officeDocument/2006/relationships/oleObject" Target="embeddings/oleObject3829.bin"/><Relationship Id="rId898" Type="http://schemas.openxmlformats.org/officeDocument/2006/relationships/image" Target="media/image428.wmf"/><Relationship Id="rId2579" Type="http://schemas.openxmlformats.org/officeDocument/2006/relationships/image" Target="media/image1256.wmf"/><Relationship Id="rId2993" Type="http://schemas.openxmlformats.org/officeDocument/2006/relationships/image" Target="media/image1458.wmf"/><Relationship Id="rId6450" Type="http://schemas.openxmlformats.org/officeDocument/2006/relationships/oleObject" Target="embeddings/oleObject3310.bin"/><Relationship Id="rId7501" Type="http://schemas.openxmlformats.org/officeDocument/2006/relationships/oleObject" Target="embeddings/oleObject3896.bin"/><Relationship Id="rId965" Type="http://schemas.openxmlformats.org/officeDocument/2006/relationships/image" Target="media/image460.wmf"/><Relationship Id="rId1595" Type="http://schemas.openxmlformats.org/officeDocument/2006/relationships/oleObject" Target="embeddings/oleObject819.bin"/><Relationship Id="rId2646" Type="http://schemas.openxmlformats.org/officeDocument/2006/relationships/oleObject" Target="embeddings/oleObject1346.bin"/><Relationship Id="rId5052" Type="http://schemas.openxmlformats.org/officeDocument/2006/relationships/image" Target="media/image2433.wmf"/><Relationship Id="rId6103" Type="http://schemas.openxmlformats.org/officeDocument/2006/relationships/oleObject" Target="embeddings/oleObject3136.bin"/><Relationship Id="rId618" Type="http://schemas.openxmlformats.org/officeDocument/2006/relationships/oleObject" Target="embeddings/oleObject314.bin"/><Relationship Id="rId1248" Type="http://schemas.openxmlformats.org/officeDocument/2006/relationships/image" Target="media/image600.wmf"/><Relationship Id="rId1662" Type="http://schemas.openxmlformats.org/officeDocument/2006/relationships/image" Target="media/image799.wmf"/><Relationship Id="rId5869" Type="http://schemas.openxmlformats.org/officeDocument/2006/relationships/image" Target="media/image2835.wmf"/><Relationship Id="rId8275" Type="http://schemas.openxmlformats.org/officeDocument/2006/relationships/image" Target="media/image3794.wmf"/><Relationship Id="rId1315" Type="http://schemas.openxmlformats.org/officeDocument/2006/relationships/oleObject" Target="embeddings/oleObject671.bin"/><Relationship Id="rId2713" Type="http://schemas.openxmlformats.org/officeDocument/2006/relationships/image" Target="media/image1323.png"/><Relationship Id="rId7291" Type="http://schemas.openxmlformats.org/officeDocument/2006/relationships/oleObject" Target="embeddings/oleObject3748.bin"/><Relationship Id="rId8342" Type="http://schemas.openxmlformats.org/officeDocument/2006/relationships/image" Target="media/image3826.wmf"/><Relationship Id="rId4885" Type="http://schemas.openxmlformats.org/officeDocument/2006/relationships/oleObject" Target="embeddings/oleObject2516.bin"/><Relationship Id="rId5936" Type="http://schemas.openxmlformats.org/officeDocument/2006/relationships/oleObject" Target="embeddings/oleObject3049.bin"/><Relationship Id="rId21" Type="http://schemas.openxmlformats.org/officeDocument/2006/relationships/image" Target="media/image7.wmf"/><Relationship Id="rId2089" Type="http://schemas.openxmlformats.org/officeDocument/2006/relationships/oleObject" Target="embeddings/oleObject1068.bin"/><Relationship Id="rId3487" Type="http://schemas.openxmlformats.org/officeDocument/2006/relationships/oleObject" Target="embeddings/oleObject1769.bin"/><Relationship Id="rId4538" Type="http://schemas.openxmlformats.org/officeDocument/2006/relationships/oleObject" Target="embeddings/oleObject2326.bin"/><Relationship Id="rId4952" Type="http://schemas.openxmlformats.org/officeDocument/2006/relationships/image" Target="media/image2383.wmf"/><Relationship Id="rId3554" Type="http://schemas.openxmlformats.org/officeDocument/2006/relationships/oleObject" Target="embeddings/oleObject1803.bin"/><Relationship Id="rId4605" Type="http://schemas.openxmlformats.org/officeDocument/2006/relationships/oleObject" Target="embeddings/oleObject2364.bin"/><Relationship Id="rId7011" Type="http://schemas.openxmlformats.org/officeDocument/2006/relationships/image" Target="media/image3386.wmf"/><Relationship Id="rId475" Type="http://schemas.openxmlformats.org/officeDocument/2006/relationships/oleObject" Target="embeddings/oleObject241.bin"/><Relationship Id="rId2156" Type="http://schemas.openxmlformats.org/officeDocument/2006/relationships/oleObject" Target="embeddings/oleObject1102.bin"/><Relationship Id="rId2570" Type="http://schemas.openxmlformats.org/officeDocument/2006/relationships/oleObject" Target="embeddings/oleObject1308.bin"/><Relationship Id="rId3207" Type="http://schemas.openxmlformats.org/officeDocument/2006/relationships/image" Target="media/image1565.wmf"/><Relationship Id="rId3621" Type="http://schemas.openxmlformats.org/officeDocument/2006/relationships/image" Target="media/image1774.wmf"/><Relationship Id="rId6777" Type="http://schemas.openxmlformats.org/officeDocument/2006/relationships/oleObject" Target="embeddings/oleObject3478.bin"/><Relationship Id="rId7828" Type="http://schemas.openxmlformats.org/officeDocument/2006/relationships/oleObject" Target="embeddings/oleObject4223.bin"/><Relationship Id="rId128" Type="http://schemas.openxmlformats.org/officeDocument/2006/relationships/oleObject" Target="embeddings/oleObject64.bin"/><Relationship Id="rId542" Type="http://schemas.openxmlformats.org/officeDocument/2006/relationships/oleObject" Target="embeddings/oleObject276.bin"/><Relationship Id="rId1172" Type="http://schemas.openxmlformats.org/officeDocument/2006/relationships/oleObject" Target="embeddings/oleObject598.bin"/><Relationship Id="rId2223" Type="http://schemas.openxmlformats.org/officeDocument/2006/relationships/image" Target="media/image1077.wmf"/><Relationship Id="rId5379" Type="http://schemas.openxmlformats.org/officeDocument/2006/relationships/image" Target="media/image2599.wmf"/><Relationship Id="rId5793" Type="http://schemas.openxmlformats.org/officeDocument/2006/relationships/oleObject" Target="embeddings/oleObject2976.bin"/><Relationship Id="rId6844" Type="http://schemas.openxmlformats.org/officeDocument/2006/relationships/image" Target="media/image3310.wmf"/><Relationship Id="rId4395" Type="http://schemas.openxmlformats.org/officeDocument/2006/relationships/image" Target="media/image2158.wmf"/><Relationship Id="rId5446" Type="http://schemas.openxmlformats.org/officeDocument/2006/relationships/oleObject" Target="embeddings/oleObject2798.bin"/><Relationship Id="rId1989" Type="http://schemas.openxmlformats.org/officeDocument/2006/relationships/oleObject" Target="embeddings/oleObject1018.bin"/><Relationship Id="rId4048" Type="http://schemas.openxmlformats.org/officeDocument/2006/relationships/oleObject" Target="embeddings/oleObject2052.bin"/><Relationship Id="rId5860" Type="http://schemas.openxmlformats.org/officeDocument/2006/relationships/oleObject" Target="embeddings/oleObject3010.bin"/><Relationship Id="rId6911" Type="http://schemas.openxmlformats.org/officeDocument/2006/relationships/oleObject" Target="embeddings/oleObject3549.bin"/><Relationship Id="rId3064" Type="http://schemas.openxmlformats.org/officeDocument/2006/relationships/oleObject" Target="embeddings/oleObject1560.bin"/><Relationship Id="rId4462" Type="http://schemas.openxmlformats.org/officeDocument/2006/relationships/oleObject" Target="embeddings/oleObject2262.bin"/><Relationship Id="rId5513" Type="http://schemas.openxmlformats.org/officeDocument/2006/relationships/oleObject" Target="embeddings/oleObject2833.bin"/><Relationship Id="rId8669" Type="http://schemas.openxmlformats.org/officeDocument/2006/relationships/oleObject" Target="embeddings/oleObject4667.bin"/><Relationship Id="rId1709" Type="http://schemas.openxmlformats.org/officeDocument/2006/relationships/oleObject" Target="embeddings/oleObject876.bin"/><Relationship Id="rId4115" Type="http://schemas.openxmlformats.org/officeDocument/2006/relationships/oleObject" Target="embeddings/oleObject2085.bin"/><Relationship Id="rId7685" Type="http://schemas.openxmlformats.org/officeDocument/2006/relationships/oleObject" Target="embeddings/oleObject4080.bin"/><Relationship Id="rId2080" Type="http://schemas.openxmlformats.org/officeDocument/2006/relationships/image" Target="media/image1006.wmf"/><Relationship Id="rId3131" Type="http://schemas.openxmlformats.org/officeDocument/2006/relationships/image" Target="media/image1527.wmf"/><Relationship Id="rId6287" Type="http://schemas.openxmlformats.org/officeDocument/2006/relationships/image" Target="media/image3042.wmf"/><Relationship Id="rId7338" Type="http://schemas.openxmlformats.org/officeDocument/2006/relationships/image" Target="media/image3544.wmf"/><Relationship Id="rId7752" Type="http://schemas.openxmlformats.org/officeDocument/2006/relationships/oleObject" Target="embeddings/oleObject4147.bin"/><Relationship Id="rId2897" Type="http://schemas.openxmlformats.org/officeDocument/2006/relationships/oleObject" Target="embeddings/oleObject1478.bin"/><Relationship Id="rId3948" Type="http://schemas.openxmlformats.org/officeDocument/2006/relationships/oleObject" Target="embeddings/oleObject2002.bin"/><Relationship Id="rId6354" Type="http://schemas.openxmlformats.org/officeDocument/2006/relationships/image" Target="media/image3075.wmf"/><Relationship Id="rId7405" Type="http://schemas.openxmlformats.org/officeDocument/2006/relationships/oleObject" Target="embeddings/oleObject3808.bin"/><Relationship Id="rId869" Type="http://schemas.openxmlformats.org/officeDocument/2006/relationships/oleObject" Target="embeddings/oleObject443.bin"/><Relationship Id="rId1499" Type="http://schemas.openxmlformats.org/officeDocument/2006/relationships/image" Target="media/image719.wmf"/><Relationship Id="rId5370" Type="http://schemas.openxmlformats.org/officeDocument/2006/relationships/oleObject" Target="embeddings/oleObject2756.bin"/><Relationship Id="rId6007" Type="http://schemas.openxmlformats.org/officeDocument/2006/relationships/oleObject" Target="embeddings/oleObject3086.bin"/><Relationship Id="rId6421" Type="http://schemas.openxmlformats.org/officeDocument/2006/relationships/oleObject" Target="embeddings/oleObject3290.bin"/><Relationship Id="rId2964" Type="http://schemas.openxmlformats.org/officeDocument/2006/relationships/oleObject" Target="embeddings/oleObject1510.bin"/><Relationship Id="rId5023" Type="http://schemas.openxmlformats.org/officeDocument/2006/relationships/oleObject" Target="embeddings/oleObject2585.bin"/><Relationship Id="rId8179" Type="http://schemas.openxmlformats.org/officeDocument/2006/relationships/image" Target="media/image3742.wmf"/><Relationship Id="rId936" Type="http://schemas.openxmlformats.org/officeDocument/2006/relationships/oleObject" Target="embeddings/oleObject479.bin"/><Relationship Id="rId1219" Type="http://schemas.openxmlformats.org/officeDocument/2006/relationships/oleObject" Target="embeddings/oleObject623.bin"/><Relationship Id="rId1566" Type="http://schemas.openxmlformats.org/officeDocument/2006/relationships/image" Target="media/image751.wmf"/><Relationship Id="rId1980" Type="http://schemas.openxmlformats.org/officeDocument/2006/relationships/image" Target="media/image956.wmf"/><Relationship Id="rId2617" Type="http://schemas.openxmlformats.org/officeDocument/2006/relationships/image" Target="media/image1275.wmf"/><Relationship Id="rId7195" Type="http://schemas.openxmlformats.org/officeDocument/2006/relationships/oleObject" Target="embeddings/oleObject3699.bin"/><Relationship Id="rId8246" Type="http://schemas.openxmlformats.org/officeDocument/2006/relationships/oleObject" Target="embeddings/oleObject4449.bin"/><Relationship Id="rId8593" Type="http://schemas.openxmlformats.org/officeDocument/2006/relationships/image" Target="media/image3942.wmf"/><Relationship Id="rId1633" Type="http://schemas.openxmlformats.org/officeDocument/2006/relationships/oleObject" Target="embeddings/oleObject838.bin"/><Relationship Id="rId4789" Type="http://schemas.openxmlformats.org/officeDocument/2006/relationships/oleObject" Target="embeddings/oleObject2465.bin"/><Relationship Id="rId8660" Type="http://schemas.openxmlformats.org/officeDocument/2006/relationships/oleObject" Target="embeddings/oleObject4662.bin"/><Relationship Id="rId1700" Type="http://schemas.openxmlformats.org/officeDocument/2006/relationships/image" Target="media/image818.wmf"/><Relationship Id="rId4856" Type="http://schemas.openxmlformats.org/officeDocument/2006/relationships/oleObject" Target="embeddings/oleObject2501.bin"/><Relationship Id="rId5907" Type="http://schemas.openxmlformats.org/officeDocument/2006/relationships/oleObject" Target="embeddings/oleObject3034.bin"/><Relationship Id="rId7262" Type="http://schemas.openxmlformats.org/officeDocument/2006/relationships/image" Target="media/image3506.wmf"/><Relationship Id="rId8313" Type="http://schemas.openxmlformats.org/officeDocument/2006/relationships/oleObject" Target="embeddings/oleObject4478.bin"/><Relationship Id="rId3458" Type="http://schemas.openxmlformats.org/officeDocument/2006/relationships/image" Target="media/image1693.wmf"/><Relationship Id="rId3872" Type="http://schemas.openxmlformats.org/officeDocument/2006/relationships/image" Target="media/image1899.wmf"/><Relationship Id="rId4509" Type="http://schemas.openxmlformats.org/officeDocument/2006/relationships/oleObject" Target="embeddings/oleObject2297.bin"/><Relationship Id="rId379" Type="http://schemas.openxmlformats.org/officeDocument/2006/relationships/image" Target="media/image177.wmf"/><Relationship Id="rId793" Type="http://schemas.openxmlformats.org/officeDocument/2006/relationships/image" Target="media/image377.wmf"/><Relationship Id="rId2474" Type="http://schemas.openxmlformats.org/officeDocument/2006/relationships/oleObject" Target="embeddings/oleObject1261.bin"/><Relationship Id="rId3525" Type="http://schemas.openxmlformats.org/officeDocument/2006/relationships/image" Target="media/image1726.wmf"/><Relationship Id="rId4923" Type="http://schemas.openxmlformats.org/officeDocument/2006/relationships/oleObject" Target="embeddings/oleObject2535.bin"/><Relationship Id="rId446" Type="http://schemas.openxmlformats.org/officeDocument/2006/relationships/image" Target="media/image211.wmf"/><Relationship Id="rId1076" Type="http://schemas.openxmlformats.org/officeDocument/2006/relationships/image" Target="media/image515.wmf"/><Relationship Id="rId1490" Type="http://schemas.openxmlformats.org/officeDocument/2006/relationships/oleObject" Target="embeddings/oleObject765.bin"/><Relationship Id="rId2127" Type="http://schemas.openxmlformats.org/officeDocument/2006/relationships/oleObject" Target="embeddings/oleObject1087.bin"/><Relationship Id="rId860" Type="http://schemas.openxmlformats.org/officeDocument/2006/relationships/image" Target="media/image411.wmf"/><Relationship Id="rId1143" Type="http://schemas.openxmlformats.org/officeDocument/2006/relationships/image" Target="media/image549.png"/><Relationship Id="rId2541" Type="http://schemas.openxmlformats.org/officeDocument/2006/relationships/image" Target="media/image1237.wmf"/><Relationship Id="rId4299" Type="http://schemas.openxmlformats.org/officeDocument/2006/relationships/image" Target="media/image2110.wmf"/><Relationship Id="rId5697" Type="http://schemas.openxmlformats.org/officeDocument/2006/relationships/oleObject" Target="embeddings/oleObject2928.bin"/><Relationship Id="rId6748" Type="http://schemas.openxmlformats.org/officeDocument/2006/relationships/image" Target="media/image3262.wmf"/><Relationship Id="rId8170" Type="http://schemas.openxmlformats.org/officeDocument/2006/relationships/oleObject" Target="embeddings/oleObject4410.bin"/><Relationship Id="rId513" Type="http://schemas.openxmlformats.org/officeDocument/2006/relationships/oleObject" Target="embeddings/oleObject262.bin"/><Relationship Id="rId5764" Type="http://schemas.openxmlformats.org/officeDocument/2006/relationships/image" Target="media/image2783.wmf"/><Relationship Id="rId6815" Type="http://schemas.openxmlformats.org/officeDocument/2006/relationships/oleObject" Target="embeddings/oleObject3497.bin"/><Relationship Id="rId1210" Type="http://schemas.openxmlformats.org/officeDocument/2006/relationships/image" Target="media/image581.wmf"/><Relationship Id="rId4366" Type="http://schemas.openxmlformats.org/officeDocument/2006/relationships/image" Target="media/image2144.wmf"/><Relationship Id="rId4780" Type="http://schemas.openxmlformats.org/officeDocument/2006/relationships/image" Target="media/image2307.wmf"/><Relationship Id="rId5417" Type="http://schemas.openxmlformats.org/officeDocument/2006/relationships/image" Target="media/image2617.wmf"/><Relationship Id="rId5831" Type="http://schemas.openxmlformats.org/officeDocument/2006/relationships/image" Target="media/image2816.wmf"/><Relationship Id="rId3382" Type="http://schemas.openxmlformats.org/officeDocument/2006/relationships/oleObject" Target="embeddings/oleObject1716.bin"/><Relationship Id="rId4019" Type="http://schemas.openxmlformats.org/officeDocument/2006/relationships/oleObject" Target="embeddings/oleObject2038.bin"/><Relationship Id="rId4433" Type="http://schemas.openxmlformats.org/officeDocument/2006/relationships/oleObject" Target="embeddings/oleObject2245.bin"/><Relationship Id="rId7589" Type="http://schemas.openxmlformats.org/officeDocument/2006/relationships/oleObject" Target="embeddings/oleObject3984.bin"/><Relationship Id="rId3035" Type="http://schemas.openxmlformats.org/officeDocument/2006/relationships/image" Target="media/image1479.wmf"/><Relationship Id="rId4500" Type="http://schemas.openxmlformats.org/officeDocument/2006/relationships/oleObject" Target="embeddings/oleObject2288.bin"/><Relationship Id="rId7656" Type="http://schemas.openxmlformats.org/officeDocument/2006/relationships/oleObject" Target="embeddings/oleObject4051.bin"/><Relationship Id="rId8707" Type="http://schemas.openxmlformats.org/officeDocument/2006/relationships/oleObject" Target="embeddings/oleObject4687.bin"/><Relationship Id="rId370" Type="http://schemas.openxmlformats.org/officeDocument/2006/relationships/oleObject" Target="embeddings/oleObject187.bin"/><Relationship Id="rId2051" Type="http://schemas.openxmlformats.org/officeDocument/2006/relationships/image" Target="media/image991.wmf"/><Relationship Id="rId3102" Type="http://schemas.openxmlformats.org/officeDocument/2006/relationships/oleObject" Target="embeddings/oleObject1579.bin"/><Relationship Id="rId6258" Type="http://schemas.openxmlformats.org/officeDocument/2006/relationships/oleObject" Target="embeddings/oleObject3208.bin"/><Relationship Id="rId7309" Type="http://schemas.openxmlformats.org/officeDocument/2006/relationships/oleObject" Target="embeddings/oleObject3757.bin"/><Relationship Id="rId5274" Type="http://schemas.openxmlformats.org/officeDocument/2006/relationships/oleObject" Target="embeddings/oleObject2708.bin"/><Relationship Id="rId6325" Type="http://schemas.openxmlformats.org/officeDocument/2006/relationships/image" Target="media/image3061.wmf"/><Relationship Id="rId6672" Type="http://schemas.openxmlformats.org/officeDocument/2006/relationships/oleObject" Target="embeddings/oleObject3422.bin"/><Relationship Id="rId7723" Type="http://schemas.openxmlformats.org/officeDocument/2006/relationships/oleObject" Target="embeddings/oleObject4118.bin"/><Relationship Id="rId2868" Type="http://schemas.openxmlformats.org/officeDocument/2006/relationships/image" Target="media/image1394.wmf"/><Relationship Id="rId3919" Type="http://schemas.openxmlformats.org/officeDocument/2006/relationships/image" Target="media/image1922.wmf"/><Relationship Id="rId1884" Type="http://schemas.openxmlformats.org/officeDocument/2006/relationships/image" Target="media/image909.wmf"/><Relationship Id="rId2935" Type="http://schemas.openxmlformats.org/officeDocument/2006/relationships/image" Target="media/image1429.wmf"/><Relationship Id="rId4290" Type="http://schemas.openxmlformats.org/officeDocument/2006/relationships/image" Target="media/image2107.wmf"/><Relationship Id="rId5341" Type="http://schemas.openxmlformats.org/officeDocument/2006/relationships/image" Target="media/image2580.wmf"/><Relationship Id="rId8497" Type="http://schemas.openxmlformats.org/officeDocument/2006/relationships/image" Target="media/image3896.wmf"/><Relationship Id="rId907" Type="http://schemas.openxmlformats.org/officeDocument/2006/relationships/oleObject" Target="embeddings/oleObject464.bin"/><Relationship Id="rId1537" Type="http://schemas.openxmlformats.org/officeDocument/2006/relationships/oleObject" Target="embeddings/oleObject790.bin"/><Relationship Id="rId1951" Type="http://schemas.openxmlformats.org/officeDocument/2006/relationships/oleObject" Target="embeddings/oleObject999.bin"/><Relationship Id="rId7099" Type="http://schemas.openxmlformats.org/officeDocument/2006/relationships/oleObject" Target="embeddings/oleObject3646.bin"/><Relationship Id="rId8564" Type="http://schemas.openxmlformats.org/officeDocument/2006/relationships/oleObject" Target="embeddings/oleObject4612.bin"/><Relationship Id="rId1604" Type="http://schemas.openxmlformats.org/officeDocument/2006/relationships/image" Target="media/image770.wmf"/><Relationship Id="rId4010" Type="http://schemas.openxmlformats.org/officeDocument/2006/relationships/image" Target="media/image1966.wmf"/><Relationship Id="rId7166" Type="http://schemas.openxmlformats.org/officeDocument/2006/relationships/image" Target="media/image3459.wmf"/><Relationship Id="rId7580" Type="http://schemas.openxmlformats.org/officeDocument/2006/relationships/oleObject" Target="embeddings/oleObject3975.bin"/><Relationship Id="rId8217" Type="http://schemas.openxmlformats.org/officeDocument/2006/relationships/image" Target="media/image3760.wmf"/><Relationship Id="rId8631" Type="http://schemas.openxmlformats.org/officeDocument/2006/relationships/image" Target="media/image3961.wmf"/><Relationship Id="rId6182" Type="http://schemas.openxmlformats.org/officeDocument/2006/relationships/oleObject" Target="embeddings/oleObject3176.bin"/><Relationship Id="rId7233" Type="http://schemas.openxmlformats.org/officeDocument/2006/relationships/oleObject" Target="embeddings/oleObject3719.bin"/><Relationship Id="rId697" Type="http://schemas.openxmlformats.org/officeDocument/2006/relationships/oleObject" Target="embeddings/oleObject354.bin"/><Relationship Id="rId2378" Type="http://schemas.openxmlformats.org/officeDocument/2006/relationships/image" Target="media/image1153.wmf"/><Relationship Id="rId3429" Type="http://schemas.openxmlformats.org/officeDocument/2006/relationships/oleObject" Target="embeddings/oleObject1740.bin"/><Relationship Id="rId3776" Type="http://schemas.openxmlformats.org/officeDocument/2006/relationships/oleObject" Target="embeddings/oleObject1914.bin"/><Relationship Id="rId4827" Type="http://schemas.openxmlformats.org/officeDocument/2006/relationships/oleObject" Target="embeddings/oleObject2486.bin"/><Relationship Id="rId2792" Type="http://schemas.openxmlformats.org/officeDocument/2006/relationships/image" Target="media/image1356.wmf"/><Relationship Id="rId3843" Type="http://schemas.openxmlformats.org/officeDocument/2006/relationships/oleObject" Target="embeddings/oleObject1948.bin"/><Relationship Id="rId6999" Type="http://schemas.openxmlformats.org/officeDocument/2006/relationships/oleObject" Target="embeddings/oleObject3596.bin"/><Relationship Id="rId7300" Type="http://schemas.openxmlformats.org/officeDocument/2006/relationships/image" Target="media/image3525.wmf"/><Relationship Id="rId764" Type="http://schemas.openxmlformats.org/officeDocument/2006/relationships/oleObject" Target="embeddings/oleObject390.bin"/><Relationship Id="rId1394" Type="http://schemas.openxmlformats.org/officeDocument/2006/relationships/oleObject" Target="embeddings/oleObject717.bin"/><Relationship Id="rId2445" Type="http://schemas.openxmlformats.org/officeDocument/2006/relationships/oleObject" Target="embeddings/oleObject1249.bin"/><Relationship Id="rId3910" Type="http://schemas.openxmlformats.org/officeDocument/2006/relationships/image" Target="media/image1917.wmf"/><Relationship Id="rId417" Type="http://schemas.openxmlformats.org/officeDocument/2006/relationships/image" Target="media/image196.wmf"/><Relationship Id="rId831" Type="http://schemas.openxmlformats.org/officeDocument/2006/relationships/image" Target="media/image396.wmf"/><Relationship Id="rId1047" Type="http://schemas.openxmlformats.org/officeDocument/2006/relationships/oleObject" Target="embeddings/oleObject536.bin"/><Relationship Id="rId1461" Type="http://schemas.openxmlformats.org/officeDocument/2006/relationships/image" Target="media/image700.wmf"/><Relationship Id="rId2512" Type="http://schemas.openxmlformats.org/officeDocument/2006/relationships/oleObject" Target="embeddings/oleObject1279.bin"/><Relationship Id="rId5668" Type="http://schemas.openxmlformats.org/officeDocument/2006/relationships/oleObject" Target="embeddings/oleObject2913.bin"/><Relationship Id="rId6719" Type="http://schemas.openxmlformats.org/officeDocument/2006/relationships/oleObject" Target="embeddings/oleObject3449.bin"/><Relationship Id="rId8074" Type="http://schemas.openxmlformats.org/officeDocument/2006/relationships/oleObject" Target="embeddings/oleObject4361.bin"/><Relationship Id="rId1114" Type="http://schemas.openxmlformats.org/officeDocument/2006/relationships/oleObject" Target="embeddings/oleObject569.bin"/><Relationship Id="rId4684" Type="http://schemas.openxmlformats.org/officeDocument/2006/relationships/image" Target="media/image2260.wmf"/><Relationship Id="rId5735" Type="http://schemas.openxmlformats.org/officeDocument/2006/relationships/oleObject" Target="embeddings/oleObject2945.bin"/><Relationship Id="rId7090" Type="http://schemas.openxmlformats.org/officeDocument/2006/relationships/image" Target="media/image3426.wmf"/><Relationship Id="rId8141" Type="http://schemas.openxmlformats.org/officeDocument/2006/relationships/image" Target="media/image3723.wmf"/><Relationship Id="rId3286" Type="http://schemas.openxmlformats.org/officeDocument/2006/relationships/image" Target="media/image1609.wmf"/><Relationship Id="rId4337" Type="http://schemas.openxmlformats.org/officeDocument/2006/relationships/oleObject" Target="embeddings/oleObject2195.bin"/><Relationship Id="rId3353" Type="http://schemas.openxmlformats.org/officeDocument/2006/relationships/oleObject" Target="embeddings/oleObject1701.bin"/><Relationship Id="rId4751" Type="http://schemas.openxmlformats.org/officeDocument/2006/relationships/image" Target="media/image2293.wmf"/><Relationship Id="rId5802" Type="http://schemas.openxmlformats.org/officeDocument/2006/relationships/oleObject" Target="embeddings/oleObject2981.bin"/><Relationship Id="rId274" Type="http://schemas.openxmlformats.org/officeDocument/2006/relationships/image" Target="media/image127.wmf"/><Relationship Id="rId3006" Type="http://schemas.openxmlformats.org/officeDocument/2006/relationships/oleObject" Target="embeddings/oleObject1531.bin"/><Relationship Id="rId4404" Type="http://schemas.openxmlformats.org/officeDocument/2006/relationships/oleObject" Target="embeddings/oleObject2229.bin"/><Relationship Id="rId7974" Type="http://schemas.openxmlformats.org/officeDocument/2006/relationships/oleObject" Target="embeddings/oleObject4311.bin"/><Relationship Id="rId3420" Type="http://schemas.openxmlformats.org/officeDocument/2006/relationships/image" Target="media/image1674.wmf"/><Relationship Id="rId6576" Type="http://schemas.openxmlformats.org/officeDocument/2006/relationships/oleObject" Target="embeddings/oleObject3374.bin"/><Relationship Id="rId6990" Type="http://schemas.openxmlformats.org/officeDocument/2006/relationships/image" Target="media/image3376.wmf"/><Relationship Id="rId7627" Type="http://schemas.openxmlformats.org/officeDocument/2006/relationships/oleObject" Target="embeddings/oleObject4022.bin"/><Relationship Id="rId341" Type="http://schemas.openxmlformats.org/officeDocument/2006/relationships/oleObject" Target="embeddings/oleObject172.bin"/><Relationship Id="rId2022" Type="http://schemas.openxmlformats.org/officeDocument/2006/relationships/oleObject" Target="embeddings/oleObject1035.bin"/><Relationship Id="rId5178" Type="http://schemas.openxmlformats.org/officeDocument/2006/relationships/oleObject" Target="embeddings/oleObject2665.bin"/><Relationship Id="rId5592" Type="http://schemas.openxmlformats.org/officeDocument/2006/relationships/image" Target="media/image2699.wmf"/><Relationship Id="rId6229" Type="http://schemas.openxmlformats.org/officeDocument/2006/relationships/image" Target="media/image3013.wmf"/><Relationship Id="rId6643" Type="http://schemas.openxmlformats.org/officeDocument/2006/relationships/image" Target="media/image3213.wmf"/><Relationship Id="rId1788" Type="http://schemas.openxmlformats.org/officeDocument/2006/relationships/image" Target="media/image862.wmf"/><Relationship Id="rId2839" Type="http://schemas.openxmlformats.org/officeDocument/2006/relationships/oleObject" Target="embeddings/oleObject1449.bin"/><Relationship Id="rId4194" Type="http://schemas.openxmlformats.org/officeDocument/2006/relationships/image" Target="media/image2059.wmf"/><Relationship Id="rId5245" Type="http://schemas.openxmlformats.org/officeDocument/2006/relationships/oleObject" Target="embeddings/oleObject2692.bin"/><Relationship Id="rId6710" Type="http://schemas.openxmlformats.org/officeDocument/2006/relationships/image" Target="media/image3243.wmf"/><Relationship Id="rId4261" Type="http://schemas.openxmlformats.org/officeDocument/2006/relationships/oleObject" Target="embeddings/oleObject2158.bin"/><Relationship Id="rId5312" Type="http://schemas.openxmlformats.org/officeDocument/2006/relationships/oleObject" Target="embeddings/oleObject2727.bin"/><Relationship Id="rId8468" Type="http://schemas.openxmlformats.org/officeDocument/2006/relationships/oleObject" Target="embeddings/oleObject4563.bin"/><Relationship Id="rId1508" Type="http://schemas.openxmlformats.org/officeDocument/2006/relationships/oleObject" Target="embeddings/oleObject774.bin"/><Relationship Id="rId1855" Type="http://schemas.openxmlformats.org/officeDocument/2006/relationships/oleObject" Target="embeddings/oleObject949.bin"/><Relationship Id="rId2906" Type="http://schemas.openxmlformats.org/officeDocument/2006/relationships/image" Target="media/image1414.wmf"/><Relationship Id="rId7484" Type="http://schemas.openxmlformats.org/officeDocument/2006/relationships/oleObject" Target="embeddings/oleObject3879.bin"/><Relationship Id="rId8535" Type="http://schemas.openxmlformats.org/officeDocument/2006/relationships/oleObject" Target="embeddings/oleObject4598.bin"/><Relationship Id="rId1922" Type="http://schemas.openxmlformats.org/officeDocument/2006/relationships/image" Target="media/image928.wmf"/><Relationship Id="rId6086" Type="http://schemas.openxmlformats.org/officeDocument/2006/relationships/image" Target="media/image2936.wmf"/><Relationship Id="rId7137" Type="http://schemas.openxmlformats.org/officeDocument/2006/relationships/image" Target="media/image3449.wmf"/><Relationship Id="rId7551" Type="http://schemas.openxmlformats.org/officeDocument/2006/relationships/oleObject" Target="embeddings/oleObject3946.bin"/><Relationship Id="rId8602" Type="http://schemas.openxmlformats.org/officeDocument/2006/relationships/oleObject" Target="embeddings/oleObject4633.bin"/><Relationship Id="rId2696" Type="http://schemas.openxmlformats.org/officeDocument/2006/relationships/image" Target="media/image1315.wmf"/><Relationship Id="rId3747" Type="http://schemas.openxmlformats.org/officeDocument/2006/relationships/image" Target="media/image1837.wmf"/><Relationship Id="rId6153" Type="http://schemas.openxmlformats.org/officeDocument/2006/relationships/image" Target="media/image2969.wmf"/><Relationship Id="rId7204" Type="http://schemas.openxmlformats.org/officeDocument/2006/relationships/image" Target="media/image3478.wmf"/><Relationship Id="rId668" Type="http://schemas.openxmlformats.org/officeDocument/2006/relationships/image" Target="media/image318.wmf"/><Relationship Id="rId1298" Type="http://schemas.openxmlformats.org/officeDocument/2006/relationships/oleObject" Target="embeddings/oleObject663.bin"/><Relationship Id="rId2349" Type="http://schemas.openxmlformats.org/officeDocument/2006/relationships/oleObject" Target="embeddings/oleObject1200.bin"/><Relationship Id="rId2763" Type="http://schemas.openxmlformats.org/officeDocument/2006/relationships/oleObject" Target="embeddings/oleObject1405.bin"/><Relationship Id="rId3814" Type="http://schemas.openxmlformats.org/officeDocument/2006/relationships/image" Target="media/image1870.wmf"/><Relationship Id="rId6220" Type="http://schemas.openxmlformats.org/officeDocument/2006/relationships/image" Target="media/image3005.wmf"/><Relationship Id="rId735" Type="http://schemas.openxmlformats.org/officeDocument/2006/relationships/oleObject" Target="embeddings/oleObject374.bin"/><Relationship Id="rId1365" Type="http://schemas.openxmlformats.org/officeDocument/2006/relationships/image" Target="media/image657.wmf"/><Relationship Id="rId2416" Type="http://schemas.openxmlformats.org/officeDocument/2006/relationships/image" Target="media/image1171.wmf"/><Relationship Id="rId8392" Type="http://schemas.openxmlformats.org/officeDocument/2006/relationships/oleObject" Target="embeddings/oleObject4519.bin"/><Relationship Id="rId1018" Type="http://schemas.openxmlformats.org/officeDocument/2006/relationships/image" Target="media/image486.wmf"/><Relationship Id="rId1432" Type="http://schemas.openxmlformats.org/officeDocument/2006/relationships/oleObject" Target="embeddings/oleObject736.bin"/><Relationship Id="rId2830" Type="http://schemas.openxmlformats.org/officeDocument/2006/relationships/image" Target="media/image1375.wmf"/><Relationship Id="rId4588" Type="http://schemas.openxmlformats.org/officeDocument/2006/relationships/oleObject" Target="embeddings/oleObject2354.bin"/><Relationship Id="rId5639" Type="http://schemas.openxmlformats.org/officeDocument/2006/relationships/oleObject" Target="embeddings/oleObject2897.bin"/><Relationship Id="rId5986" Type="http://schemas.openxmlformats.org/officeDocument/2006/relationships/oleObject" Target="embeddings/oleObject3075.bin"/><Relationship Id="rId8045" Type="http://schemas.openxmlformats.org/officeDocument/2006/relationships/image" Target="media/image3676.wmf"/><Relationship Id="rId71" Type="http://schemas.openxmlformats.org/officeDocument/2006/relationships/oleObject" Target="embeddings/oleObject36.bin"/><Relationship Id="rId802" Type="http://schemas.openxmlformats.org/officeDocument/2006/relationships/image" Target="media/image381.wmf"/><Relationship Id="rId7061" Type="http://schemas.openxmlformats.org/officeDocument/2006/relationships/oleObject" Target="embeddings/oleObject3627.bin"/><Relationship Id="rId8112" Type="http://schemas.openxmlformats.org/officeDocument/2006/relationships/oleObject" Target="embeddings/oleObject4380.bin"/><Relationship Id="rId4655" Type="http://schemas.openxmlformats.org/officeDocument/2006/relationships/oleObject" Target="embeddings/oleObject2396.bin"/><Relationship Id="rId5706" Type="http://schemas.openxmlformats.org/officeDocument/2006/relationships/image" Target="media/image2754.wmf"/><Relationship Id="rId178" Type="http://schemas.openxmlformats.org/officeDocument/2006/relationships/oleObject" Target="embeddings/oleObject89.bin"/><Relationship Id="rId3257" Type="http://schemas.openxmlformats.org/officeDocument/2006/relationships/image" Target="media/image1595.wmf"/><Relationship Id="rId3671" Type="http://schemas.openxmlformats.org/officeDocument/2006/relationships/image" Target="media/image1799.wmf"/><Relationship Id="rId4308" Type="http://schemas.openxmlformats.org/officeDocument/2006/relationships/oleObject" Target="embeddings/Microsoft_Visio_2003-2010_Drawing1.vsd"/><Relationship Id="rId4722" Type="http://schemas.openxmlformats.org/officeDocument/2006/relationships/oleObject" Target="embeddings/oleObject2431.bin"/><Relationship Id="rId7878" Type="http://schemas.openxmlformats.org/officeDocument/2006/relationships/image" Target="media/image3597.wmf"/><Relationship Id="rId592" Type="http://schemas.openxmlformats.org/officeDocument/2006/relationships/oleObject" Target="embeddings/oleObject301.bin"/><Relationship Id="rId2273" Type="http://schemas.openxmlformats.org/officeDocument/2006/relationships/oleObject" Target="embeddings/oleObject1161.bin"/><Relationship Id="rId3324" Type="http://schemas.openxmlformats.org/officeDocument/2006/relationships/oleObject" Target="embeddings/oleObject1686.bin"/><Relationship Id="rId6894" Type="http://schemas.openxmlformats.org/officeDocument/2006/relationships/image" Target="media/image3334.wmf"/><Relationship Id="rId7945" Type="http://schemas.openxmlformats.org/officeDocument/2006/relationships/oleObject" Target="embeddings/oleObject4296.bin"/><Relationship Id="rId245" Type="http://schemas.openxmlformats.org/officeDocument/2006/relationships/oleObject" Target="embeddings/oleObject122.bin"/><Relationship Id="rId2340" Type="http://schemas.openxmlformats.org/officeDocument/2006/relationships/image" Target="media/image1134.wmf"/><Relationship Id="rId5496" Type="http://schemas.openxmlformats.org/officeDocument/2006/relationships/oleObject" Target="embeddings/oleObject2824.bin"/><Relationship Id="rId6547" Type="http://schemas.openxmlformats.org/officeDocument/2006/relationships/image" Target="media/image3165.wmf"/><Relationship Id="rId312" Type="http://schemas.openxmlformats.org/officeDocument/2006/relationships/image" Target="media/image145.wmf"/><Relationship Id="rId4098" Type="http://schemas.openxmlformats.org/officeDocument/2006/relationships/image" Target="media/image2011.wmf"/><Relationship Id="rId5149" Type="http://schemas.openxmlformats.org/officeDocument/2006/relationships/image" Target="media/image2479.wmf"/><Relationship Id="rId5563" Type="http://schemas.openxmlformats.org/officeDocument/2006/relationships/image" Target="media/image2685.wmf"/><Relationship Id="rId6961" Type="http://schemas.openxmlformats.org/officeDocument/2006/relationships/oleObject" Target="embeddings/oleObject3577.bin"/><Relationship Id="rId4165" Type="http://schemas.openxmlformats.org/officeDocument/2006/relationships/oleObject" Target="embeddings/oleObject2110.bin"/><Relationship Id="rId5216" Type="http://schemas.openxmlformats.org/officeDocument/2006/relationships/image" Target="media/image2517.png"/><Relationship Id="rId6614" Type="http://schemas.openxmlformats.org/officeDocument/2006/relationships/oleObject" Target="embeddings/oleObject3393.bin"/><Relationship Id="rId1759" Type="http://schemas.openxmlformats.org/officeDocument/2006/relationships/oleObject" Target="embeddings/oleObject901.bin"/><Relationship Id="rId3181" Type="http://schemas.openxmlformats.org/officeDocument/2006/relationships/image" Target="media/image1552.wmf"/><Relationship Id="rId5630" Type="http://schemas.openxmlformats.org/officeDocument/2006/relationships/image" Target="media/image2718.wmf"/><Relationship Id="rId1826" Type="http://schemas.openxmlformats.org/officeDocument/2006/relationships/image" Target="media/image881.wmf"/><Relationship Id="rId4232" Type="http://schemas.openxmlformats.org/officeDocument/2006/relationships/image" Target="media/image2078.wmf"/><Relationship Id="rId7388" Type="http://schemas.openxmlformats.org/officeDocument/2006/relationships/oleObject" Target="embeddings/oleObject3798.bin"/><Relationship Id="rId8439" Type="http://schemas.openxmlformats.org/officeDocument/2006/relationships/oleObject" Target="embeddings/oleObject4549.bin"/><Relationship Id="rId3998" Type="http://schemas.openxmlformats.org/officeDocument/2006/relationships/image" Target="media/image1960.wmf"/><Relationship Id="rId7455" Type="http://schemas.openxmlformats.org/officeDocument/2006/relationships/oleObject" Target="embeddings/oleObject3850.bin"/><Relationship Id="rId8506" Type="http://schemas.openxmlformats.org/officeDocument/2006/relationships/oleObject" Target="embeddings/oleObject4583.bin"/><Relationship Id="rId6057" Type="http://schemas.openxmlformats.org/officeDocument/2006/relationships/oleObject" Target="embeddings/oleObject3112.bin"/><Relationship Id="rId6471" Type="http://schemas.openxmlformats.org/officeDocument/2006/relationships/image" Target="media/image3128.wmf"/><Relationship Id="rId7108" Type="http://schemas.openxmlformats.org/officeDocument/2006/relationships/oleObject" Target="embeddings/oleObject3651.bin"/><Relationship Id="rId7522" Type="http://schemas.openxmlformats.org/officeDocument/2006/relationships/oleObject" Target="embeddings/oleObject3917.bin"/><Relationship Id="rId986" Type="http://schemas.openxmlformats.org/officeDocument/2006/relationships/oleObject" Target="embeddings/oleObject505.bin"/><Relationship Id="rId2667" Type="http://schemas.openxmlformats.org/officeDocument/2006/relationships/image" Target="media/image1300.wmf"/><Relationship Id="rId3718" Type="http://schemas.openxmlformats.org/officeDocument/2006/relationships/oleObject" Target="embeddings/oleObject1885.bin"/><Relationship Id="rId5073" Type="http://schemas.openxmlformats.org/officeDocument/2006/relationships/oleObject" Target="embeddings/oleObject2610.bin"/><Relationship Id="rId6124" Type="http://schemas.openxmlformats.org/officeDocument/2006/relationships/image" Target="media/image2955.wmf"/><Relationship Id="rId639" Type="http://schemas.openxmlformats.org/officeDocument/2006/relationships/image" Target="media/image304.wmf"/><Relationship Id="rId1269" Type="http://schemas.openxmlformats.org/officeDocument/2006/relationships/image" Target="media/image612.wmf"/><Relationship Id="rId5140" Type="http://schemas.openxmlformats.org/officeDocument/2006/relationships/oleObject" Target="embeddings/oleObject2646.bin"/><Relationship Id="rId8296" Type="http://schemas.openxmlformats.org/officeDocument/2006/relationships/oleObject" Target="embeddings/oleObject4469.bin"/><Relationship Id="rId1683" Type="http://schemas.openxmlformats.org/officeDocument/2006/relationships/oleObject" Target="embeddings/oleObject863.bin"/><Relationship Id="rId2734" Type="http://schemas.openxmlformats.org/officeDocument/2006/relationships/image" Target="media/image1334.wmf"/><Relationship Id="rId706" Type="http://schemas.openxmlformats.org/officeDocument/2006/relationships/oleObject" Target="embeddings/oleObject359.bin"/><Relationship Id="rId1336" Type="http://schemas.openxmlformats.org/officeDocument/2006/relationships/oleObject" Target="embeddings/oleObject681.bin"/><Relationship Id="rId1750" Type="http://schemas.openxmlformats.org/officeDocument/2006/relationships/image" Target="media/image843.wmf"/><Relationship Id="rId2801" Type="http://schemas.openxmlformats.org/officeDocument/2006/relationships/image" Target="media/image1362.wmf"/><Relationship Id="rId5957" Type="http://schemas.openxmlformats.org/officeDocument/2006/relationships/image" Target="media/image28750.wmf"/><Relationship Id="rId8016" Type="http://schemas.openxmlformats.org/officeDocument/2006/relationships/image" Target="media/image3662.wmf"/><Relationship Id="rId8363" Type="http://schemas.openxmlformats.org/officeDocument/2006/relationships/oleObject" Target="embeddings/oleObject4504.bin"/><Relationship Id="rId42" Type="http://schemas.openxmlformats.org/officeDocument/2006/relationships/image" Target="media/image13.wmf"/><Relationship Id="rId1403" Type="http://schemas.openxmlformats.org/officeDocument/2006/relationships/image" Target="media/image671.wmf"/><Relationship Id="rId4559" Type="http://schemas.openxmlformats.org/officeDocument/2006/relationships/image" Target="media/image2207.wmf"/><Relationship Id="rId4973" Type="http://schemas.openxmlformats.org/officeDocument/2006/relationships/oleObject" Target="embeddings/oleObject2560.bin"/><Relationship Id="rId8430" Type="http://schemas.openxmlformats.org/officeDocument/2006/relationships/oleObject" Target="embeddings/oleObject4545.bin"/><Relationship Id="rId3575" Type="http://schemas.openxmlformats.org/officeDocument/2006/relationships/image" Target="media/image1751.wmf"/><Relationship Id="rId4626" Type="http://schemas.openxmlformats.org/officeDocument/2006/relationships/oleObject" Target="embeddings/oleObject2375.bin"/><Relationship Id="rId7032" Type="http://schemas.openxmlformats.org/officeDocument/2006/relationships/image" Target="media/image3397.wmf"/><Relationship Id="rId496" Type="http://schemas.openxmlformats.org/officeDocument/2006/relationships/image" Target="media/image233.wmf"/><Relationship Id="rId2177" Type="http://schemas.openxmlformats.org/officeDocument/2006/relationships/image" Target="media/image1054.wmf"/><Relationship Id="rId2591" Type="http://schemas.openxmlformats.org/officeDocument/2006/relationships/image" Target="media/image1262.wmf"/><Relationship Id="rId3228" Type="http://schemas.openxmlformats.org/officeDocument/2006/relationships/oleObject" Target="embeddings/oleObject1637.bin"/><Relationship Id="rId3642" Type="http://schemas.openxmlformats.org/officeDocument/2006/relationships/oleObject" Target="embeddings/oleObject1847.bin"/><Relationship Id="rId6798" Type="http://schemas.openxmlformats.org/officeDocument/2006/relationships/image" Target="media/image3287.wmf"/><Relationship Id="rId7849" Type="http://schemas.openxmlformats.org/officeDocument/2006/relationships/oleObject" Target="embeddings/oleObject4244.bin"/><Relationship Id="rId149" Type="http://schemas.openxmlformats.org/officeDocument/2006/relationships/image" Target="media/image64.wmf"/><Relationship Id="rId563" Type="http://schemas.openxmlformats.org/officeDocument/2006/relationships/image" Target="media/image266.wmf"/><Relationship Id="rId1193" Type="http://schemas.openxmlformats.org/officeDocument/2006/relationships/image" Target="media/image572.wmf"/><Relationship Id="rId2244" Type="http://schemas.openxmlformats.org/officeDocument/2006/relationships/oleObject" Target="embeddings/oleObject1146.bin"/><Relationship Id="rId216" Type="http://schemas.openxmlformats.org/officeDocument/2006/relationships/image" Target="media/image98.wmf"/><Relationship Id="rId1260" Type="http://schemas.openxmlformats.org/officeDocument/2006/relationships/image" Target="media/image606.emf"/><Relationship Id="rId6865" Type="http://schemas.openxmlformats.org/officeDocument/2006/relationships/oleObject" Target="embeddings/oleObject3523.bin"/><Relationship Id="rId7916" Type="http://schemas.openxmlformats.org/officeDocument/2006/relationships/image" Target="media/image3616.wmf"/><Relationship Id="rId630" Type="http://schemas.openxmlformats.org/officeDocument/2006/relationships/oleObject" Target="embeddings/oleObject320.bin"/><Relationship Id="rId2311" Type="http://schemas.openxmlformats.org/officeDocument/2006/relationships/oleObject" Target="embeddings/oleObject1181.bin"/><Relationship Id="rId4069" Type="http://schemas.openxmlformats.org/officeDocument/2006/relationships/image" Target="media/image1996.wmf"/><Relationship Id="rId5467" Type="http://schemas.openxmlformats.org/officeDocument/2006/relationships/image" Target="media/image2639.wmf"/><Relationship Id="rId5881" Type="http://schemas.openxmlformats.org/officeDocument/2006/relationships/image" Target="media/image2841.wmf"/><Relationship Id="rId6518" Type="http://schemas.openxmlformats.org/officeDocument/2006/relationships/oleObject" Target="embeddings/oleObject3345.bin"/><Relationship Id="rId6932" Type="http://schemas.openxmlformats.org/officeDocument/2006/relationships/image" Target="media/image3347.wmf"/><Relationship Id="rId4483" Type="http://schemas.openxmlformats.org/officeDocument/2006/relationships/image" Target="media/image2198.wmf"/><Relationship Id="rId5534" Type="http://schemas.openxmlformats.org/officeDocument/2006/relationships/oleObject" Target="embeddings/oleObject2844.bin"/><Relationship Id="rId3085" Type="http://schemas.openxmlformats.org/officeDocument/2006/relationships/image" Target="media/image1504.wmf"/><Relationship Id="rId4136" Type="http://schemas.openxmlformats.org/officeDocument/2006/relationships/image" Target="media/image2030.wmf"/><Relationship Id="rId4550" Type="http://schemas.openxmlformats.org/officeDocument/2006/relationships/oleObject" Target="embeddings/oleObject2333.bin"/><Relationship Id="rId5601" Type="http://schemas.openxmlformats.org/officeDocument/2006/relationships/oleObject" Target="embeddings/oleObject2878.bin"/><Relationship Id="rId3152" Type="http://schemas.openxmlformats.org/officeDocument/2006/relationships/oleObject" Target="embeddings/oleObject1604.bin"/><Relationship Id="rId4203" Type="http://schemas.openxmlformats.org/officeDocument/2006/relationships/oleObject" Target="embeddings/oleObject2129.bin"/><Relationship Id="rId7359" Type="http://schemas.openxmlformats.org/officeDocument/2006/relationships/oleObject" Target="embeddings/oleObject3783.bin"/><Relationship Id="rId7773" Type="http://schemas.openxmlformats.org/officeDocument/2006/relationships/oleObject" Target="embeddings/oleObject4168.bin"/><Relationship Id="rId6375" Type="http://schemas.openxmlformats.org/officeDocument/2006/relationships/oleObject" Target="embeddings/oleObject3267.bin"/><Relationship Id="rId7426" Type="http://schemas.openxmlformats.org/officeDocument/2006/relationships/oleObject" Target="embeddings/oleObject3821.bin"/><Relationship Id="rId140" Type="http://schemas.openxmlformats.org/officeDocument/2006/relationships/oleObject" Target="embeddings/oleObject70.bin"/><Relationship Id="rId3969" Type="http://schemas.openxmlformats.org/officeDocument/2006/relationships/oleObject" Target="embeddings/oleObject2013.bin"/><Relationship Id="rId5391" Type="http://schemas.openxmlformats.org/officeDocument/2006/relationships/image" Target="media/image2604.wmf"/><Relationship Id="rId6028" Type="http://schemas.openxmlformats.org/officeDocument/2006/relationships/oleObject" Target="embeddings/oleObject3097.bin"/><Relationship Id="rId7840" Type="http://schemas.openxmlformats.org/officeDocument/2006/relationships/oleObject" Target="embeddings/oleObject4235.bin"/><Relationship Id="rId6" Type="http://schemas.openxmlformats.org/officeDocument/2006/relationships/footnotes" Target="footnotes.xml"/><Relationship Id="rId2985" Type="http://schemas.openxmlformats.org/officeDocument/2006/relationships/image" Target="media/image1454.wmf"/><Relationship Id="rId5044" Type="http://schemas.openxmlformats.org/officeDocument/2006/relationships/image" Target="media/image2429.wmf"/><Relationship Id="rId6442" Type="http://schemas.openxmlformats.org/officeDocument/2006/relationships/oleObject" Target="embeddings/oleObject3305.bin"/><Relationship Id="rId957" Type="http://schemas.openxmlformats.org/officeDocument/2006/relationships/image" Target="media/image456.wmf"/><Relationship Id="rId1587" Type="http://schemas.openxmlformats.org/officeDocument/2006/relationships/oleObject" Target="embeddings/oleObject815.bin"/><Relationship Id="rId2638" Type="http://schemas.openxmlformats.org/officeDocument/2006/relationships/oleObject" Target="embeddings/oleObject1342.bin"/><Relationship Id="rId1654" Type="http://schemas.openxmlformats.org/officeDocument/2006/relationships/image" Target="media/image795.wmf"/><Relationship Id="rId2705" Type="http://schemas.openxmlformats.org/officeDocument/2006/relationships/oleObject" Target="embeddings/oleObject1375.bin"/><Relationship Id="rId4060" Type="http://schemas.openxmlformats.org/officeDocument/2006/relationships/oleObject" Target="embeddings/oleObject2058.bin"/><Relationship Id="rId5111" Type="http://schemas.openxmlformats.org/officeDocument/2006/relationships/image" Target="media/image2461.wmf"/><Relationship Id="rId8267" Type="http://schemas.openxmlformats.org/officeDocument/2006/relationships/image" Target="media/image3789.wmf"/><Relationship Id="rId8681" Type="http://schemas.openxmlformats.org/officeDocument/2006/relationships/oleObject" Target="embeddings/oleObject4674.bin"/><Relationship Id="rId1307" Type="http://schemas.openxmlformats.org/officeDocument/2006/relationships/image" Target="media/image629.wmf"/><Relationship Id="rId1721" Type="http://schemas.openxmlformats.org/officeDocument/2006/relationships/oleObject" Target="embeddings/oleObject882.bin"/><Relationship Id="rId4877" Type="http://schemas.openxmlformats.org/officeDocument/2006/relationships/oleObject" Target="embeddings/oleObject2512.bin"/><Relationship Id="rId5928" Type="http://schemas.openxmlformats.org/officeDocument/2006/relationships/oleObject" Target="embeddings/oleObject3045.bin"/><Relationship Id="rId7283" Type="http://schemas.openxmlformats.org/officeDocument/2006/relationships/oleObject" Target="embeddings/oleObject3744.bin"/><Relationship Id="rId8334" Type="http://schemas.openxmlformats.org/officeDocument/2006/relationships/image" Target="media/image3822.wmf"/><Relationship Id="rId13" Type="http://schemas.openxmlformats.org/officeDocument/2006/relationships/image" Target="media/image3.wmf"/><Relationship Id="rId3479" Type="http://schemas.openxmlformats.org/officeDocument/2006/relationships/oleObject" Target="embeddings/oleObject1765.bin"/><Relationship Id="rId7350" Type="http://schemas.openxmlformats.org/officeDocument/2006/relationships/image" Target="media/image3550.wmf"/><Relationship Id="rId8401" Type="http://schemas.openxmlformats.org/officeDocument/2006/relationships/oleObject" Target="embeddings/oleObject4525.bin"/><Relationship Id="rId2495" Type="http://schemas.openxmlformats.org/officeDocument/2006/relationships/oleObject" Target="embeddings/oleObject1271.bin"/><Relationship Id="rId3893" Type="http://schemas.openxmlformats.org/officeDocument/2006/relationships/oleObject" Target="embeddings/oleObject1974.bin"/><Relationship Id="rId4944" Type="http://schemas.openxmlformats.org/officeDocument/2006/relationships/image" Target="media/image2379.wmf"/><Relationship Id="rId7003" Type="http://schemas.openxmlformats.org/officeDocument/2006/relationships/oleObject" Target="embeddings/oleObject3598.bin"/><Relationship Id="rId467" Type="http://schemas.openxmlformats.org/officeDocument/2006/relationships/image" Target="media/image220.wmf"/><Relationship Id="rId1097" Type="http://schemas.openxmlformats.org/officeDocument/2006/relationships/oleObject" Target="embeddings/oleObject561.bin"/><Relationship Id="rId2148" Type="http://schemas.openxmlformats.org/officeDocument/2006/relationships/image" Target="media/image1040.wmf"/><Relationship Id="rId3546" Type="http://schemas.openxmlformats.org/officeDocument/2006/relationships/oleObject" Target="embeddings/oleObject1799.bin"/><Relationship Id="rId3960" Type="http://schemas.openxmlformats.org/officeDocument/2006/relationships/image" Target="media/image1941.wmf"/><Relationship Id="rId881" Type="http://schemas.openxmlformats.org/officeDocument/2006/relationships/image" Target="media/image420.wmf"/><Relationship Id="rId2562" Type="http://schemas.openxmlformats.org/officeDocument/2006/relationships/oleObject" Target="embeddings/oleObject1304.bin"/><Relationship Id="rId3613" Type="http://schemas.openxmlformats.org/officeDocument/2006/relationships/image" Target="media/image1770.wmf"/><Relationship Id="rId6769" Type="http://schemas.openxmlformats.org/officeDocument/2006/relationships/oleObject" Target="embeddings/oleObject3474.bin"/><Relationship Id="rId534" Type="http://schemas.openxmlformats.org/officeDocument/2006/relationships/oleObject" Target="embeddings/oleObject272.bin"/><Relationship Id="rId1164" Type="http://schemas.openxmlformats.org/officeDocument/2006/relationships/oleObject" Target="embeddings/oleObject594.bin"/><Relationship Id="rId2215" Type="http://schemas.openxmlformats.org/officeDocument/2006/relationships/image" Target="media/image1073.wmf"/><Relationship Id="rId5785" Type="http://schemas.openxmlformats.org/officeDocument/2006/relationships/oleObject" Target="embeddings/oleObject2972.bin"/><Relationship Id="rId6836" Type="http://schemas.openxmlformats.org/officeDocument/2006/relationships/image" Target="media/image3306.wmf"/><Relationship Id="rId8191" Type="http://schemas.openxmlformats.org/officeDocument/2006/relationships/image" Target="media/image3748.wmf"/><Relationship Id="rId601" Type="http://schemas.openxmlformats.org/officeDocument/2006/relationships/image" Target="media/image285.wmf"/><Relationship Id="rId1231" Type="http://schemas.openxmlformats.org/officeDocument/2006/relationships/oleObject" Target="embeddings/oleObject629.bin"/><Relationship Id="rId4387" Type="http://schemas.openxmlformats.org/officeDocument/2006/relationships/oleObject" Target="embeddings/oleObject2220.bin"/><Relationship Id="rId5438" Type="http://schemas.openxmlformats.org/officeDocument/2006/relationships/oleObject" Target="embeddings/oleObject2793.bin"/><Relationship Id="rId5852" Type="http://schemas.openxmlformats.org/officeDocument/2006/relationships/oleObject" Target="embeddings/oleObject3006.bin"/><Relationship Id="rId4454" Type="http://schemas.openxmlformats.org/officeDocument/2006/relationships/oleObject" Target="embeddings/oleObject2257.bin"/><Relationship Id="rId5505" Type="http://schemas.openxmlformats.org/officeDocument/2006/relationships/oleObject" Target="embeddings/oleObject2829.bin"/><Relationship Id="rId6903" Type="http://schemas.openxmlformats.org/officeDocument/2006/relationships/image" Target="media/image3338.wmf"/><Relationship Id="rId3056" Type="http://schemas.openxmlformats.org/officeDocument/2006/relationships/oleObject" Target="embeddings/oleObject1556.bin"/><Relationship Id="rId3470" Type="http://schemas.openxmlformats.org/officeDocument/2006/relationships/image" Target="media/image1699.wmf"/><Relationship Id="rId4107" Type="http://schemas.openxmlformats.org/officeDocument/2006/relationships/oleObject" Target="embeddings/oleObject2081.bin"/><Relationship Id="rId391" Type="http://schemas.openxmlformats.org/officeDocument/2006/relationships/image" Target="media/image183.wmf"/><Relationship Id="rId2072" Type="http://schemas.openxmlformats.org/officeDocument/2006/relationships/oleObject" Target="embeddings/oleObject1060.bin"/><Relationship Id="rId3123" Type="http://schemas.openxmlformats.org/officeDocument/2006/relationships/image" Target="media/image1523.wmf"/><Relationship Id="rId4521" Type="http://schemas.openxmlformats.org/officeDocument/2006/relationships/oleObject" Target="embeddings/oleObject2309.bin"/><Relationship Id="rId6279" Type="http://schemas.openxmlformats.org/officeDocument/2006/relationships/image" Target="media/image3038.wmf"/><Relationship Id="rId7677" Type="http://schemas.openxmlformats.org/officeDocument/2006/relationships/oleObject" Target="embeddings/oleObject4072.bin"/><Relationship Id="rId6693" Type="http://schemas.openxmlformats.org/officeDocument/2006/relationships/oleObject" Target="embeddings/oleObject3436.bin"/><Relationship Id="rId7744" Type="http://schemas.openxmlformats.org/officeDocument/2006/relationships/oleObject" Target="embeddings/oleObject4139.bin"/><Relationship Id="rId2889" Type="http://schemas.openxmlformats.org/officeDocument/2006/relationships/oleObject" Target="embeddings/oleObject1474.bin"/><Relationship Id="rId5295" Type="http://schemas.openxmlformats.org/officeDocument/2006/relationships/image" Target="media/image2557.wmf"/><Relationship Id="rId6346" Type="http://schemas.openxmlformats.org/officeDocument/2006/relationships/oleObject" Target="embeddings/oleObject3252.bin"/><Relationship Id="rId6760" Type="http://schemas.openxmlformats.org/officeDocument/2006/relationships/image" Target="media/image3268.wmf"/><Relationship Id="rId7811" Type="http://schemas.openxmlformats.org/officeDocument/2006/relationships/oleObject" Target="embeddings/oleObject4206.bin"/><Relationship Id="rId111" Type="http://schemas.openxmlformats.org/officeDocument/2006/relationships/image" Target="media/image45.wmf"/><Relationship Id="rId2956" Type="http://schemas.openxmlformats.org/officeDocument/2006/relationships/oleObject" Target="embeddings/oleObject1506.bin"/><Relationship Id="rId5362" Type="http://schemas.openxmlformats.org/officeDocument/2006/relationships/oleObject" Target="embeddings/oleObject2752.bin"/><Relationship Id="rId6413" Type="http://schemas.openxmlformats.org/officeDocument/2006/relationships/oleObject" Target="embeddings/oleObject3286.bin"/><Relationship Id="rId928" Type="http://schemas.openxmlformats.org/officeDocument/2006/relationships/image" Target="media/image443.wmf"/><Relationship Id="rId1558" Type="http://schemas.openxmlformats.org/officeDocument/2006/relationships/image" Target="media/image747.wmf"/><Relationship Id="rId2609" Type="http://schemas.openxmlformats.org/officeDocument/2006/relationships/oleObject" Target="embeddings/oleObject1328.bin"/><Relationship Id="rId5015" Type="http://schemas.openxmlformats.org/officeDocument/2006/relationships/oleObject" Target="embeddings/oleObject2581.bin"/><Relationship Id="rId8585" Type="http://schemas.openxmlformats.org/officeDocument/2006/relationships/image" Target="media/image3938.wmf"/><Relationship Id="rId1972" Type="http://schemas.openxmlformats.org/officeDocument/2006/relationships/image" Target="media/image952.wmf"/><Relationship Id="rId4031" Type="http://schemas.openxmlformats.org/officeDocument/2006/relationships/image" Target="media/image1977.wmf"/><Relationship Id="rId7187" Type="http://schemas.openxmlformats.org/officeDocument/2006/relationships/oleObject" Target="embeddings/oleObject3695.bin"/><Relationship Id="rId8238" Type="http://schemas.openxmlformats.org/officeDocument/2006/relationships/oleObject" Target="embeddings/oleObject4445.bin"/><Relationship Id="rId1625" Type="http://schemas.openxmlformats.org/officeDocument/2006/relationships/oleObject" Target="embeddings/oleObject834.bin"/><Relationship Id="rId7254" Type="http://schemas.openxmlformats.org/officeDocument/2006/relationships/image" Target="media/image3502.wmf"/><Relationship Id="rId8305" Type="http://schemas.openxmlformats.org/officeDocument/2006/relationships/image" Target="media/image3809.wmf"/><Relationship Id="rId8652" Type="http://schemas.openxmlformats.org/officeDocument/2006/relationships/oleObject" Target="embeddings/oleObject4658.bin"/><Relationship Id="rId3797" Type="http://schemas.openxmlformats.org/officeDocument/2006/relationships/oleObject" Target="embeddings/oleObject1925.bin"/><Relationship Id="rId4848" Type="http://schemas.openxmlformats.org/officeDocument/2006/relationships/oleObject" Target="embeddings/oleObject2497.bin"/><Relationship Id="rId2399" Type="http://schemas.openxmlformats.org/officeDocument/2006/relationships/image" Target="media/image1163.wmf"/><Relationship Id="rId3864" Type="http://schemas.openxmlformats.org/officeDocument/2006/relationships/image" Target="media/image1895.wmf"/><Relationship Id="rId4915" Type="http://schemas.openxmlformats.org/officeDocument/2006/relationships/oleObject" Target="embeddings/oleObject2531.bin"/><Relationship Id="rId6270" Type="http://schemas.openxmlformats.org/officeDocument/2006/relationships/oleObject" Target="embeddings/oleObject3214.bin"/><Relationship Id="rId7321" Type="http://schemas.openxmlformats.org/officeDocument/2006/relationships/oleObject" Target="embeddings/oleObject3763.bin"/><Relationship Id="rId785" Type="http://schemas.openxmlformats.org/officeDocument/2006/relationships/image" Target="media/image373.wmf"/><Relationship Id="rId2466" Type="http://schemas.openxmlformats.org/officeDocument/2006/relationships/oleObject" Target="embeddings/oleObject1257.bin"/><Relationship Id="rId2880" Type="http://schemas.openxmlformats.org/officeDocument/2006/relationships/image" Target="media/image1400.wmf"/><Relationship Id="rId3517" Type="http://schemas.openxmlformats.org/officeDocument/2006/relationships/image" Target="media/image1722.wmf"/><Relationship Id="rId3931" Type="http://schemas.openxmlformats.org/officeDocument/2006/relationships/image" Target="media/image1927.wmf"/><Relationship Id="rId438" Type="http://schemas.openxmlformats.org/officeDocument/2006/relationships/image" Target="media/image207.wmf"/><Relationship Id="rId852" Type="http://schemas.openxmlformats.org/officeDocument/2006/relationships/oleObject" Target="embeddings/oleObject435.bin"/><Relationship Id="rId1068" Type="http://schemas.openxmlformats.org/officeDocument/2006/relationships/image" Target="media/image511.wmf"/><Relationship Id="rId1482" Type="http://schemas.openxmlformats.org/officeDocument/2006/relationships/oleObject" Target="embeddings/oleObject761.bin"/><Relationship Id="rId2119" Type="http://schemas.openxmlformats.org/officeDocument/2006/relationships/oleObject" Target="embeddings/oleObject1083.bin"/><Relationship Id="rId2533" Type="http://schemas.openxmlformats.org/officeDocument/2006/relationships/image" Target="media/image1233.wmf"/><Relationship Id="rId5689" Type="http://schemas.openxmlformats.org/officeDocument/2006/relationships/oleObject" Target="embeddings/oleObject2924.bin"/><Relationship Id="rId8095" Type="http://schemas.openxmlformats.org/officeDocument/2006/relationships/image" Target="media/image3701.wmf"/><Relationship Id="rId505" Type="http://schemas.openxmlformats.org/officeDocument/2006/relationships/oleObject" Target="embeddings/oleObject258.bin"/><Relationship Id="rId1135" Type="http://schemas.openxmlformats.org/officeDocument/2006/relationships/image" Target="media/image545.wmf"/><Relationship Id="rId8162" Type="http://schemas.openxmlformats.org/officeDocument/2006/relationships/oleObject" Target="embeddings/oleObject4406.bin"/><Relationship Id="rId1202" Type="http://schemas.openxmlformats.org/officeDocument/2006/relationships/image" Target="media/image577.wmf"/><Relationship Id="rId2600" Type="http://schemas.openxmlformats.org/officeDocument/2006/relationships/image" Target="media/image1266.wmf"/><Relationship Id="rId4358" Type="http://schemas.openxmlformats.org/officeDocument/2006/relationships/image" Target="media/image2140.wmf"/><Relationship Id="rId5409" Type="http://schemas.openxmlformats.org/officeDocument/2006/relationships/image" Target="media/image2613.wmf"/><Relationship Id="rId5756" Type="http://schemas.openxmlformats.org/officeDocument/2006/relationships/image" Target="media/image2779.wmf"/><Relationship Id="rId6807" Type="http://schemas.openxmlformats.org/officeDocument/2006/relationships/oleObject" Target="embeddings/oleObject3493.bin"/><Relationship Id="rId4772" Type="http://schemas.openxmlformats.org/officeDocument/2006/relationships/oleObject" Target="embeddings/oleObject2456.bin"/><Relationship Id="rId5823" Type="http://schemas.openxmlformats.org/officeDocument/2006/relationships/image" Target="media/image2812.wmf"/><Relationship Id="rId295" Type="http://schemas.openxmlformats.org/officeDocument/2006/relationships/image" Target="media/image137.wmf"/><Relationship Id="rId3374" Type="http://schemas.openxmlformats.org/officeDocument/2006/relationships/oleObject" Target="embeddings/oleObject1712.bin"/><Relationship Id="rId4425" Type="http://schemas.openxmlformats.org/officeDocument/2006/relationships/image" Target="media/image2171.wmf"/><Relationship Id="rId7995" Type="http://schemas.openxmlformats.org/officeDocument/2006/relationships/oleObject" Target="embeddings/oleObject4321.bin"/><Relationship Id="rId2390" Type="http://schemas.openxmlformats.org/officeDocument/2006/relationships/oleObject" Target="embeddings/oleObject1221.bin"/><Relationship Id="rId3027" Type="http://schemas.openxmlformats.org/officeDocument/2006/relationships/image" Target="media/image1475.wmf"/><Relationship Id="rId3441" Type="http://schemas.openxmlformats.org/officeDocument/2006/relationships/oleObject" Target="embeddings/oleObject1746.bin"/><Relationship Id="rId6597" Type="http://schemas.openxmlformats.org/officeDocument/2006/relationships/image" Target="media/image3190.wmf"/><Relationship Id="rId7648" Type="http://schemas.openxmlformats.org/officeDocument/2006/relationships/oleObject" Target="embeddings/oleObject4043.bin"/><Relationship Id="rId362" Type="http://schemas.openxmlformats.org/officeDocument/2006/relationships/oleObject" Target="embeddings/oleObject183.bin"/><Relationship Id="rId2043" Type="http://schemas.openxmlformats.org/officeDocument/2006/relationships/image" Target="media/image987.wmf"/><Relationship Id="rId5199" Type="http://schemas.openxmlformats.org/officeDocument/2006/relationships/image" Target="media/image2507.wmf"/><Relationship Id="rId6664" Type="http://schemas.openxmlformats.org/officeDocument/2006/relationships/oleObject" Target="embeddings/oleObject3418.bin"/><Relationship Id="rId7715" Type="http://schemas.openxmlformats.org/officeDocument/2006/relationships/oleObject" Target="embeddings/oleObject4110.bin"/><Relationship Id="rId2110" Type="http://schemas.openxmlformats.org/officeDocument/2006/relationships/image" Target="media/image1021.wmf"/><Relationship Id="rId5266" Type="http://schemas.openxmlformats.org/officeDocument/2006/relationships/oleObject" Target="embeddings/oleObject2704.bin"/><Relationship Id="rId5680" Type="http://schemas.openxmlformats.org/officeDocument/2006/relationships/image" Target="media/image2741.wmf"/><Relationship Id="rId6317" Type="http://schemas.openxmlformats.org/officeDocument/2006/relationships/image" Target="media/image3057.wmf"/><Relationship Id="rId4282" Type="http://schemas.openxmlformats.org/officeDocument/2006/relationships/image" Target="media/image2103.wmf"/><Relationship Id="rId5333" Type="http://schemas.openxmlformats.org/officeDocument/2006/relationships/image" Target="media/image2576.wmf"/><Relationship Id="rId6731" Type="http://schemas.openxmlformats.org/officeDocument/2006/relationships/oleObject" Target="embeddings/oleObject3455.bin"/><Relationship Id="rId8489" Type="http://schemas.openxmlformats.org/officeDocument/2006/relationships/oleObject" Target="embeddings/oleObject4574.bin"/><Relationship Id="rId1876" Type="http://schemas.openxmlformats.org/officeDocument/2006/relationships/image" Target="media/image905.wmf"/><Relationship Id="rId2927" Type="http://schemas.openxmlformats.org/officeDocument/2006/relationships/image" Target="media/image1425.wmf"/><Relationship Id="rId1529" Type="http://schemas.openxmlformats.org/officeDocument/2006/relationships/oleObject" Target="embeddings/oleObject785.bin"/><Relationship Id="rId1943" Type="http://schemas.openxmlformats.org/officeDocument/2006/relationships/oleObject" Target="embeddings/oleObject995.bin"/><Relationship Id="rId5400" Type="http://schemas.openxmlformats.org/officeDocument/2006/relationships/oleObject" Target="embeddings/oleObject2772.bin"/><Relationship Id="rId8556" Type="http://schemas.openxmlformats.org/officeDocument/2006/relationships/image" Target="media/image3925.wmf"/><Relationship Id="rId4002" Type="http://schemas.openxmlformats.org/officeDocument/2006/relationships/image" Target="media/image1962.wmf"/><Relationship Id="rId7158" Type="http://schemas.openxmlformats.org/officeDocument/2006/relationships/oleObject" Target="embeddings/oleObject3679.bin"/><Relationship Id="rId7572" Type="http://schemas.openxmlformats.org/officeDocument/2006/relationships/oleObject" Target="embeddings/oleObject3967.bin"/><Relationship Id="rId8209" Type="http://schemas.openxmlformats.org/officeDocument/2006/relationships/oleObject" Target="embeddings/oleObject4430.bin"/><Relationship Id="rId8623" Type="http://schemas.openxmlformats.org/officeDocument/2006/relationships/image" Target="media/image3957.wmf"/><Relationship Id="rId3768" Type="http://schemas.openxmlformats.org/officeDocument/2006/relationships/oleObject" Target="embeddings/oleObject1910.bin"/><Relationship Id="rId4819" Type="http://schemas.openxmlformats.org/officeDocument/2006/relationships/oleObject" Target="embeddings/oleObject2480.bin"/><Relationship Id="rId6174" Type="http://schemas.openxmlformats.org/officeDocument/2006/relationships/oleObject" Target="embeddings/oleObject3172.bin"/><Relationship Id="rId7225" Type="http://schemas.openxmlformats.org/officeDocument/2006/relationships/oleObject" Target="embeddings/oleObject3715.bin"/><Relationship Id="rId689" Type="http://schemas.openxmlformats.org/officeDocument/2006/relationships/oleObject" Target="embeddings/oleObject350.bin"/><Relationship Id="rId2784" Type="http://schemas.openxmlformats.org/officeDocument/2006/relationships/image" Target="media/image1352.wmf"/><Relationship Id="rId5190" Type="http://schemas.openxmlformats.org/officeDocument/2006/relationships/oleObject" Target="embeddings/oleObject2671.bin"/><Relationship Id="rId6241" Type="http://schemas.openxmlformats.org/officeDocument/2006/relationships/image" Target="media/image3019.wmf"/><Relationship Id="rId756" Type="http://schemas.openxmlformats.org/officeDocument/2006/relationships/image" Target="media/image359.wmf"/><Relationship Id="rId1386" Type="http://schemas.openxmlformats.org/officeDocument/2006/relationships/oleObject" Target="embeddings/oleObject713.bin"/><Relationship Id="rId2437" Type="http://schemas.openxmlformats.org/officeDocument/2006/relationships/oleObject" Target="embeddings/oleObject1245.bin"/><Relationship Id="rId3835" Type="http://schemas.openxmlformats.org/officeDocument/2006/relationships/oleObject" Target="embeddings/oleObject1944.bin"/><Relationship Id="rId409" Type="http://schemas.openxmlformats.org/officeDocument/2006/relationships/image" Target="media/image192.wmf"/><Relationship Id="rId1039" Type="http://schemas.openxmlformats.org/officeDocument/2006/relationships/image" Target="media/image496.emf"/><Relationship Id="rId2851" Type="http://schemas.openxmlformats.org/officeDocument/2006/relationships/oleObject" Target="embeddings/oleObject1455.bin"/><Relationship Id="rId3902" Type="http://schemas.openxmlformats.org/officeDocument/2006/relationships/image" Target="media/image1913.wmf"/><Relationship Id="rId8066" Type="http://schemas.openxmlformats.org/officeDocument/2006/relationships/oleObject" Target="embeddings/oleObject4357.bin"/><Relationship Id="rId92" Type="http://schemas.openxmlformats.org/officeDocument/2006/relationships/oleObject" Target="embeddings/oleObject46.bin"/><Relationship Id="rId823" Type="http://schemas.openxmlformats.org/officeDocument/2006/relationships/oleObject" Target="embeddings/oleObject421.bin"/><Relationship Id="rId1453" Type="http://schemas.openxmlformats.org/officeDocument/2006/relationships/image" Target="media/image696.wmf"/><Relationship Id="rId2504" Type="http://schemas.openxmlformats.org/officeDocument/2006/relationships/image" Target="media/image1218.wmf"/><Relationship Id="rId7082" Type="http://schemas.openxmlformats.org/officeDocument/2006/relationships/image" Target="media/image3422.wmf"/><Relationship Id="rId8480" Type="http://schemas.openxmlformats.org/officeDocument/2006/relationships/oleObject" Target="embeddings/oleObject4569.bin"/><Relationship Id="rId1106" Type="http://schemas.openxmlformats.org/officeDocument/2006/relationships/image" Target="media/image530.wmf"/><Relationship Id="rId1520" Type="http://schemas.openxmlformats.org/officeDocument/2006/relationships/image" Target="media/image729.wmf"/><Relationship Id="rId4676" Type="http://schemas.openxmlformats.org/officeDocument/2006/relationships/image" Target="media/image2256.wmf"/><Relationship Id="rId5727" Type="http://schemas.openxmlformats.org/officeDocument/2006/relationships/oleObject" Target="embeddings/oleObject2943.bin"/><Relationship Id="rId8133" Type="http://schemas.openxmlformats.org/officeDocument/2006/relationships/oleObject" Target="embeddings/oleObject4391.bin"/><Relationship Id="rId3278" Type="http://schemas.openxmlformats.org/officeDocument/2006/relationships/oleObject" Target="embeddings/oleObject1662.bin"/><Relationship Id="rId3692" Type="http://schemas.openxmlformats.org/officeDocument/2006/relationships/oleObject" Target="embeddings/oleObject1872.bin"/><Relationship Id="rId4329" Type="http://schemas.openxmlformats.org/officeDocument/2006/relationships/oleObject" Target="embeddings/oleObject2191.bin"/><Relationship Id="rId4743" Type="http://schemas.openxmlformats.org/officeDocument/2006/relationships/image" Target="media/image2289.wmf"/><Relationship Id="rId7899" Type="http://schemas.openxmlformats.org/officeDocument/2006/relationships/oleObject" Target="embeddings/oleObject4269.bin"/><Relationship Id="rId8200" Type="http://schemas.openxmlformats.org/officeDocument/2006/relationships/oleObject" Target="embeddings/oleObject4425.bin"/><Relationship Id="rId199" Type="http://schemas.openxmlformats.org/officeDocument/2006/relationships/image" Target="media/image89.wmf"/><Relationship Id="rId2294" Type="http://schemas.openxmlformats.org/officeDocument/2006/relationships/image" Target="media/image1112.wmf"/><Relationship Id="rId3345" Type="http://schemas.openxmlformats.org/officeDocument/2006/relationships/oleObject" Target="embeddings/oleObject1697.bin"/><Relationship Id="rId266" Type="http://schemas.openxmlformats.org/officeDocument/2006/relationships/image" Target="media/image123.wmf"/><Relationship Id="rId680" Type="http://schemas.openxmlformats.org/officeDocument/2006/relationships/image" Target="media/image324.wmf"/><Relationship Id="rId2361" Type="http://schemas.openxmlformats.org/officeDocument/2006/relationships/oleObject" Target="embeddings/oleObject1206.bin"/><Relationship Id="rId3412" Type="http://schemas.openxmlformats.org/officeDocument/2006/relationships/image" Target="media/image1670.wmf"/><Relationship Id="rId4810" Type="http://schemas.openxmlformats.org/officeDocument/2006/relationships/image" Target="media/image2322.wmf"/><Relationship Id="rId6568" Type="http://schemas.openxmlformats.org/officeDocument/2006/relationships/oleObject" Target="embeddings/oleObject3370.bin"/><Relationship Id="rId7619" Type="http://schemas.openxmlformats.org/officeDocument/2006/relationships/oleObject" Target="embeddings/oleObject4014.bin"/><Relationship Id="rId7966" Type="http://schemas.openxmlformats.org/officeDocument/2006/relationships/oleObject" Target="embeddings/oleObject4307.bin"/><Relationship Id="rId333" Type="http://schemas.openxmlformats.org/officeDocument/2006/relationships/oleObject" Target="embeddings/oleObject167.bin"/><Relationship Id="rId2014" Type="http://schemas.openxmlformats.org/officeDocument/2006/relationships/oleObject" Target="embeddings/oleObject1031.bin"/><Relationship Id="rId6982" Type="http://schemas.openxmlformats.org/officeDocument/2006/relationships/image" Target="media/image3372.wmf"/><Relationship Id="rId1030" Type="http://schemas.openxmlformats.org/officeDocument/2006/relationships/oleObject" Target="embeddings/oleObject528.bin"/><Relationship Id="rId4186" Type="http://schemas.openxmlformats.org/officeDocument/2006/relationships/image" Target="media/image2055.wmf"/><Relationship Id="rId5584" Type="http://schemas.openxmlformats.org/officeDocument/2006/relationships/image" Target="media/image2695.wmf"/><Relationship Id="rId6635" Type="http://schemas.openxmlformats.org/officeDocument/2006/relationships/image" Target="media/image3209.wmf"/><Relationship Id="rId400" Type="http://schemas.openxmlformats.org/officeDocument/2006/relationships/oleObject" Target="embeddings/oleObject202.bin"/><Relationship Id="rId5237" Type="http://schemas.openxmlformats.org/officeDocument/2006/relationships/oleObject" Target="embeddings/oleObject2688.bin"/><Relationship Id="rId5651" Type="http://schemas.openxmlformats.org/officeDocument/2006/relationships/oleObject" Target="embeddings/oleObject2903.bin"/><Relationship Id="rId6702" Type="http://schemas.openxmlformats.org/officeDocument/2006/relationships/image" Target="media/image3239.wmf"/><Relationship Id="rId1847" Type="http://schemas.openxmlformats.org/officeDocument/2006/relationships/oleObject" Target="embeddings/oleObject945.bin"/><Relationship Id="rId4253" Type="http://schemas.openxmlformats.org/officeDocument/2006/relationships/oleObject" Target="embeddings/oleObject2154.bin"/><Relationship Id="rId5304" Type="http://schemas.openxmlformats.org/officeDocument/2006/relationships/oleObject" Target="embeddings/oleObject2723.bin"/><Relationship Id="rId4320" Type="http://schemas.openxmlformats.org/officeDocument/2006/relationships/image" Target="media/image2121.wmf"/><Relationship Id="rId7476" Type="http://schemas.openxmlformats.org/officeDocument/2006/relationships/oleObject" Target="embeddings/oleObject3871.bin"/><Relationship Id="rId7890" Type="http://schemas.openxmlformats.org/officeDocument/2006/relationships/image" Target="media/image3603.wmf"/><Relationship Id="rId8527" Type="http://schemas.openxmlformats.org/officeDocument/2006/relationships/oleObject" Target="embeddings/oleObject4594.bin"/><Relationship Id="rId190" Type="http://schemas.openxmlformats.org/officeDocument/2006/relationships/oleObject" Target="embeddings/oleObject95.bin"/><Relationship Id="rId1914" Type="http://schemas.openxmlformats.org/officeDocument/2006/relationships/image" Target="media/image924.wmf"/><Relationship Id="rId6078" Type="http://schemas.openxmlformats.org/officeDocument/2006/relationships/image" Target="media/image2932.wmf"/><Relationship Id="rId6492" Type="http://schemas.openxmlformats.org/officeDocument/2006/relationships/image" Target="media/image3138.wmf"/><Relationship Id="rId7129" Type="http://schemas.openxmlformats.org/officeDocument/2006/relationships/image" Target="media/image3445.wmf"/><Relationship Id="rId7543" Type="http://schemas.openxmlformats.org/officeDocument/2006/relationships/oleObject" Target="embeddings/oleObject3938.bin"/><Relationship Id="rId5094" Type="http://schemas.openxmlformats.org/officeDocument/2006/relationships/image" Target="media/image2453.wmf"/><Relationship Id="rId6145" Type="http://schemas.openxmlformats.org/officeDocument/2006/relationships/image" Target="media/image2965.wmf"/><Relationship Id="rId2688" Type="http://schemas.openxmlformats.org/officeDocument/2006/relationships/image" Target="media/image1311.wmf"/><Relationship Id="rId3739" Type="http://schemas.openxmlformats.org/officeDocument/2006/relationships/image" Target="media/image1833.wmf"/><Relationship Id="rId5161" Type="http://schemas.openxmlformats.org/officeDocument/2006/relationships/image" Target="media/image2485.wmf"/><Relationship Id="rId7610" Type="http://schemas.openxmlformats.org/officeDocument/2006/relationships/oleObject" Target="embeddings/oleObject4005.bin"/><Relationship Id="rId2755" Type="http://schemas.openxmlformats.org/officeDocument/2006/relationships/oleObject" Target="embeddings/oleObject1401.bin"/><Relationship Id="rId3806" Type="http://schemas.openxmlformats.org/officeDocument/2006/relationships/image" Target="media/image1866.wmf"/><Relationship Id="rId6212" Type="http://schemas.openxmlformats.org/officeDocument/2006/relationships/oleObject" Target="embeddings/oleObject3191.bin"/><Relationship Id="rId727" Type="http://schemas.openxmlformats.org/officeDocument/2006/relationships/oleObject" Target="embeddings/oleObject370.bin"/><Relationship Id="rId1357" Type="http://schemas.openxmlformats.org/officeDocument/2006/relationships/image" Target="media/image654.wmf"/><Relationship Id="rId1771" Type="http://schemas.openxmlformats.org/officeDocument/2006/relationships/oleObject" Target="embeddings/oleObject907.bin"/><Relationship Id="rId2408" Type="http://schemas.openxmlformats.org/officeDocument/2006/relationships/oleObject" Target="embeddings/oleObject1230.bin"/><Relationship Id="rId2822" Type="http://schemas.openxmlformats.org/officeDocument/2006/relationships/image" Target="media/image1371.wmf"/><Relationship Id="rId5978" Type="http://schemas.openxmlformats.org/officeDocument/2006/relationships/oleObject" Target="embeddings/oleObject3071.bin"/><Relationship Id="rId8384" Type="http://schemas.openxmlformats.org/officeDocument/2006/relationships/oleObject" Target="embeddings/oleObject4514.bin"/><Relationship Id="rId63" Type="http://schemas.openxmlformats.org/officeDocument/2006/relationships/image" Target="media/image22.png"/><Relationship Id="rId1424" Type="http://schemas.openxmlformats.org/officeDocument/2006/relationships/oleObject" Target="embeddings/oleObject732.bin"/><Relationship Id="rId4994" Type="http://schemas.openxmlformats.org/officeDocument/2006/relationships/image" Target="media/image2404.wmf"/><Relationship Id="rId8037" Type="http://schemas.openxmlformats.org/officeDocument/2006/relationships/image" Target="media/image3672.wmf"/><Relationship Id="rId8451" Type="http://schemas.openxmlformats.org/officeDocument/2006/relationships/image" Target="media/image3874.wmf"/><Relationship Id="rId3596" Type="http://schemas.openxmlformats.org/officeDocument/2006/relationships/oleObject" Target="embeddings/oleObject1824.bin"/><Relationship Id="rId4647" Type="http://schemas.openxmlformats.org/officeDocument/2006/relationships/oleObject" Target="embeddings/oleObject2391.bin"/><Relationship Id="rId7053" Type="http://schemas.openxmlformats.org/officeDocument/2006/relationships/oleObject" Target="embeddings/oleObject3623.bin"/><Relationship Id="rId8104" Type="http://schemas.openxmlformats.org/officeDocument/2006/relationships/oleObject" Target="embeddings/oleObject4376.bin"/><Relationship Id="rId2198" Type="http://schemas.openxmlformats.org/officeDocument/2006/relationships/oleObject" Target="embeddings/oleObject1123.bin"/><Relationship Id="rId3249" Type="http://schemas.openxmlformats.org/officeDocument/2006/relationships/image" Target="media/image1591.wmf"/><Relationship Id="rId7120" Type="http://schemas.openxmlformats.org/officeDocument/2006/relationships/oleObject" Target="embeddings/oleObject3657.bin"/><Relationship Id="rId584" Type="http://schemas.openxmlformats.org/officeDocument/2006/relationships/oleObject" Target="embeddings/oleObject297.bin"/><Relationship Id="rId2265" Type="http://schemas.openxmlformats.org/officeDocument/2006/relationships/oleObject" Target="embeddings/oleObject1157.bin"/><Relationship Id="rId3663" Type="http://schemas.openxmlformats.org/officeDocument/2006/relationships/image" Target="media/image1795.wmf"/><Relationship Id="rId4714" Type="http://schemas.openxmlformats.org/officeDocument/2006/relationships/oleObject" Target="embeddings/oleObject2427.bin"/><Relationship Id="rId237" Type="http://schemas.openxmlformats.org/officeDocument/2006/relationships/oleObject" Target="embeddings/oleObject118.bin"/><Relationship Id="rId3316" Type="http://schemas.openxmlformats.org/officeDocument/2006/relationships/image" Target="media/image1624.wmf"/><Relationship Id="rId3730" Type="http://schemas.openxmlformats.org/officeDocument/2006/relationships/oleObject" Target="embeddings/oleObject1891.bin"/><Relationship Id="rId6886" Type="http://schemas.openxmlformats.org/officeDocument/2006/relationships/image" Target="media/image3330.wmf"/><Relationship Id="rId7937" Type="http://schemas.openxmlformats.org/officeDocument/2006/relationships/oleObject" Target="embeddings/oleObject4291.bin"/><Relationship Id="rId651" Type="http://schemas.openxmlformats.org/officeDocument/2006/relationships/image" Target="media/image310.wmf"/><Relationship Id="rId1281" Type="http://schemas.openxmlformats.org/officeDocument/2006/relationships/oleObject" Target="embeddings/oleObject653.bin"/><Relationship Id="rId2332" Type="http://schemas.openxmlformats.org/officeDocument/2006/relationships/image" Target="media/image1130.wmf"/><Relationship Id="rId5488" Type="http://schemas.openxmlformats.org/officeDocument/2006/relationships/oleObject" Target="embeddings/oleObject2820.bin"/><Relationship Id="rId6539" Type="http://schemas.openxmlformats.org/officeDocument/2006/relationships/image" Target="media/image3161.wmf"/><Relationship Id="rId6953" Type="http://schemas.openxmlformats.org/officeDocument/2006/relationships/oleObject" Target="embeddings/oleObject3573.bin"/><Relationship Id="rId304" Type="http://schemas.openxmlformats.org/officeDocument/2006/relationships/image" Target="media/image141.wmf"/><Relationship Id="rId5555" Type="http://schemas.openxmlformats.org/officeDocument/2006/relationships/image" Target="media/image2681.wmf"/><Relationship Id="rId6606" Type="http://schemas.openxmlformats.org/officeDocument/2006/relationships/oleObject" Target="embeddings/oleObject3389.bin"/><Relationship Id="rId1001" Type="http://schemas.openxmlformats.org/officeDocument/2006/relationships/oleObject" Target="embeddings/oleObject513.bin"/><Relationship Id="rId4157" Type="http://schemas.openxmlformats.org/officeDocument/2006/relationships/oleObject" Target="embeddings/oleObject2106.bin"/><Relationship Id="rId4571" Type="http://schemas.openxmlformats.org/officeDocument/2006/relationships/image" Target="media/image2213.wmf"/><Relationship Id="rId5208" Type="http://schemas.openxmlformats.org/officeDocument/2006/relationships/oleObject" Target="embeddings/oleObject2675.bin"/><Relationship Id="rId5622" Type="http://schemas.openxmlformats.org/officeDocument/2006/relationships/image" Target="media/image2714.wmf"/><Relationship Id="rId3173" Type="http://schemas.openxmlformats.org/officeDocument/2006/relationships/image" Target="media/image1548.wmf"/><Relationship Id="rId4224" Type="http://schemas.openxmlformats.org/officeDocument/2006/relationships/image" Target="media/image2074.wmf"/><Relationship Id="rId1818" Type="http://schemas.openxmlformats.org/officeDocument/2006/relationships/image" Target="media/image877.wmf"/><Relationship Id="rId3240" Type="http://schemas.openxmlformats.org/officeDocument/2006/relationships/oleObject" Target="embeddings/oleObject1643.bin"/><Relationship Id="rId6396" Type="http://schemas.openxmlformats.org/officeDocument/2006/relationships/image" Target="media/image3096.wmf"/><Relationship Id="rId7794" Type="http://schemas.openxmlformats.org/officeDocument/2006/relationships/oleObject" Target="embeddings/oleObject4189.bin"/><Relationship Id="rId161" Type="http://schemas.openxmlformats.org/officeDocument/2006/relationships/image" Target="media/image70.wmf"/><Relationship Id="rId6049" Type="http://schemas.openxmlformats.org/officeDocument/2006/relationships/image" Target="media/image2919.wmf"/><Relationship Id="rId7447" Type="http://schemas.openxmlformats.org/officeDocument/2006/relationships/oleObject" Target="embeddings/oleObject3842.bin"/><Relationship Id="rId7861" Type="http://schemas.openxmlformats.org/officeDocument/2006/relationships/oleObject" Target="embeddings/oleObject4250.bin"/><Relationship Id="rId6463" Type="http://schemas.openxmlformats.org/officeDocument/2006/relationships/image" Target="media/image3124.wmf"/><Relationship Id="rId7514" Type="http://schemas.openxmlformats.org/officeDocument/2006/relationships/oleObject" Target="embeddings/oleObject3909.bin"/><Relationship Id="rId978" Type="http://schemas.openxmlformats.org/officeDocument/2006/relationships/oleObject" Target="embeddings/oleObject501.bin"/><Relationship Id="rId2659" Type="http://schemas.openxmlformats.org/officeDocument/2006/relationships/image" Target="media/image1296.wmf"/><Relationship Id="rId5065" Type="http://schemas.openxmlformats.org/officeDocument/2006/relationships/oleObject" Target="embeddings/oleObject2606.bin"/><Relationship Id="rId6116" Type="http://schemas.openxmlformats.org/officeDocument/2006/relationships/image" Target="media/image2951.wmf"/><Relationship Id="rId6530" Type="http://schemas.openxmlformats.org/officeDocument/2006/relationships/oleObject" Target="embeddings/oleObject3351.bin"/><Relationship Id="rId1675" Type="http://schemas.openxmlformats.org/officeDocument/2006/relationships/oleObject" Target="embeddings/oleObject859.bin"/><Relationship Id="rId2726" Type="http://schemas.openxmlformats.org/officeDocument/2006/relationships/image" Target="media/image1330.wmf"/><Relationship Id="rId4081" Type="http://schemas.openxmlformats.org/officeDocument/2006/relationships/image" Target="media/image2002.wmf"/><Relationship Id="rId5132" Type="http://schemas.openxmlformats.org/officeDocument/2006/relationships/oleObject" Target="embeddings/oleObject2642.bin"/><Relationship Id="rId8288" Type="http://schemas.openxmlformats.org/officeDocument/2006/relationships/oleObject" Target="embeddings/oleObject4465.bin"/><Relationship Id="rId1328" Type="http://schemas.openxmlformats.org/officeDocument/2006/relationships/image" Target="media/image640.png"/><Relationship Id="rId8355" Type="http://schemas.openxmlformats.org/officeDocument/2006/relationships/oleObject" Target="embeddings/oleObject4500.bin"/><Relationship Id="rId1742" Type="http://schemas.openxmlformats.org/officeDocument/2006/relationships/image" Target="media/image839.wmf"/><Relationship Id="rId4898" Type="http://schemas.openxmlformats.org/officeDocument/2006/relationships/image" Target="media/image2363.wmf"/><Relationship Id="rId5949" Type="http://schemas.openxmlformats.org/officeDocument/2006/relationships/image" Target="media/image2874.wmf"/><Relationship Id="rId7371" Type="http://schemas.openxmlformats.org/officeDocument/2006/relationships/image" Target="media/image3559.wmf"/><Relationship Id="rId8008" Type="http://schemas.openxmlformats.org/officeDocument/2006/relationships/image" Target="media/image3658.wmf"/><Relationship Id="rId34" Type="http://schemas.openxmlformats.org/officeDocument/2006/relationships/oleObject" Target="embeddings/oleObject15.bin"/><Relationship Id="rId4965" Type="http://schemas.openxmlformats.org/officeDocument/2006/relationships/oleObject" Target="embeddings/oleObject2556.bin"/><Relationship Id="rId7024" Type="http://schemas.openxmlformats.org/officeDocument/2006/relationships/image" Target="media/image3393.wmf"/><Relationship Id="rId8422" Type="http://schemas.openxmlformats.org/officeDocument/2006/relationships/oleObject" Target="embeddings/oleObject4541.bin"/><Relationship Id="rId3567" Type="http://schemas.openxmlformats.org/officeDocument/2006/relationships/image" Target="media/image1747.wmf"/><Relationship Id="rId3981" Type="http://schemas.openxmlformats.org/officeDocument/2006/relationships/oleObject" Target="embeddings/oleObject2019.bin"/><Relationship Id="rId4618" Type="http://schemas.openxmlformats.org/officeDocument/2006/relationships/image" Target="media/image2235.wmf"/><Relationship Id="rId488" Type="http://schemas.openxmlformats.org/officeDocument/2006/relationships/oleObject" Target="embeddings/oleObject248.bin"/><Relationship Id="rId2169" Type="http://schemas.openxmlformats.org/officeDocument/2006/relationships/image" Target="media/image1050.wmf"/><Relationship Id="rId2583" Type="http://schemas.openxmlformats.org/officeDocument/2006/relationships/image" Target="media/image1258.wmf"/><Relationship Id="rId3634" Type="http://schemas.openxmlformats.org/officeDocument/2006/relationships/oleObject" Target="embeddings/oleObject1843.bin"/><Relationship Id="rId6040" Type="http://schemas.openxmlformats.org/officeDocument/2006/relationships/oleObject" Target="embeddings/oleObject3103.bin"/><Relationship Id="rId555" Type="http://schemas.openxmlformats.org/officeDocument/2006/relationships/image" Target="media/image262.wmf"/><Relationship Id="rId1185" Type="http://schemas.openxmlformats.org/officeDocument/2006/relationships/image" Target="media/image569.wmf"/><Relationship Id="rId2236" Type="http://schemas.openxmlformats.org/officeDocument/2006/relationships/oleObject" Target="embeddings/oleObject1142.bin"/><Relationship Id="rId2650" Type="http://schemas.openxmlformats.org/officeDocument/2006/relationships/oleObject" Target="embeddings/oleObject1348.bin"/><Relationship Id="rId3701" Type="http://schemas.openxmlformats.org/officeDocument/2006/relationships/image" Target="media/image1814.wmf"/><Relationship Id="rId6857" Type="http://schemas.openxmlformats.org/officeDocument/2006/relationships/image" Target="media/image3316.wmf"/><Relationship Id="rId7908" Type="http://schemas.openxmlformats.org/officeDocument/2006/relationships/image" Target="media/image3612.wmf"/><Relationship Id="rId208" Type="http://schemas.openxmlformats.org/officeDocument/2006/relationships/oleObject" Target="embeddings/oleObject104.bin"/><Relationship Id="rId622" Type="http://schemas.openxmlformats.org/officeDocument/2006/relationships/oleObject" Target="embeddings/oleObject316.bin"/><Relationship Id="rId1252" Type="http://schemas.openxmlformats.org/officeDocument/2006/relationships/oleObject" Target="embeddings/oleObject640.bin"/><Relationship Id="rId2303" Type="http://schemas.openxmlformats.org/officeDocument/2006/relationships/oleObject" Target="embeddings/oleObject1177.bin"/><Relationship Id="rId5459" Type="http://schemas.openxmlformats.org/officeDocument/2006/relationships/image" Target="media/image2635.wmf"/><Relationship Id="rId4475" Type="http://schemas.openxmlformats.org/officeDocument/2006/relationships/image" Target="media/image2194.wmf"/><Relationship Id="rId5873" Type="http://schemas.openxmlformats.org/officeDocument/2006/relationships/image" Target="media/image2837.wmf"/><Relationship Id="rId6924" Type="http://schemas.openxmlformats.org/officeDocument/2006/relationships/image" Target="media/image3343.wmf"/><Relationship Id="rId3077" Type="http://schemas.openxmlformats.org/officeDocument/2006/relationships/image" Target="media/image1500.wmf"/><Relationship Id="rId4128" Type="http://schemas.openxmlformats.org/officeDocument/2006/relationships/image" Target="media/image2026.wmf"/><Relationship Id="rId5526" Type="http://schemas.openxmlformats.org/officeDocument/2006/relationships/oleObject" Target="embeddings/oleObject2840.bin"/><Relationship Id="rId5940" Type="http://schemas.openxmlformats.org/officeDocument/2006/relationships/oleObject" Target="embeddings/oleObject3051.bin"/><Relationship Id="rId2093" Type="http://schemas.openxmlformats.org/officeDocument/2006/relationships/oleObject" Target="embeddings/oleObject1070.bin"/><Relationship Id="rId3491" Type="http://schemas.openxmlformats.org/officeDocument/2006/relationships/oleObject" Target="embeddings/oleObject1771.bin"/><Relationship Id="rId4542" Type="http://schemas.openxmlformats.org/officeDocument/2006/relationships/oleObject" Target="embeddings/oleObject2328.bin"/><Relationship Id="rId7698" Type="http://schemas.openxmlformats.org/officeDocument/2006/relationships/oleObject" Target="embeddings/oleObject4093.bin"/><Relationship Id="rId3144" Type="http://schemas.openxmlformats.org/officeDocument/2006/relationships/oleObject" Target="embeddings/oleObject1600.bin"/><Relationship Id="rId7765" Type="http://schemas.openxmlformats.org/officeDocument/2006/relationships/oleObject" Target="embeddings/oleObject4160.bin"/><Relationship Id="rId2160" Type="http://schemas.openxmlformats.org/officeDocument/2006/relationships/oleObject" Target="embeddings/oleObject1104.bin"/><Relationship Id="rId3211" Type="http://schemas.openxmlformats.org/officeDocument/2006/relationships/image" Target="media/image1568.wmf"/><Relationship Id="rId6367" Type="http://schemas.openxmlformats.org/officeDocument/2006/relationships/oleObject" Target="embeddings/oleObject3263.bin"/><Relationship Id="rId6781" Type="http://schemas.openxmlformats.org/officeDocument/2006/relationships/oleObject" Target="embeddings/oleObject3480.bin"/><Relationship Id="rId7418" Type="http://schemas.openxmlformats.org/officeDocument/2006/relationships/oleObject" Target="embeddings/oleObject3816.bin"/><Relationship Id="rId7832" Type="http://schemas.openxmlformats.org/officeDocument/2006/relationships/oleObject" Target="embeddings/oleObject4227.bin"/><Relationship Id="rId132" Type="http://schemas.openxmlformats.org/officeDocument/2006/relationships/oleObject" Target="embeddings/oleObject66.bin"/><Relationship Id="rId5383" Type="http://schemas.openxmlformats.org/officeDocument/2006/relationships/image" Target="media/image2601.wmf"/><Relationship Id="rId6434" Type="http://schemas.openxmlformats.org/officeDocument/2006/relationships/oleObject" Target="embeddings/oleObject3297.bin"/><Relationship Id="rId1579" Type="http://schemas.openxmlformats.org/officeDocument/2006/relationships/oleObject" Target="embeddings/oleObject811.bin"/><Relationship Id="rId2977" Type="http://schemas.openxmlformats.org/officeDocument/2006/relationships/image" Target="media/image1450.wmf"/><Relationship Id="rId5036" Type="http://schemas.openxmlformats.org/officeDocument/2006/relationships/image" Target="media/image2425.wmf"/><Relationship Id="rId5450" Type="http://schemas.openxmlformats.org/officeDocument/2006/relationships/oleObject" Target="embeddings/oleObject2800.bin"/><Relationship Id="rId949" Type="http://schemas.openxmlformats.org/officeDocument/2006/relationships/image" Target="media/image452.wmf"/><Relationship Id="rId1993" Type="http://schemas.openxmlformats.org/officeDocument/2006/relationships/oleObject" Target="embeddings/oleObject1020.bin"/><Relationship Id="rId4052" Type="http://schemas.openxmlformats.org/officeDocument/2006/relationships/oleObject" Target="embeddings/oleObject2054.bin"/><Relationship Id="rId5103" Type="http://schemas.openxmlformats.org/officeDocument/2006/relationships/oleObject" Target="embeddings/oleObject2626.bin"/><Relationship Id="rId6501" Type="http://schemas.openxmlformats.org/officeDocument/2006/relationships/oleObject" Target="embeddings/oleObject3336.bin"/><Relationship Id="rId8259" Type="http://schemas.openxmlformats.org/officeDocument/2006/relationships/image" Target="media/image3781.wmf"/><Relationship Id="rId1646" Type="http://schemas.openxmlformats.org/officeDocument/2006/relationships/image" Target="media/image791.wmf"/><Relationship Id="rId8673" Type="http://schemas.openxmlformats.org/officeDocument/2006/relationships/oleObject" Target="embeddings/oleObject4669.bin"/><Relationship Id="rId1713" Type="http://schemas.openxmlformats.org/officeDocument/2006/relationships/oleObject" Target="embeddings/oleObject878.bin"/><Relationship Id="rId4869" Type="http://schemas.openxmlformats.org/officeDocument/2006/relationships/oleObject" Target="embeddings/oleObject2508.bin"/><Relationship Id="rId7275" Type="http://schemas.openxmlformats.org/officeDocument/2006/relationships/oleObject" Target="embeddings/oleObject3740.bin"/><Relationship Id="rId8326" Type="http://schemas.openxmlformats.org/officeDocument/2006/relationships/image" Target="media/image3819.wmf"/><Relationship Id="rId3885" Type="http://schemas.openxmlformats.org/officeDocument/2006/relationships/oleObject" Target="embeddings/oleObject1970.bin"/><Relationship Id="rId4936" Type="http://schemas.openxmlformats.org/officeDocument/2006/relationships/image" Target="media/image23750.wmf"/><Relationship Id="rId6291" Type="http://schemas.openxmlformats.org/officeDocument/2006/relationships/image" Target="media/image3044.wmf"/><Relationship Id="rId7342" Type="http://schemas.openxmlformats.org/officeDocument/2006/relationships/image" Target="media/image3546.wmf"/><Relationship Id="rId2487" Type="http://schemas.openxmlformats.org/officeDocument/2006/relationships/oleObject" Target="embeddings/oleObject1267.bin"/><Relationship Id="rId3538" Type="http://schemas.openxmlformats.org/officeDocument/2006/relationships/oleObject" Target="embeddings/oleObject1795.bin"/><Relationship Id="rId459" Type="http://schemas.openxmlformats.org/officeDocument/2006/relationships/oleObject" Target="embeddings/oleObject232.bin"/><Relationship Id="rId873" Type="http://schemas.openxmlformats.org/officeDocument/2006/relationships/oleObject" Target="embeddings/oleObject446.bin"/><Relationship Id="rId1089" Type="http://schemas.openxmlformats.org/officeDocument/2006/relationships/oleObject" Target="embeddings/oleObject557.bin"/><Relationship Id="rId2554" Type="http://schemas.openxmlformats.org/officeDocument/2006/relationships/oleObject" Target="embeddings/oleObject1300.bin"/><Relationship Id="rId3952" Type="http://schemas.openxmlformats.org/officeDocument/2006/relationships/image" Target="media/image1937.wmf"/><Relationship Id="rId6011" Type="http://schemas.openxmlformats.org/officeDocument/2006/relationships/oleObject" Target="embeddings/oleObject3088.bin"/><Relationship Id="rId526" Type="http://schemas.openxmlformats.org/officeDocument/2006/relationships/oleObject" Target="embeddings/oleObject268.bin"/><Relationship Id="rId1156" Type="http://schemas.openxmlformats.org/officeDocument/2006/relationships/image" Target="media/image556.wmf"/><Relationship Id="rId2207" Type="http://schemas.openxmlformats.org/officeDocument/2006/relationships/image" Target="media/image1069.wmf"/><Relationship Id="rId3605" Type="http://schemas.openxmlformats.org/officeDocument/2006/relationships/image" Target="media/image1766.wmf"/><Relationship Id="rId8183" Type="http://schemas.openxmlformats.org/officeDocument/2006/relationships/image" Target="media/image3744.wmf"/><Relationship Id="rId940" Type="http://schemas.openxmlformats.org/officeDocument/2006/relationships/oleObject" Target="embeddings/oleObject481.bin"/><Relationship Id="rId1570" Type="http://schemas.openxmlformats.org/officeDocument/2006/relationships/image" Target="media/image753.wmf"/><Relationship Id="rId2621" Type="http://schemas.openxmlformats.org/officeDocument/2006/relationships/image" Target="media/image1277.wmf"/><Relationship Id="rId5777" Type="http://schemas.openxmlformats.org/officeDocument/2006/relationships/oleObject" Target="embeddings/oleObject2968.bin"/><Relationship Id="rId6828" Type="http://schemas.openxmlformats.org/officeDocument/2006/relationships/image" Target="media/image3302.wmf"/><Relationship Id="rId1223" Type="http://schemas.openxmlformats.org/officeDocument/2006/relationships/oleObject" Target="embeddings/oleObject625.bin"/><Relationship Id="rId4379" Type="http://schemas.openxmlformats.org/officeDocument/2006/relationships/oleObject" Target="embeddings/oleObject2216.bin"/><Relationship Id="rId4793" Type="http://schemas.openxmlformats.org/officeDocument/2006/relationships/oleObject" Target="embeddings/oleObject2467.bin"/><Relationship Id="rId5844" Type="http://schemas.openxmlformats.org/officeDocument/2006/relationships/oleObject" Target="embeddings/oleObject3002.bin"/><Relationship Id="rId8250" Type="http://schemas.openxmlformats.org/officeDocument/2006/relationships/oleObject" Target="embeddings/oleObject4451.bin"/><Relationship Id="rId3395" Type="http://schemas.openxmlformats.org/officeDocument/2006/relationships/image" Target="media/image1662.wmf"/><Relationship Id="rId4446" Type="http://schemas.openxmlformats.org/officeDocument/2006/relationships/oleObject" Target="embeddings/oleObject2253.bin"/><Relationship Id="rId4860" Type="http://schemas.openxmlformats.org/officeDocument/2006/relationships/oleObject" Target="embeddings/oleObject2503.bin"/><Relationship Id="rId5911" Type="http://schemas.openxmlformats.org/officeDocument/2006/relationships/oleObject" Target="embeddings/oleObject3036.bin"/><Relationship Id="rId3048" Type="http://schemas.openxmlformats.org/officeDocument/2006/relationships/oleObject" Target="embeddings/oleObject1552.bin"/><Relationship Id="rId3462" Type="http://schemas.openxmlformats.org/officeDocument/2006/relationships/image" Target="media/image1695.wmf"/><Relationship Id="rId4513" Type="http://schemas.openxmlformats.org/officeDocument/2006/relationships/oleObject" Target="embeddings/oleObject2301.bin"/><Relationship Id="rId7669" Type="http://schemas.openxmlformats.org/officeDocument/2006/relationships/oleObject" Target="embeddings/oleObject4064.bin"/><Relationship Id="rId383" Type="http://schemas.openxmlformats.org/officeDocument/2006/relationships/image" Target="media/image179.wmf"/><Relationship Id="rId2064" Type="http://schemas.openxmlformats.org/officeDocument/2006/relationships/oleObject" Target="embeddings/oleObject1056.bin"/><Relationship Id="rId3115" Type="http://schemas.openxmlformats.org/officeDocument/2006/relationships/image" Target="media/image1519.wmf"/><Relationship Id="rId6685" Type="http://schemas.openxmlformats.org/officeDocument/2006/relationships/oleObject" Target="embeddings/oleObject3430.bin"/><Relationship Id="rId450" Type="http://schemas.openxmlformats.org/officeDocument/2006/relationships/oleObject" Target="embeddings/oleObject227.bin"/><Relationship Id="rId1080" Type="http://schemas.openxmlformats.org/officeDocument/2006/relationships/image" Target="media/image517.wmf"/><Relationship Id="rId2131" Type="http://schemas.openxmlformats.org/officeDocument/2006/relationships/oleObject" Target="embeddings/oleObject1089.bin"/><Relationship Id="rId5287" Type="http://schemas.openxmlformats.org/officeDocument/2006/relationships/image" Target="media/image2553.wmf"/><Relationship Id="rId6338" Type="http://schemas.openxmlformats.org/officeDocument/2006/relationships/oleObject" Target="embeddings/oleObject3248.bin"/><Relationship Id="rId7736" Type="http://schemas.openxmlformats.org/officeDocument/2006/relationships/oleObject" Target="embeddings/oleObject4131.bin"/><Relationship Id="rId103" Type="http://schemas.openxmlformats.org/officeDocument/2006/relationships/image" Target="media/image41.wmf"/><Relationship Id="rId6752" Type="http://schemas.openxmlformats.org/officeDocument/2006/relationships/image" Target="media/image3264.wmf"/><Relationship Id="rId7803" Type="http://schemas.openxmlformats.org/officeDocument/2006/relationships/oleObject" Target="embeddings/oleObject4198.bin"/><Relationship Id="rId1897" Type="http://schemas.openxmlformats.org/officeDocument/2006/relationships/oleObject" Target="embeddings/oleObject971.bin"/><Relationship Id="rId2948" Type="http://schemas.openxmlformats.org/officeDocument/2006/relationships/oleObject" Target="embeddings/oleObject1502.bin"/><Relationship Id="rId5354" Type="http://schemas.openxmlformats.org/officeDocument/2006/relationships/oleObject" Target="embeddings/oleObject2748.bin"/><Relationship Id="rId6405" Type="http://schemas.openxmlformats.org/officeDocument/2006/relationships/oleObject" Target="embeddings/oleObject3282.bin"/><Relationship Id="rId1964" Type="http://schemas.openxmlformats.org/officeDocument/2006/relationships/image" Target="media/image948.wmf"/><Relationship Id="rId4370" Type="http://schemas.openxmlformats.org/officeDocument/2006/relationships/image" Target="media/image2146.wmf"/><Relationship Id="rId5007" Type="http://schemas.openxmlformats.org/officeDocument/2006/relationships/oleObject" Target="embeddings/oleObject2577.bin"/><Relationship Id="rId5421" Type="http://schemas.openxmlformats.org/officeDocument/2006/relationships/image" Target="media/image2619.wmf"/><Relationship Id="rId8577" Type="http://schemas.openxmlformats.org/officeDocument/2006/relationships/image" Target="media/image3934.wmf"/><Relationship Id="rId1617" Type="http://schemas.openxmlformats.org/officeDocument/2006/relationships/oleObject" Target="embeddings/oleObject830.bin"/><Relationship Id="rId4023" Type="http://schemas.openxmlformats.org/officeDocument/2006/relationships/image" Target="media/image1973.wmf"/><Relationship Id="rId7179" Type="http://schemas.openxmlformats.org/officeDocument/2006/relationships/oleObject" Target="embeddings/oleObject3691.bin"/><Relationship Id="rId7593" Type="http://schemas.openxmlformats.org/officeDocument/2006/relationships/oleObject" Target="embeddings/oleObject3988.bin"/><Relationship Id="rId8644" Type="http://schemas.openxmlformats.org/officeDocument/2006/relationships/oleObject" Target="embeddings/oleObject4654.bin"/><Relationship Id="rId3789" Type="http://schemas.openxmlformats.org/officeDocument/2006/relationships/oleObject" Target="embeddings/oleObject1921.bin"/><Relationship Id="rId6195" Type="http://schemas.openxmlformats.org/officeDocument/2006/relationships/image" Target="media/image2990.wmf"/><Relationship Id="rId7246" Type="http://schemas.openxmlformats.org/officeDocument/2006/relationships/image" Target="media/image3498.wmf"/><Relationship Id="rId7660" Type="http://schemas.openxmlformats.org/officeDocument/2006/relationships/oleObject" Target="embeddings/oleObject4055.bin"/><Relationship Id="rId6262" Type="http://schemas.openxmlformats.org/officeDocument/2006/relationships/oleObject" Target="embeddings/oleObject3210.bin"/><Relationship Id="rId7313" Type="http://schemas.openxmlformats.org/officeDocument/2006/relationships/oleObject" Target="embeddings/oleObject3759.bin"/><Relationship Id="rId8711" Type="http://schemas.openxmlformats.org/officeDocument/2006/relationships/theme" Target="theme/theme1.xml"/><Relationship Id="rId3856" Type="http://schemas.openxmlformats.org/officeDocument/2006/relationships/image" Target="media/image1891.wmf"/><Relationship Id="rId4907" Type="http://schemas.openxmlformats.org/officeDocument/2006/relationships/oleObject" Target="embeddings/oleObject2527.bin"/><Relationship Id="rId777" Type="http://schemas.openxmlformats.org/officeDocument/2006/relationships/oleObject" Target="embeddings/oleObject397.bin"/><Relationship Id="rId2458" Type="http://schemas.openxmlformats.org/officeDocument/2006/relationships/image" Target="media/image1193.png"/><Relationship Id="rId2872" Type="http://schemas.openxmlformats.org/officeDocument/2006/relationships/image" Target="media/image1396.wmf"/><Relationship Id="rId3509" Type="http://schemas.openxmlformats.org/officeDocument/2006/relationships/image" Target="media/image1718.wmf"/><Relationship Id="rId3923" Type="http://schemas.openxmlformats.org/officeDocument/2006/relationships/oleObject" Target="embeddings/oleObject1989.bin"/><Relationship Id="rId8087" Type="http://schemas.openxmlformats.org/officeDocument/2006/relationships/image" Target="media/image3697.wmf"/><Relationship Id="rId844" Type="http://schemas.openxmlformats.org/officeDocument/2006/relationships/oleObject" Target="embeddings/oleObject431.bin"/><Relationship Id="rId1474" Type="http://schemas.openxmlformats.org/officeDocument/2006/relationships/oleObject" Target="embeddings/oleObject757.bin"/><Relationship Id="rId2525" Type="http://schemas.openxmlformats.org/officeDocument/2006/relationships/image" Target="media/image1229.wmf"/><Relationship Id="rId911" Type="http://schemas.openxmlformats.org/officeDocument/2006/relationships/oleObject" Target="embeddings/oleObject466.bin"/><Relationship Id="rId1127" Type="http://schemas.openxmlformats.org/officeDocument/2006/relationships/image" Target="media/image541.wmf"/><Relationship Id="rId1541" Type="http://schemas.openxmlformats.org/officeDocument/2006/relationships/oleObject" Target="embeddings/oleObject792.bin"/><Relationship Id="rId4697" Type="http://schemas.openxmlformats.org/officeDocument/2006/relationships/oleObject" Target="embeddings/oleObject2418.bin"/><Relationship Id="rId5748" Type="http://schemas.openxmlformats.org/officeDocument/2006/relationships/image" Target="media/image2775.wmf"/><Relationship Id="rId8154" Type="http://schemas.openxmlformats.org/officeDocument/2006/relationships/oleObject" Target="embeddings/oleObject4402.bin"/><Relationship Id="rId3299" Type="http://schemas.openxmlformats.org/officeDocument/2006/relationships/oleObject" Target="embeddings/oleObject1673.bin"/><Relationship Id="rId4764" Type="http://schemas.openxmlformats.org/officeDocument/2006/relationships/oleObject" Target="embeddings/oleObject2452.bin"/><Relationship Id="rId7170" Type="http://schemas.openxmlformats.org/officeDocument/2006/relationships/image" Target="media/image3461.wmf"/><Relationship Id="rId8221" Type="http://schemas.openxmlformats.org/officeDocument/2006/relationships/image" Target="media/image3762.wmf"/><Relationship Id="rId3366" Type="http://schemas.openxmlformats.org/officeDocument/2006/relationships/oleObject" Target="embeddings/oleObject1708.bin"/><Relationship Id="rId4417" Type="http://schemas.openxmlformats.org/officeDocument/2006/relationships/image" Target="media/image2167.wmf"/><Relationship Id="rId5815" Type="http://schemas.openxmlformats.org/officeDocument/2006/relationships/image" Target="media/image2808.wmf"/><Relationship Id="rId287" Type="http://schemas.openxmlformats.org/officeDocument/2006/relationships/image" Target="media/image133.wmf"/><Relationship Id="rId2382" Type="http://schemas.openxmlformats.org/officeDocument/2006/relationships/image" Target="media/image1155.wmf"/><Relationship Id="rId3019" Type="http://schemas.openxmlformats.org/officeDocument/2006/relationships/image" Target="media/image1471.wmf"/><Relationship Id="rId3780" Type="http://schemas.openxmlformats.org/officeDocument/2006/relationships/oleObject" Target="embeddings/oleObject1916.bin"/><Relationship Id="rId4831" Type="http://schemas.openxmlformats.org/officeDocument/2006/relationships/oleObject" Target="embeddings/oleObject2488.bin"/><Relationship Id="rId7987" Type="http://schemas.openxmlformats.org/officeDocument/2006/relationships/oleObject" Target="embeddings/oleObject4317.bin"/><Relationship Id="rId354" Type="http://schemas.openxmlformats.org/officeDocument/2006/relationships/oleObject" Target="embeddings/oleObject179.bin"/><Relationship Id="rId2035" Type="http://schemas.openxmlformats.org/officeDocument/2006/relationships/image" Target="media/image983.wmf"/><Relationship Id="rId3433" Type="http://schemas.openxmlformats.org/officeDocument/2006/relationships/oleObject" Target="embeddings/oleObject1742.bin"/><Relationship Id="rId6589" Type="http://schemas.openxmlformats.org/officeDocument/2006/relationships/image" Target="media/image3186.wmf"/><Relationship Id="rId3500" Type="http://schemas.openxmlformats.org/officeDocument/2006/relationships/image" Target="media/image1714.wmf"/><Relationship Id="rId6656" Type="http://schemas.openxmlformats.org/officeDocument/2006/relationships/oleObject" Target="embeddings/oleObject3414.bin"/><Relationship Id="rId7707" Type="http://schemas.openxmlformats.org/officeDocument/2006/relationships/oleObject" Target="embeddings/oleObject4102.bin"/><Relationship Id="rId421" Type="http://schemas.openxmlformats.org/officeDocument/2006/relationships/image" Target="media/image198.wmf"/><Relationship Id="rId1051" Type="http://schemas.openxmlformats.org/officeDocument/2006/relationships/oleObject" Target="embeddings/oleObject538.bin"/><Relationship Id="rId2102" Type="http://schemas.openxmlformats.org/officeDocument/2006/relationships/image" Target="media/image1017.wmf"/><Relationship Id="rId5258" Type="http://schemas.openxmlformats.org/officeDocument/2006/relationships/oleObject" Target="embeddings/oleObject2700.bin"/><Relationship Id="rId5672" Type="http://schemas.openxmlformats.org/officeDocument/2006/relationships/image" Target="media/image2737.wmf"/><Relationship Id="rId6309" Type="http://schemas.openxmlformats.org/officeDocument/2006/relationships/image" Target="media/image3053.wmf"/><Relationship Id="rId6723" Type="http://schemas.openxmlformats.org/officeDocument/2006/relationships/oleObject" Target="embeddings/oleObject3451.bin"/><Relationship Id="rId1868" Type="http://schemas.openxmlformats.org/officeDocument/2006/relationships/image" Target="media/image901.wmf"/><Relationship Id="rId4274" Type="http://schemas.openxmlformats.org/officeDocument/2006/relationships/image" Target="media/image2099.wmf"/><Relationship Id="rId5325" Type="http://schemas.openxmlformats.org/officeDocument/2006/relationships/image" Target="media/image2572.wmf"/><Relationship Id="rId2919" Type="http://schemas.openxmlformats.org/officeDocument/2006/relationships/image" Target="media/image1421.wmf"/><Relationship Id="rId3290" Type="http://schemas.openxmlformats.org/officeDocument/2006/relationships/image" Target="media/image1611.wmf"/><Relationship Id="rId4341" Type="http://schemas.openxmlformats.org/officeDocument/2006/relationships/oleObject" Target="embeddings/oleObject2197.bin"/><Relationship Id="rId7497" Type="http://schemas.openxmlformats.org/officeDocument/2006/relationships/oleObject" Target="embeddings/oleObject3892.bin"/><Relationship Id="rId8548" Type="http://schemas.openxmlformats.org/officeDocument/2006/relationships/image" Target="media/image3921.wmf"/><Relationship Id="rId1935" Type="http://schemas.openxmlformats.org/officeDocument/2006/relationships/image" Target="media/image934.wmf"/><Relationship Id="rId6099" Type="http://schemas.openxmlformats.org/officeDocument/2006/relationships/oleObject" Target="embeddings/oleObject3134.bin"/><Relationship Id="rId3010" Type="http://schemas.openxmlformats.org/officeDocument/2006/relationships/oleObject" Target="embeddings/oleObject1533.bin"/><Relationship Id="rId6166" Type="http://schemas.openxmlformats.org/officeDocument/2006/relationships/oleObject" Target="embeddings/oleObject3168.bin"/><Relationship Id="rId7564" Type="http://schemas.openxmlformats.org/officeDocument/2006/relationships/oleObject" Target="embeddings/oleObject3959.bin"/><Relationship Id="rId8615" Type="http://schemas.openxmlformats.org/officeDocument/2006/relationships/image" Target="media/image3953.wmf"/><Relationship Id="rId6580" Type="http://schemas.openxmlformats.org/officeDocument/2006/relationships/oleObject" Target="embeddings/oleObject3376.bin"/><Relationship Id="rId7217" Type="http://schemas.openxmlformats.org/officeDocument/2006/relationships/oleObject" Target="embeddings/oleObject3711.bin"/><Relationship Id="rId7631" Type="http://schemas.openxmlformats.org/officeDocument/2006/relationships/oleObject" Target="embeddings/oleObject4026.bin"/><Relationship Id="rId2776" Type="http://schemas.openxmlformats.org/officeDocument/2006/relationships/oleObject" Target="embeddings/oleObject1418.bin"/><Relationship Id="rId3827" Type="http://schemas.openxmlformats.org/officeDocument/2006/relationships/oleObject" Target="embeddings/oleObject1940.bin"/><Relationship Id="rId5182" Type="http://schemas.openxmlformats.org/officeDocument/2006/relationships/oleObject" Target="embeddings/oleObject2667.bin"/><Relationship Id="rId6233" Type="http://schemas.openxmlformats.org/officeDocument/2006/relationships/image" Target="media/image3015.wmf"/><Relationship Id="rId748" Type="http://schemas.openxmlformats.org/officeDocument/2006/relationships/image" Target="media/image355.wmf"/><Relationship Id="rId1378" Type="http://schemas.openxmlformats.org/officeDocument/2006/relationships/oleObject" Target="embeddings/oleObject707.bin"/><Relationship Id="rId1792" Type="http://schemas.openxmlformats.org/officeDocument/2006/relationships/image" Target="media/image864.wmf"/><Relationship Id="rId2429" Type="http://schemas.openxmlformats.org/officeDocument/2006/relationships/oleObject" Target="embeddings/oleObject1241.bin"/><Relationship Id="rId2843" Type="http://schemas.openxmlformats.org/officeDocument/2006/relationships/oleObject" Target="embeddings/oleObject1451.bin"/><Relationship Id="rId5999" Type="http://schemas.openxmlformats.org/officeDocument/2006/relationships/image" Target="media/image2895.wmf"/><Relationship Id="rId6300" Type="http://schemas.openxmlformats.org/officeDocument/2006/relationships/oleObject" Target="embeddings/oleObject3229.bin"/><Relationship Id="rId84" Type="http://schemas.openxmlformats.org/officeDocument/2006/relationships/oleObject" Target="embeddings/oleObject42.bin"/><Relationship Id="rId815" Type="http://schemas.openxmlformats.org/officeDocument/2006/relationships/oleObject" Target="embeddings/oleObject417.bin"/><Relationship Id="rId1445" Type="http://schemas.openxmlformats.org/officeDocument/2006/relationships/image" Target="media/image692.wmf"/><Relationship Id="rId8058" Type="http://schemas.openxmlformats.org/officeDocument/2006/relationships/oleObject" Target="embeddings/oleObject4353.bin"/><Relationship Id="rId8472" Type="http://schemas.openxmlformats.org/officeDocument/2006/relationships/oleObject" Target="embeddings/oleObject4565.bin"/><Relationship Id="rId2910" Type="http://schemas.openxmlformats.org/officeDocument/2006/relationships/oleObject" Target="embeddings/oleObject1483.bin"/><Relationship Id="rId7074" Type="http://schemas.openxmlformats.org/officeDocument/2006/relationships/image" Target="media/image3418.wmf"/><Relationship Id="rId8125" Type="http://schemas.openxmlformats.org/officeDocument/2006/relationships/image" Target="media/image3716.wmf"/><Relationship Id="rId1512" Type="http://schemas.openxmlformats.org/officeDocument/2006/relationships/oleObject" Target="embeddings/oleObject776.bin"/><Relationship Id="rId4668" Type="http://schemas.openxmlformats.org/officeDocument/2006/relationships/oleObject" Target="embeddings/oleObject2403.bin"/><Relationship Id="rId5719" Type="http://schemas.openxmlformats.org/officeDocument/2006/relationships/oleObject" Target="embeddings/oleObject2939.bin"/><Relationship Id="rId6090" Type="http://schemas.openxmlformats.org/officeDocument/2006/relationships/image" Target="media/image2938.wmf"/><Relationship Id="rId7141" Type="http://schemas.openxmlformats.org/officeDocument/2006/relationships/image" Target="media/image3451.wmf"/><Relationship Id="rId3684" Type="http://schemas.openxmlformats.org/officeDocument/2006/relationships/oleObject" Target="embeddings/oleObject1868.bin"/><Relationship Id="rId4735" Type="http://schemas.openxmlformats.org/officeDocument/2006/relationships/image" Target="media/image2285.wmf"/><Relationship Id="rId2286" Type="http://schemas.openxmlformats.org/officeDocument/2006/relationships/image" Target="media/image1108.wmf"/><Relationship Id="rId3337" Type="http://schemas.openxmlformats.org/officeDocument/2006/relationships/oleObject" Target="embeddings/oleObject1693.bin"/><Relationship Id="rId3751" Type="http://schemas.openxmlformats.org/officeDocument/2006/relationships/image" Target="media/image1839.wmf"/><Relationship Id="rId4802" Type="http://schemas.openxmlformats.org/officeDocument/2006/relationships/image" Target="media/image2318.wmf"/><Relationship Id="rId7958" Type="http://schemas.openxmlformats.org/officeDocument/2006/relationships/oleObject" Target="embeddings/oleObject4303.bin"/><Relationship Id="rId258" Type="http://schemas.openxmlformats.org/officeDocument/2006/relationships/image" Target="media/image119.wmf"/><Relationship Id="rId672" Type="http://schemas.openxmlformats.org/officeDocument/2006/relationships/image" Target="media/image320.wmf"/><Relationship Id="rId2353" Type="http://schemas.openxmlformats.org/officeDocument/2006/relationships/oleObject" Target="embeddings/oleObject1202.bin"/><Relationship Id="rId3404" Type="http://schemas.openxmlformats.org/officeDocument/2006/relationships/oleObject" Target="embeddings/oleObject1727.bin"/><Relationship Id="rId6974" Type="http://schemas.openxmlformats.org/officeDocument/2006/relationships/image" Target="media/image3368.wmf"/><Relationship Id="rId325" Type="http://schemas.openxmlformats.org/officeDocument/2006/relationships/oleObject" Target="embeddings/oleObject163.bin"/><Relationship Id="rId2006" Type="http://schemas.openxmlformats.org/officeDocument/2006/relationships/oleObject" Target="embeddings/oleObject1027.bin"/><Relationship Id="rId2420" Type="http://schemas.openxmlformats.org/officeDocument/2006/relationships/image" Target="media/image1173.wmf"/><Relationship Id="rId5576" Type="http://schemas.openxmlformats.org/officeDocument/2006/relationships/image" Target="media/image2691.wmf"/><Relationship Id="rId6627" Type="http://schemas.openxmlformats.org/officeDocument/2006/relationships/image" Target="media/image3205.wmf"/><Relationship Id="rId1022" Type="http://schemas.openxmlformats.org/officeDocument/2006/relationships/image" Target="media/image488.wmf"/><Relationship Id="rId4178" Type="http://schemas.openxmlformats.org/officeDocument/2006/relationships/image" Target="media/image2051.wmf"/><Relationship Id="rId4592" Type="http://schemas.openxmlformats.org/officeDocument/2006/relationships/image" Target="media/image2223.wmf"/><Relationship Id="rId5229" Type="http://schemas.openxmlformats.org/officeDocument/2006/relationships/oleObject" Target="embeddings/oleObject2684.bin"/><Relationship Id="rId5990" Type="http://schemas.openxmlformats.org/officeDocument/2006/relationships/oleObject" Target="embeddings/oleObject3077.bin"/><Relationship Id="rId3194" Type="http://schemas.openxmlformats.org/officeDocument/2006/relationships/oleObject" Target="embeddings/oleObject1625.bin"/><Relationship Id="rId4245" Type="http://schemas.openxmlformats.org/officeDocument/2006/relationships/oleObject" Target="embeddings/oleObject2150.bin"/><Relationship Id="rId5643" Type="http://schemas.openxmlformats.org/officeDocument/2006/relationships/oleObject" Target="embeddings/oleObject2899.bin"/><Relationship Id="rId1839" Type="http://schemas.openxmlformats.org/officeDocument/2006/relationships/oleObject" Target="embeddings/oleObject941.bin"/><Relationship Id="rId5710" Type="http://schemas.openxmlformats.org/officeDocument/2006/relationships/image" Target="media/image2756.wmf"/><Relationship Id="rId182" Type="http://schemas.openxmlformats.org/officeDocument/2006/relationships/oleObject" Target="embeddings/oleObject91.bin"/><Relationship Id="rId1906" Type="http://schemas.openxmlformats.org/officeDocument/2006/relationships/image" Target="media/image920.wmf"/><Relationship Id="rId3261" Type="http://schemas.openxmlformats.org/officeDocument/2006/relationships/image" Target="media/image1597.wmf"/><Relationship Id="rId4312" Type="http://schemas.openxmlformats.org/officeDocument/2006/relationships/image" Target="media/image2117.wmf"/><Relationship Id="rId7468" Type="http://schemas.openxmlformats.org/officeDocument/2006/relationships/oleObject" Target="embeddings/oleObject3863.bin"/><Relationship Id="rId7882" Type="http://schemas.openxmlformats.org/officeDocument/2006/relationships/image" Target="media/image3599.wmf"/><Relationship Id="rId8519" Type="http://schemas.openxmlformats.org/officeDocument/2006/relationships/image" Target="media/image3907.wmf"/><Relationship Id="rId6484" Type="http://schemas.openxmlformats.org/officeDocument/2006/relationships/oleObject" Target="embeddings/oleObject3327.bin"/><Relationship Id="rId7535" Type="http://schemas.openxmlformats.org/officeDocument/2006/relationships/oleObject" Target="embeddings/oleObject3930.bin"/><Relationship Id="rId999" Type="http://schemas.openxmlformats.org/officeDocument/2006/relationships/oleObject" Target="embeddings/oleObject512.bin"/><Relationship Id="rId5086" Type="http://schemas.openxmlformats.org/officeDocument/2006/relationships/oleObject" Target="embeddings/oleObject2617.bin"/><Relationship Id="rId6137" Type="http://schemas.openxmlformats.org/officeDocument/2006/relationships/image" Target="media/image2961.wmf"/><Relationship Id="rId6551" Type="http://schemas.openxmlformats.org/officeDocument/2006/relationships/image" Target="media/image3167.wmf"/><Relationship Id="rId7602" Type="http://schemas.openxmlformats.org/officeDocument/2006/relationships/oleObject" Target="embeddings/oleObject3997.bin"/><Relationship Id="rId1696" Type="http://schemas.openxmlformats.org/officeDocument/2006/relationships/image" Target="media/image816.wmf"/><Relationship Id="rId5153" Type="http://schemas.openxmlformats.org/officeDocument/2006/relationships/image" Target="media/image2481.wmf"/><Relationship Id="rId6204" Type="http://schemas.openxmlformats.org/officeDocument/2006/relationships/oleObject" Target="embeddings/oleObject3187.bin"/><Relationship Id="rId1349" Type="http://schemas.openxmlformats.org/officeDocument/2006/relationships/image" Target="media/image650.wmf"/><Relationship Id="rId2747" Type="http://schemas.openxmlformats.org/officeDocument/2006/relationships/image" Target="media/image1340.wmf"/><Relationship Id="rId5220" Type="http://schemas.openxmlformats.org/officeDocument/2006/relationships/oleObject" Target="embeddings/oleObject2680.bin"/><Relationship Id="rId8376" Type="http://schemas.openxmlformats.org/officeDocument/2006/relationships/image" Target="media/image3843.wmf"/><Relationship Id="rId719" Type="http://schemas.openxmlformats.org/officeDocument/2006/relationships/oleObject" Target="embeddings/oleObject366.bin"/><Relationship Id="rId1763" Type="http://schemas.openxmlformats.org/officeDocument/2006/relationships/oleObject" Target="embeddings/oleObject903.bin"/><Relationship Id="rId2814" Type="http://schemas.openxmlformats.org/officeDocument/2006/relationships/image" Target="media/image1367.wmf"/><Relationship Id="rId8029" Type="http://schemas.openxmlformats.org/officeDocument/2006/relationships/oleObject" Target="embeddings/oleObject4338.bin"/><Relationship Id="rId55" Type="http://schemas.openxmlformats.org/officeDocument/2006/relationships/oleObject" Target="embeddings/oleObject29.bin"/><Relationship Id="rId1416" Type="http://schemas.openxmlformats.org/officeDocument/2006/relationships/oleObject" Target="embeddings/oleObject728.bin"/><Relationship Id="rId1830" Type="http://schemas.openxmlformats.org/officeDocument/2006/relationships/image" Target="media/image883.wmf"/><Relationship Id="rId4986" Type="http://schemas.openxmlformats.org/officeDocument/2006/relationships/image" Target="media/image2400.wmf"/><Relationship Id="rId7392" Type="http://schemas.openxmlformats.org/officeDocument/2006/relationships/oleObject" Target="embeddings/oleObject3800.bin"/><Relationship Id="rId8443" Type="http://schemas.openxmlformats.org/officeDocument/2006/relationships/image" Target="media/image3870.wmf"/><Relationship Id="rId3588" Type="http://schemas.openxmlformats.org/officeDocument/2006/relationships/oleObject" Target="embeddings/oleObject1820.bin"/><Relationship Id="rId4639" Type="http://schemas.openxmlformats.org/officeDocument/2006/relationships/oleObject" Target="embeddings/oleObject2383.bin"/><Relationship Id="rId7045" Type="http://schemas.openxmlformats.org/officeDocument/2006/relationships/oleObject" Target="embeddings/oleObject3619.bin"/><Relationship Id="rId8510" Type="http://schemas.openxmlformats.org/officeDocument/2006/relationships/oleObject" Target="embeddings/oleObject4585.bin"/><Relationship Id="rId3655" Type="http://schemas.openxmlformats.org/officeDocument/2006/relationships/image" Target="media/image1791.wmf"/><Relationship Id="rId4706" Type="http://schemas.openxmlformats.org/officeDocument/2006/relationships/oleObject" Target="embeddings/oleObject2423.bin"/><Relationship Id="rId6061" Type="http://schemas.openxmlformats.org/officeDocument/2006/relationships/image" Target="media/image2924.wmf"/><Relationship Id="rId7112" Type="http://schemas.openxmlformats.org/officeDocument/2006/relationships/oleObject" Target="embeddings/oleObject3653.bin"/><Relationship Id="rId576" Type="http://schemas.openxmlformats.org/officeDocument/2006/relationships/oleObject" Target="embeddings/oleObject293.bin"/><Relationship Id="rId990" Type="http://schemas.openxmlformats.org/officeDocument/2006/relationships/oleObject" Target="embeddings/oleObject507.bin"/><Relationship Id="rId2257" Type="http://schemas.openxmlformats.org/officeDocument/2006/relationships/image" Target="media/image1094.wmf"/><Relationship Id="rId2671" Type="http://schemas.openxmlformats.org/officeDocument/2006/relationships/oleObject" Target="embeddings/oleObject1358.bin"/><Relationship Id="rId3308" Type="http://schemas.openxmlformats.org/officeDocument/2006/relationships/image" Target="media/image1620.wmf"/><Relationship Id="rId229" Type="http://schemas.openxmlformats.org/officeDocument/2006/relationships/oleObject" Target="embeddings/oleObject114.bin"/><Relationship Id="rId643" Type="http://schemas.openxmlformats.org/officeDocument/2006/relationships/image" Target="media/image306.wmf"/><Relationship Id="rId1273" Type="http://schemas.openxmlformats.org/officeDocument/2006/relationships/oleObject" Target="embeddings/oleObject649.bin"/><Relationship Id="rId2324" Type="http://schemas.openxmlformats.org/officeDocument/2006/relationships/image" Target="media/image1126.wmf"/><Relationship Id="rId3722" Type="http://schemas.openxmlformats.org/officeDocument/2006/relationships/oleObject" Target="embeddings/oleObject1887.bin"/><Relationship Id="rId6878" Type="http://schemas.openxmlformats.org/officeDocument/2006/relationships/image" Target="media/image3326.wmf"/><Relationship Id="rId7929" Type="http://schemas.openxmlformats.org/officeDocument/2006/relationships/oleObject" Target="embeddings/oleObject4285.bin"/><Relationship Id="rId5894" Type="http://schemas.openxmlformats.org/officeDocument/2006/relationships/oleObject" Target="embeddings/oleObject3027.bin"/><Relationship Id="rId6945" Type="http://schemas.openxmlformats.org/officeDocument/2006/relationships/oleObject" Target="embeddings/oleObject3569.bin"/><Relationship Id="rId710" Type="http://schemas.openxmlformats.org/officeDocument/2006/relationships/image" Target="media/image338.wmf"/><Relationship Id="rId1340" Type="http://schemas.openxmlformats.org/officeDocument/2006/relationships/oleObject" Target="embeddings/oleObject683.bin"/><Relationship Id="rId3098" Type="http://schemas.openxmlformats.org/officeDocument/2006/relationships/oleObject" Target="embeddings/oleObject1577.bin"/><Relationship Id="rId4496" Type="http://schemas.openxmlformats.org/officeDocument/2006/relationships/oleObject" Target="embeddings/oleObject2284.bin"/><Relationship Id="rId5547" Type="http://schemas.openxmlformats.org/officeDocument/2006/relationships/image" Target="media/image2677.wmf"/><Relationship Id="rId5961" Type="http://schemas.openxmlformats.org/officeDocument/2006/relationships/oleObject" Target="embeddings/oleObject3062.bin"/><Relationship Id="rId4149" Type="http://schemas.openxmlformats.org/officeDocument/2006/relationships/oleObject" Target="embeddings/oleObject2102.bin"/><Relationship Id="rId4563" Type="http://schemas.openxmlformats.org/officeDocument/2006/relationships/image" Target="media/image2209.wmf"/><Relationship Id="rId5614" Type="http://schemas.openxmlformats.org/officeDocument/2006/relationships/image" Target="media/image2710.wmf"/><Relationship Id="rId8020" Type="http://schemas.openxmlformats.org/officeDocument/2006/relationships/image" Target="media/image3664.wmf"/><Relationship Id="rId3165" Type="http://schemas.openxmlformats.org/officeDocument/2006/relationships/image" Target="media/image1544.wmf"/><Relationship Id="rId4216" Type="http://schemas.openxmlformats.org/officeDocument/2006/relationships/image" Target="media/image2070.wmf"/><Relationship Id="rId4630" Type="http://schemas.openxmlformats.org/officeDocument/2006/relationships/oleObject" Target="embeddings/oleObject2377.bin"/><Relationship Id="rId7786" Type="http://schemas.openxmlformats.org/officeDocument/2006/relationships/oleObject" Target="embeddings/oleObject4181.bin"/><Relationship Id="rId2181" Type="http://schemas.openxmlformats.org/officeDocument/2006/relationships/image" Target="media/image1056.wmf"/><Relationship Id="rId3232" Type="http://schemas.openxmlformats.org/officeDocument/2006/relationships/oleObject" Target="embeddings/oleObject1639.bin"/><Relationship Id="rId6388" Type="http://schemas.openxmlformats.org/officeDocument/2006/relationships/image" Target="media/image3092.wmf"/><Relationship Id="rId7439" Type="http://schemas.openxmlformats.org/officeDocument/2006/relationships/oleObject" Target="embeddings/oleObject3834.bin"/><Relationship Id="rId153" Type="http://schemas.openxmlformats.org/officeDocument/2006/relationships/image" Target="media/image66.wmf"/><Relationship Id="rId6455" Type="http://schemas.openxmlformats.org/officeDocument/2006/relationships/image" Target="media/image3120.wmf"/><Relationship Id="rId7853" Type="http://schemas.openxmlformats.org/officeDocument/2006/relationships/image" Target="media/image3583.png"/><Relationship Id="rId220" Type="http://schemas.openxmlformats.org/officeDocument/2006/relationships/image" Target="media/image100.wmf"/><Relationship Id="rId2998" Type="http://schemas.openxmlformats.org/officeDocument/2006/relationships/oleObject" Target="embeddings/oleObject1527.bin"/><Relationship Id="rId5057" Type="http://schemas.openxmlformats.org/officeDocument/2006/relationships/oleObject" Target="embeddings/oleObject2602.bin"/><Relationship Id="rId6108" Type="http://schemas.openxmlformats.org/officeDocument/2006/relationships/image" Target="media/image2947.wmf"/><Relationship Id="rId7506" Type="http://schemas.openxmlformats.org/officeDocument/2006/relationships/oleObject" Target="embeddings/oleObject3901.bin"/><Relationship Id="rId7920" Type="http://schemas.openxmlformats.org/officeDocument/2006/relationships/oleObject" Target="embeddings/oleObject4280.bin"/><Relationship Id="rId4073" Type="http://schemas.openxmlformats.org/officeDocument/2006/relationships/image" Target="media/image1998.wmf"/><Relationship Id="rId5471" Type="http://schemas.openxmlformats.org/officeDocument/2006/relationships/image" Target="media/image2641.wmf"/><Relationship Id="rId6522" Type="http://schemas.openxmlformats.org/officeDocument/2006/relationships/oleObject" Target="embeddings/oleObject3347.bin"/><Relationship Id="rId1667" Type="http://schemas.openxmlformats.org/officeDocument/2006/relationships/oleObject" Target="embeddings/oleObject855.bin"/><Relationship Id="rId2718" Type="http://schemas.openxmlformats.org/officeDocument/2006/relationships/image" Target="media/image1326.wmf"/><Relationship Id="rId5124" Type="http://schemas.openxmlformats.org/officeDocument/2006/relationships/oleObject" Target="embeddings/oleObject2638.bin"/><Relationship Id="rId8694" Type="http://schemas.openxmlformats.org/officeDocument/2006/relationships/image" Target="media/image3991.wmf"/><Relationship Id="rId1734" Type="http://schemas.openxmlformats.org/officeDocument/2006/relationships/image" Target="media/image835.wmf"/><Relationship Id="rId4140" Type="http://schemas.openxmlformats.org/officeDocument/2006/relationships/image" Target="media/image2032.wmf"/><Relationship Id="rId7296" Type="http://schemas.openxmlformats.org/officeDocument/2006/relationships/image" Target="media/image3523.wmf"/><Relationship Id="rId8347" Type="http://schemas.openxmlformats.org/officeDocument/2006/relationships/oleObject" Target="embeddings/oleObject4496.bin"/><Relationship Id="rId26" Type="http://schemas.openxmlformats.org/officeDocument/2006/relationships/image" Target="media/image9.wmf"/><Relationship Id="rId7363" Type="http://schemas.openxmlformats.org/officeDocument/2006/relationships/oleObject" Target="embeddings/oleObject3785.bin"/><Relationship Id="rId8414" Type="http://schemas.openxmlformats.org/officeDocument/2006/relationships/oleObject" Target="embeddings/oleObject4535.bin"/><Relationship Id="rId1801" Type="http://schemas.openxmlformats.org/officeDocument/2006/relationships/oleObject" Target="embeddings/oleObject922.bin"/><Relationship Id="rId3559" Type="http://schemas.openxmlformats.org/officeDocument/2006/relationships/image" Target="media/image1743.wmf"/><Relationship Id="rId4957" Type="http://schemas.openxmlformats.org/officeDocument/2006/relationships/oleObject" Target="embeddings/oleObject2552.bin"/><Relationship Id="rId7016" Type="http://schemas.openxmlformats.org/officeDocument/2006/relationships/oleObject" Target="embeddings/oleObject3605.bin"/><Relationship Id="rId7430" Type="http://schemas.openxmlformats.org/officeDocument/2006/relationships/oleObject" Target="embeddings/oleObject3825.bin"/><Relationship Id="rId3973" Type="http://schemas.openxmlformats.org/officeDocument/2006/relationships/oleObject" Target="embeddings/oleObject2015.bin"/><Relationship Id="rId6032" Type="http://schemas.openxmlformats.org/officeDocument/2006/relationships/oleObject" Target="embeddings/oleObject3099.bin"/><Relationship Id="rId894" Type="http://schemas.openxmlformats.org/officeDocument/2006/relationships/image" Target="media/image426.wmf"/><Relationship Id="rId1177" Type="http://schemas.openxmlformats.org/officeDocument/2006/relationships/image" Target="media/image566.wmf"/><Relationship Id="rId2575" Type="http://schemas.openxmlformats.org/officeDocument/2006/relationships/image" Target="media/image1254.wmf"/><Relationship Id="rId3626" Type="http://schemas.openxmlformats.org/officeDocument/2006/relationships/oleObject" Target="embeddings/oleObject1839.bin"/><Relationship Id="rId547" Type="http://schemas.openxmlformats.org/officeDocument/2006/relationships/image" Target="media/image258.wmf"/><Relationship Id="rId961" Type="http://schemas.openxmlformats.org/officeDocument/2006/relationships/image" Target="media/image458.wmf"/><Relationship Id="rId1591" Type="http://schemas.openxmlformats.org/officeDocument/2006/relationships/oleObject" Target="embeddings/oleObject817.bin"/><Relationship Id="rId2228" Type="http://schemas.openxmlformats.org/officeDocument/2006/relationships/oleObject" Target="embeddings/oleObject1138.bin"/><Relationship Id="rId2642" Type="http://schemas.openxmlformats.org/officeDocument/2006/relationships/oleObject" Target="embeddings/oleObject1344.bin"/><Relationship Id="rId5798" Type="http://schemas.openxmlformats.org/officeDocument/2006/relationships/oleObject" Target="embeddings/oleObject2979.bin"/><Relationship Id="rId6849" Type="http://schemas.openxmlformats.org/officeDocument/2006/relationships/oleObject" Target="embeddings/oleObject3514.bin"/><Relationship Id="rId614" Type="http://schemas.openxmlformats.org/officeDocument/2006/relationships/oleObject" Target="embeddings/oleObject312.bin"/><Relationship Id="rId1244" Type="http://schemas.openxmlformats.org/officeDocument/2006/relationships/image" Target="media/image598.wmf"/><Relationship Id="rId5865" Type="http://schemas.openxmlformats.org/officeDocument/2006/relationships/image" Target="media/image2833.wmf"/><Relationship Id="rId6916" Type="http://schemas.openxmlformats.org/officeDocument/2006/relationships/image" Target="media/image3341.wmf"/><Relationship Id="rId8271" Type="http://schemas.openxmlformats.org/officeDocument/2006/relationships/image" Target="media/image3792.wmf"/><Relationship Id="rId1311" Type="http://schemas.openxmlformats.org/officeDocument/2006/relationships/image" Target="media/image631.png"/><Relationship Id="rId4467" Type="http://schemas.openxmlformats.org/officeDocument/2006/relationships/image" Target="media/image2190.wmf"/><Relationship Id="rId4881" Type="http://schemas.openxmlformats.org/officeDocument/2006/relationships/oleObject" Target="embeddings/oleObject2514.bin"/><Relationship Id="rId5518" Type="http://schemas.openxmlformats.org/officeDocument/2006/relationships/oleObject" Target="embeddings/oleObject2836.bin"/><Relationship Id="rId3069" Type="http://schemas.openxmlformats.org/officeDocument/2006/relationships/image" Target="media/image1496.wmf"/><Relationship Id="rId3483" Type="http://schemas.openxmlformats.org/officeDocument/2006/relationships/oleObject" Target="embeddings/oleObject1767.bin"/><Relationship Id="rId4534" Type="http://schemas.openxmlformats.org/officeDocument/2006/relationships/oleObject" Target="embeddings/oleObject2322.bin"/><Relationship Id="rId5932" Type="http://schemas.openxmlformats.org/officeDocument/2006/relationships/oleObject" Target="embeddings/oleObject3047.bin"/><Relationship Id="rId2085" Type="http://schemas.openxmlformats.org/officeDocument/2006/relationships/oleObject" Target="embeddings/oleObject1066.bin"/><Relationship Id="rId3136" Type="http://schemas.openxmlformats.org/officeDocument/2006/relationships/oleObject" Target="embeddings/oleObject1596.bin"/><Relationship Id="rId471" Type="http://schemas.openxmlformats.org/officeDocument/2006/relationships/oleObject" Target="embeddings/oleObject239.bin"/><Relationship Id="rId2152" Type="http://schemas.openxmlformats.org/officeDocument/2006/relationships/oleObject" Target="embeddings/oleObject1100.bin"/><Relationship Id="rId3550" Type="http://schemas.openxmlformats.org/officeDocument/2006/relationships/oleObject" Target="embeddings/oleObject1801.bin"/><Relationship Id="rId4601" Type="http://schemas.openxmlformats.org/officeDocument/2006/relationships/image" Target="media/image2227.wmf"/><Relationship Id="rId7757" Type="http://schemas.openxmlformats.org/officeDocument/2006/relationships/oleObject" Target="embeddings/oleObject4152.bin"/><Relationship Id="rId124" Type="http://schemas.openxmlformats.org/officeDocument/2006/relationships/oleObject" Target="embeddings/oleObject62.bin"/><Relationship Id="rId3203" Type="http://schemas.openxmlformats.org/officeDocument/2006/relationships/image" Target="media/image1563.wmf"/><Relationship Id="rId6359" Type="http://schemas.openxmlformats.org/officeDocument/2006/relationships/oleObject" Target="embeddings/oleObject3259.bin"/><Relationship Id="rId6773" Type="http://schemas.openxmlformats.org/officeDocument/2006/relationships/oleObject" Target="embeddings/oleObject3476.bin"/><Relationship Id="rId7824" Type="http://schemas.openxmlformats.org/officeDocument/2006/relationships/oleObject" Target="embeddings/oleObject4219.bin"/><Relationship Id="rId2969" Type="http://schemas.openxmlformats.org/officeDocument/2006/relationships/image" Target="media/image1446.wmf"/><Relationship Id="rId5375" Type="http://schemas.openxmlformats.org/officeDocument/2006/relationships/image" Target="media/image2597.wmf"/><Relationship Id="rId6426" Type="http://schemas.openxmlformats.org/officeDocument/2006/relationships/image" Target="media/image3111.wmf"/><Relationship Id="rId6840" Type="http://schemas.openxmlformats.org/officeDocument/2006/relationships/image" Target="media/image3308.wmf"/><Relationship Id="rId1985" Type="http://schemas.openxmlformats.org/officeDocument/2006/relationships/oleObject" Target="embeddings/oleObject1016.bin"/><Relationship Id="rId4391" Type="http://schemas.openxmlformats.org/officeDocument/2006/relationships/image" Target="media/image2156.wmf"/><Relationship Id="rId5028" Type="http://schemas.openxmlformats.org/officeDocument/2006/relationships/image" Target="media/image2421.wmf"/><Relationship Id="rId5442" Type="http://schemas.openxmlformats.org/officeDocument/2006/relationships/image" Target="media/image2627.wmf"/><Relationship Id="rId8598" Type="http://schemas.openxmlformats.org/officeDocument/2006/relationships/oleObject" Target="embeddings/oleObject4631.bin"/><Relationship Id="rId1638" Type="http://schemas.openxmlformats.org/officeDocument/2006/relationships/image" Target="media/image787.wmf"/><Relationship Id="rId4044" Type="http://schemas.openxmlformats.org/officeDocument/2006/relationships/oleObject" Target="embeddings/oleObject2050.bin"/><Relationship Id="rId8665" Type="http://schemas.openxmlformats.org/officeDocument/2006/relationships/image" Target="media/image3978.wmf"/><Relationship Id="rId3060" Type="http://schemas.openxmlformats.org/officeDocument/2006/relationships/oleObject" Target="embeddings/oleObject1558.bin"/><Relationship Id="rId4111" Type="http://schemas.openxmlformats.org/officeDocument/2006/relationships/oleObject" Target="embeddings/oleObject2083.bin"/><Relationship Id="rId7267" Type="http://schemas.openxmlformats.org/officeDocument/2006/relationships/oleObject" Target="embeddings/oleObject3736.bin"/><Relationship Id="rId8318" Type="http://schemas.openxmlformats.org/officeDocument/2006/relationships/image" Target="media/image3815.wmf"/><Relationship Id="rId1705" Type="http://schemas.openxmlformats.org/officeDocument/2006/relationships/oleObject" Target="embeddings/oleObject874.bin"/><Relationship Id="rId6283" Type="http://schemas.openxmlformats.org/officeDocument/2006/relationships/image" Target="media/image3040.wmf"/><Relationship Id="rId7681" Type="http://schemas.openxmlformats.org/officeDocument/2006/relationships/oleObject" Target="embeddings/oleObject4076.bin"/><Relationship Id="rId3877" Type="http://schemas.openxmlformats.org/officeDocument/2006/relationships/image" Target="media/image1901.wmf"/><Relationship Id="rId4928" Type="http://schemas.openxmlformats.org/officeDocument/2006/relationships/image" Target="media/image23710.wmf"/><Relationship Id="rId7334" Type="http://schemas.openxmlformats.org/officeDocument/2006/relationships/image" Target="media/image3542.wmf"/><Relationship Id="rId798" Type="http://schemas.openxmlformats.org/officeDocument/2006/relationships/image" Target="media/image379.wmf"/><Relationship Id="rId2479" Type="http://schemas.openxmlformats.org/officeDocument/2006/relationships/image" Target="media/image1205.wmf"/><Relationship Id="rId2893" Type="http://schemas.openxmlformats.org/officeDocument/2006/relationships/oleObject" Target="embeddings/oleObject1476.bin"/><Relationship Id="rId3944" Type="http://schemas.openxmlformats.org/officeDocument/2006/relationships/oleObject" Target="embeddings/oleObject2000.bin"/><Relationship Id="rId6350" Type="http://schemas.openxmlformats.org/officeDocument/2006/relationships/oleObject" Target="embeddings/oleObject3254.bin"/><Relationship Id="rId7401" Type="http://schemas.openxmlformats.org/officeDocument/2006/relationships/image" Target="media/image3573.wmf"/><Relationship Id="rId865" Type="http://schemas.openxmlformats.org/officeDocument/2006/relationships/oleObject" Target="embeddings/oleObject441.bin"/><Relationship Id="rId1495" Type="http://schemas.openxmlformats.org/officeDocument/2006/relationships/image" Target="media/image717.wmf"/><Relationship Id="rId2546" Type="http://schemas.openxmlformats.org/officeDocument/2006/relationships/oleObject" Target="embeddings/oleObject1296.bin"/><Relationship Id="rId2960" Type="http://schemas.openxmlformats.org/officeDocument/2006/relationships/oleObject" Target="embeddings/oleObject1508.bin"/><Relationship Id="rId6003" Type="http://schemas.openxmlformats.org/officeDocument/2006/relationships/image" Target="media/image2897.wmf"/><Relationship Id="rId518" Type="http://schemas.openxmlformats.org/officeDocument/2006/relationships/image" Target="media/image243.wmf"/><Relationship Id="rId932" Type="http://schemas.openxmlformats.org/officeDocument/2006/relationships/oleObject" Target="embeddings/oleObject477.bin"/><Relationship Id="rId1148" Type="http://schemas.openxmlformats.org/officeDocument/2006/relationships/image" Target="media/image552.wmf"/><Relationship Id="rId1562" Type="http://schemas.openxmlformats.org/officeDocument/2006/relationships/image" Target="media/image749.wmf"/><Relationship Id="rId2613" Type="http://schemas.openxmlformats.org/officeDocument/2006/relationships/oleObject" Target="embeddings/oleObject1330.bin"/><Relationship Id="rId5769" Type="http://schemas.openxmlformats.org/officeDocument/2006/relationships/oleObject" Target="embeddings/oleObject2964.bin"/><Relationship Id="rId8175" Type="http://schemas.openxmlformats.org/officeDocument/2006/relationships/image" Target="media/image3740.wmf"/><Relationship Id="rId1215" Type="http://schemas.openxmlformats.org/officeDocument/2006/relationships/oleObject" Target="embeddings/oleObject621.bin"/><Relationship Id="rId7191" Type="http://schemas.openxmlformats.org/officeDocument/2006/relationships/oleObject" Target="embeddings/oleObject3697.bin"/><Relationship Id="rId8242" Type="http://schemas.openxmlformats.org/officeDocument/2006/relationships/oleObject" Target="embeddings/oleObject4447.bin"/><Relationship Id="rId3387" Type="http://schemas.openxmlformats.org/officeDocument/2006/relationships/image" Target="media/image1658.wmf"/><Relationship Id="rId4785" Type="http://schemas.openxmlformats.org/officeDocument/2006/relationships/oleObject" Target="embeddings/oleObject2463.bin"/><Relationship Id="rId5836" Type="http://schemas.openxmlformats.org/officeDocument/2006/relationships/oleObject" Target="embeddings/oleObject2998.bin"/><Relationship Id="rId4438" Type="http://schemas.openxmlformats.org/officeDocument/2006/relationships/image" Target="media/image2178.wmf"/><Relationship Id="rId4852" Type="http://schemas.openxmlformats.org/officeDocument/2006/relationships/oleObject" Target="embeddings/oleObject2499.bin"/><Relationship Id="rId5903" Type="http://schemas.openxmlformats.org/officeDocument/2006/relationships/oleObject" Target="embeddings/oleObject3032.bin"/><Relationship Id="rId3454" Type="http://schemas.openxmlformats.org/officeDocument/2006/relationships/image" Target="media/image1691.wmf"/><Relationship Id="rId4505" Type="http://schemas.openxmlformats.org/officeDocument/2006/relationships/oleObject" Target="embeddings/oleObject2293.bin"/><Relationship Id="rId375" Type="http://schemas.openxmlformats.org/officeDocument/2006/relationships/image" Target="media/image175.wmf"/><Relationship Id="rId2056" Type="http://schemas.openxmlformats.org/officeDocument/2006/relationships/oleObject" Target="embeddings/oleObject1052.bin"/><Relationship Id="rId2470" Type="http://schemas.openxmlformats.org/officeDocument/2006/relationships/oleObject" Target="embeddings/oleObject1259.bin"/><Relationship Id="rId3107" Type="http://schemas.openxmlformats.org/officeDocument/2006/relationships/image" Target="media/image1515.wmf"/><Relationship Id="rId3521" Type="http://schemas.openxmlformats.org/officeDocument/2006/relationships/image" Target="media/image1724.wmf"/><Relationship Id="rId6677" Type="http://schemas.openxmlformats.org/officeDocument/2006/relationships/image" Target="media/image3230.wmf"/><Relationship Id="rId7728" Type="http://schemas.openxmlformats.org/officeDocument/2006/relationships/oleObject" Target="embeddings/oleObject4123.bin"/><Relationship Id="rId442" Type="http://schemas.openxmlformats.org/officeDocument/2006/relationships/image" Target="media/image209.wmf"/><Relationship Id="rId1072" Type="http://schemas.openxmlformats.org/officeDocument/2006/relationships/image" Target="media/image513.wmf"/><Relationship Id="rId2123" Type="http://schemas.openxmlformats.org/officeDocument/2006/relationships/oleObject" Target="embeddings/oleObject1085.bin"/><Relationship Id="rId5279" Type="http://schemas.openxmlformats.org/officeDocument/2006/relationships/image" Target="media/image2549.wmf"/><Relationship Id="rId5693" Type="http://schemas.openxmlformats.org/officeDocument/2006/relationships/oleObject" Target="embeddings/oleObject2926.bin"/><Relationship Id="rId6744" Type="http://schemas.openxmlformats.org/officeDocument/2006/relationships/image" Target="media/image3260.wmf"/><Relationship Id="rId4295" Type="http://schemas.openxmlformats.org/officeDocument/2006/relationships/image" Target="media/image2109.wmf"/><Relationship Id="rId5346" Type="http://schemas.openxmlformats.org/officeDocument/2006/relationships/oleObject" Target="embeddings/oleObject2744.bin"/><Relationship Id="rId1889" Type="http://schemas.openxmlformats.org/officeDocument/2006/relationships/oleObject" Target="embeddings/oleObject967.bin"/><Relationship Id="rId4362" Type="http://schemas.openxmlformats.org/officeDocument/2006/relationships/image" Target="media/image2142.wmf"/><Relationship Id="rId5760" Type="http://schemas.openxmlformats.org/officeDocument/2006/relationships/image" Target="media/image2781.wmf"/><Relationship Id="rId6811" Type="http://schemas.openxmlformats.org/officeDocument/2006/relationships/oleObject" Target="embeddings/oleObject3495.bin"/><Relationship Id="rId1956" Type="http://schemas.openxmlformats.org/officeDocument/2006/relationships/image" Target="media/image944.wmf"/><Relationship Id="rId4015" Type="http://schemas.openxmlformats.org/officeDocument/2006/relationships/oleObject" Target="embeddings/oleObject2036.bin"/><Relationship Id="rId5413" Type="http://schemas.openxmlformats.org/officeDocument/2006/relationships/image" Target="media/image2615.wmf"/><Relationship Id="rId8569" Type="http://schemas.openxmlformats.org/officeDocument/2006/relationships/oleObject" Target="embeddings/oleObject4615.bin"/><Relationship Id="rId1609" Type="http://schemas.openxmlformats.org/officeDocument/2006/relationships/oleObject" Target="embeddings/oleObject826.bin"/><Relationship Id="rId7585" Type="http://schemas.openxmlformats.org/officeDocument/2006/relationships/oleObject" Target="embeddings/oleObject3980.bin"/><Relationship Id="rId8636" Type="http://schemas.openxmlformats.org/officeDocument/2006/relationships/oleObject" Target="embeddings/oleObject4650.bin"/><Relationship Id="rId3031" Type="http://schemas.openxmlformats.org/officeDocument/2006/relationships/image" Target="media/image1477.wmf"/><Relationship Id="rId6187" Type="http://schemas.openxmlformats.org/officeDocument/2006/relationships/image" Target="media/image2986.wmf"/><Relationship Id="rId7238" Type="http://schemas.openxmlformats.org/officeDocument/2006/relationships/image" Target="media/image3494.wmf"/><Relationship Id="rId7652" Type="http://schemas.openxmlformats.org/officeDocument/2006/relationships/oleObject" Target="embeddings/oleObject4047.bin"/><Relationship Id="rId8703" Type="http://schemas.openxmlformats.org/officeDocument/2006/relationships/oleObject" Target="embeddings/oleObject4685.bin"/><Relationship Id="rId2797" Type="http://schemas.openxmlformats.org/officeDocument/2006/relationships/oleObject" Target="embeddings/oleObject1428.bin"/><Relationship Id="rId3848" Type="http://schemas.openxmlformats.org/officeDocument/2006/relationships/image" Target="media/image1887.wmf"/><Relationship Id="rId6254" Type="http://schemas.openxmlformats.org/officeDocument/2006/relationships/oleObject" Target="embeddings/oleObject3206.bin"/><Relationship Id="rId7305" Type="http://schemas.openxmlformats.org/officeDocument/2006/relationships/oleObject" Target="embeddings/oleObject3755.bin"/><Relationship Id="rId769" Type="http://schemas.openxmlformats.org/officeDocument/2006/relationships/image" Target="media/image366.wmf"/><Relationship Id="rId1399" Type="http://schemas.openxmlformats.org/officeDocument/2006/relationships/image" Target="media/image669.wmf"/><Relationship Id="rId5270" Type="http://schemas.openxmlformats.org/officeDocument/2006/relationships/oleObject" Target="embeddings/oleObject2706.bin"/><Relationship Id="rId6321" Type="http://schemas.openxmlformats.org/officeDocument/2006/relationships/image" Target="media/image3059.wmf"/><Relationship Id="rId1466" Type="http://schemas.openxmlformats.org/officeDocument/2006/relationships/oleObject" Target="embeddings/oleObject753.bin"/><Relationship Id="rId2864" Type="http://schemas.openxmlformats.org/officeDocument/2006/relationships/image" Target="media/image1392.wmf"/><Relationship Id="rId3915" Type="http://schemas.openxmlformats.org/officeDocument/2006/relationships/image" Target="media/image1920.wmf"/><Relationship Id="rId8079" Type="http://schemas.openxmlformats.org/officeDocument/2006/relationships/image" Target="media/image3693.wmf"/><Relationship Id="rId8493" Type="http://schemas.openxmlformats.org/officeDocument/2006/relationships/oleObject" Target="embeddings/oleObject4576.bin"/><Relationship Id="rId836" Type="http://schemas.openxmlformats.org/officeDocument/2006/relationships/oleObject" Target="embeddings/oleObject427.bin"/><Relationship Id="rId1119" Type="http://schemas.openxmlformats.org/officeDocument/2006/relationships/image" Target="media/image537.wmf"/><Relationship Id="rId1880" Type="http://schemas.openxmlformats.org/officeDocument/2006/relationships/image" Target="media/image907.wmf"/><Relationship Id="rId2517" Type="http://schemas.openxmlformats.org/officeDocument/2006/relationships/image" Target="media/image1225.wmf"/><Relationship Id="rId2931" Type="http://schemas.openxmlformats.org/officeDocument/2006/relationships/image" Target="media/image1427.wmf"/><Relationship Id="rId7095" Type="http://schemas.openxmlformats.org/officeDocument/2006/relationships/oleObject" Target="embeddings/oleObject3644.bin"/><Relationship Id="rId8146" Type="http://schemas.openxmlformats.org/officeDocument/2006/relationships/oleObject" Target="embeddings/oleObject4398.bin"/><Relationship Id="rId903" Type="http://schemas.openxmlformats.org/officeDocument/2006/relationships/oleObject" Target="embeddings/oleObject462.bin"/><Relationship Id="rId1533" Type="http://schemas.openxmlformats.org/officeDocument/2006/relationships/oleObject" Target="embeddings/oleObject788.bin"/><Relationship Id="rId4689" Type="http://schemas.openxmlformats.org/officeDocument/2006/relationships/oleObject" Target="embeddings/oleObject2414.bin"/><Relationship Id="rId8560" Type="http://schemas.openxmlformats.org/officeDocument/2006/relationships/image" Target="media/image3927.wmf"/><Relationship Id="rId1600" Type="http://schemas.openxmlformats.org/officeDocument/2006/relationships/image" Target="media/image768.wmf"/><Relationship Id="rId4756" Type="http://schemas.openxmlformats.org/officeDocument/2006/relationships/oleObject" Target="embeddings/oleObject2448.bin"/><Relationship Id="rId5807" Type="http://schemas.openxmlformats.org/officeDocument/2006/relationships/image" Target="media/image2804.wmf"/><Relationship Id="rId7162" Type="http://schemas.openxmlformats.org/officeDocument/2006/relationships/oleObject" Target="embeddings/oleObject3682.bin"/><Relationship Id="rId8213" Type="http://schemas.openxmlformats.org/officeDocument/2006/relationships/image" Target="media/image3758.wmf"/><Relationship Id="rId3358" Type="http://schemas.openxmlformats.org/officeDocument/2006/relationships/image" Target="media/image1644.wmf"/><Relationship Id="rId3772" Type="http://schemas.openxmlformats.org/officeDocument/2006/relationships/oleObject" Target="embeddings/oleObject1912.bin"/><Relationship Id="rId4409" Type="http://schemas.openxmlformats.org/officeDocument/2006/relationships/oleObject" Target="embeddings/oleObject2233.bin"/><Relationship Id="rId4823" Type="http://schemas.openxmlformats.org/officeDocument/2006/relationships/oleObject" Target="embeddings/oleObject2482.bin"/><Relationship Id="rId7979" Type="http://schemas.openxmlformats.org/officeDocument/2006/relationships/oleObject" Target="embeddings/oleObject4313.bin"/><Relationship Id="rId279" Type="http://schemas.openxmlformats.org/officeDocument/2006/relationships/oleObject" Target="embeddings/oleObject139.bin"/><Relationship Id="rId693" Type="http://schemas.openxmlformats.org/officeDocument/2006/relationships/oleObject" Target="embeddings/oleObject352.bin"/><Relationship Id="rId2374" Type="http://schemas.openxmlformats.org/officeDocument/2006/relationships/image" Target="media/image1151.wmf"/><Relationship Id="rId3425" Type="http://schemas.openxmlformats.org/officeDocument/2006/relationships/oleObject" Target="embeddings/oleObject1738.bin"/><Relationship Id="rId346" Type="http://schemas.openxmlformats.org/officeDocument/2006/relationships/oleObject" Target="embeddings/oleObject175.bin"/><Relationship Id="rId760" Type="http://schemas.openxmlformats.org/officeDocument/2006/relationships/oleObject" Target="embeddings/oleObject388.bin"/><Relationship Id="rId1390" Type="http://schemas.openxmlformats.org/officeDocument/2006/relationships/oleObject" Target="embeddings/oleObject715.bin"/><Relationship Id="rId2027" Type="http://schemas.openxmlformats.org/officeDocument/2006/relationships/image" Target="media/image979.wmf"/><Relationship Id="rId2441" Type="http://schemas.openxmlformats.org/officeDocument/2006/relationships/oleObject" Target="embeddings/oleObject1247.bin"/><Relationship Id="rId5597" Type="http://schemas.openxmlformats.org/officeDocument/2006/relationships/oleObject" Target="embeddings/oleObject2876.bin"/><Relationship Id="rId6995" Type="http://schemas.openxmlformats.org/officeDocument/2006/relationships/oleObject" Target="embeddings/oleObject3594.bin"/><Relationship Id="rId413" Type="http://schemas.openxmlformats.org/officeDocument/2006/relationships/image" Target="media/image194.wmf"/><Relationship Id="rId1043" Type="http://schemas.openxmlformats.org/officeDocument/2006/relationships/oleObject" Target="embeddings/oleObject534.bin"/><Relationship Id="rId4199" Type="http://schemas.openxmlformats.org/officeDocument/2006/relationships/oleObject" Target="embeddings/oleObject2127.bin"/><Relationship Id="rId6648" Type="http://schemas.openxmlformats.org/officeDocument/2006/relationships/oleObject" Target="embeddings/oleObject3410.bin"/><Relationship Id="rId8070" Type="http://schemas.openxmlformats.org/officeDocument/2006/relationships/oleObject" Target="embeddings/oleObject4359.bin"/><Relationship Id="rId5664" Type="http://schemas.openxmlformats.org/officeDocument/2006/relationships/oleObject" Target="embeddings/oleObject2910.bin"/><Relationship Id="rId6715" Type="http://schemas.openxmlformats.org/officeDocument/2006/relationships/oleObject" Target="embeddings/oleObject3447.bin"/><Relationship Id="rId1110" Type="http://schemas.openxmlformats.org/officeDocument/2006/relationships/image" Target="media/image532.emf"/><Relationship Id="rId4266" Type="http://schemas.openxmlformats.org/officeDocument/2006/relationships/image" Target="media/image2095.wmf"/><Relationship Id="rId4680" Type="http://schemas.openxmlformats.org/officeDocument/2006/relationships/image" Target="media/image2258.wmf"/><Relationship Id="rId5317" Type="http://schemas.openxmlformats.org/officeDocument/2006/relationships/image" Target="media/image2568.wmf"/><Relationship Id="rId5731" Type="http://schemas.openxmlformats.org/officeDocument/2006/relationships/image" Target="media/image2767.wmf"/><Relationship Id="rId1927" Type="http://schemas.openxmlformats.org/officeDocument/2006/relationships/oleObject" Target="embeddings/oleObject986.bin"/><Relationship Id="rId3282" Type="http://schemas.openxmlformats.org/officeDocument/2006/relationships/oleObject" Target="embeddings/oleObject1664.bin"/><Relationship Id="rId4333" Type="http://schemas.openxmlformats.org/officeDocument/2006/relationships/oleObject" Target="embeddings/oleObject2193.bin"/><Relationship Id="rId7489" Type="http://schemas.openxmlformats.org/officeDocument/2006/relationships/oleObject" Target="embeddings/oleObject3884.bin"/><Relationship Id="rId4400" Type="http://schemas.openxmlformats.org/officeDocument/2006/relationships/oleObject" Target="embeddings/oleObject2227.bin"/><Relationship Id="rId7556" Type="http://schemas.openxmlformats.org/officeDocument/2006/relationships/oleObject" Target="embeddings/oleObject3951.bin"/><Relationship Id="rId8607" Type="http://schemas.openxmlformats.org/officeDocument/2006/relationships/image" Target="media/image3949.wmf"/><Relationship Id="rId270" Type="http://schemas.openxmlformats.org/officeDocument/2006/relationships/image" Target="media/image125.wmf"/><Relationship Id="rId3002" Type="http://schemas.openxmlformats.org/officeDocument/2006/relationships/oleObject" Target="embeddings/oleObject1529.bin"/><Relationship Id="rId6158" Type="http://schemas.openxmlformats.org/officeDocument/2006/relationships/oleObject" Target="embeddings/oleObject3164.bin"/><Relationship Id="rId6572" Type="http://schemas.openxmlformats.org/officeDocument/2006/relationships/oleObject" Target="embeddings/oleObject3372.bin"/><Relationship Id="rId7209" Type="http://schemas.openxmlformats.org/officeDocument/2006/relationships/image" Target="media/image3480.wmf"/><Relationship Id="rId7970" Type="http://schemas.openxmlformats.org/officeDocument/2006/relationships/oleObject" Target="embeddings/oleObject4309.bin"/><Relationship Id="rId5174" Type="http://schemas.openxmlformats.org/officeDocument/2006/relationships/oleObject" Target="embeddings/oleObject2663.bin"/><Relationship Id="rId6225" Type="http://schemas.openxmlformats.org/officeDocument/2006/relationships/image" Target="media/image3010.wmf"/><Relationship Id="rId7623" Type="http://schemas.openxmlformats.org/officeDocument/2006/relationships/oleObject" Target="embeddings/oleObject4018.bin"/><Relationship Id="rId2768" Type="http://schemas.openxmlformats.org/officeDocument/2006/relationships/oleObject" Target="embeddings/oleObject1410.bin"/><Relationship Id="rId3819" Type="http://schemas.openxmlformats.org/officeDocument/2006/relationships/oleObject" Target="embeddings/oleObject1936.bin"/><Relationship Id="rId1784" Type="http://schemas.openxmlformats.org/officeDocument/2006/relationships/image" Target="media/image860.wmf"/><Relationship Id="rId2835" Type="http://schemas.openxmlformats.org/officeDocument/2006/relationships/oleObject" Target="embeddings/oleObject1447.bin"/><Relationship Id="rId4190" Type="http://schemas.openxmlformats.org/officeDocument/2006/relationships/image" Target="media/image2057.wmf"/><Relationship Id="rId5241" Type="http://schemas.openxmlformats.org/officeDocument/2006/relationships/oleObject" Target="embeddings/oleObject2690.bin"/><Relationship Id="rId8397" Type="http://schemas.openxmlformats.org/officeDocument/2006/relationships/oleObject" Target="embeddings/oleObject4522.bin"/><Relationship Id="rId76" Type="http://schemas.openxmlformats.org/officeDocument/2006/relationships/oleObject" Target="embeddings/oleObject38.bin"/><Relationship Id="rId807" Type="http://schemas.openxmlformats.org/officeDocument/2006/relationships/oleObject" Target="embeddings/oleObject413.bin"/><Relationship Id="rId1437" Type="http://schemas.openxmlformats.org/officeDocument/2006/relationships/image" Target="media/image688.wmf"/><Relationship Id="rId1851" Type="http://schemas.openxmlformats.org/officeDocument/2006/relationships/oleObject" Target="embeddings/oleObject947.bin"/><Relationship Id="rId2902" Type="http://schemas.openxmlformats.org/officeDocument/2006/relationships/oleObject" Target="embeddings/oleObject1480.bin"/><Relationship Id="rId8464" Type="http://schemas.openxmlformats.org/officeDocument/2006/relationships/oleObject" Target="embeddings/oleObject4561.bin"/><Relationship Id="rId1504" Type="http://schemas.openxmlformats.org/officeDocument/2006/relationships/oleObject" Target="embeddings/oleObject772.bin"/><Relationship Id="rId7066" Type="http://schemas.openxmlformats.org/officeDocument/2006/relationships/image" Target="media/image3414.wmf"/><Relationship Id="rId7480" Type="http://schemas.openxmlformats.org/officeDocument/2006/relationships/oleObject" Target="embeddings/oleObject3875.bin"/><Relationship Id="rId8117" Type="http://schemas.openxmlformats.org/officeDocument/2006/relationships/image" Target="media/image3712.wmf"/><Relationship Id="rId8531" Type="http://schemas.openxmlformats.org/officeDocument/2006/relationships/oleObject" Target="embeddings/oleObject4596.bin"/><Relationship Id="rId3676" Type="http://schemas.openxmlformats.org/officeDocument/2006/relationships/oleObject" Target="embeddings/oleObject1864.bin"/><Relationship Id="rId6082" Type="http://schemas.openxmlformats.org/officeDocument/2006/relationships/image" Target="media/image2934.wmf"/><Relationship Id="rId7133" Type="http://schemas.openxmlformats.org/officeDocument/2006/relationships/image" Target="media/image3447.wmf"/><Relationship Id="rId597" Type="http://schemas.openxmlformats.org/officeDocument/2006/relationships/image" Target="media/image283.wmf"/><Relationship Id="rId2278" Type="http://schemas.openxmlformats.org/officeDocument/2006/relationships/image" Target="media/image1104.wmf"/><Relationship Id="rId3329" Type="http://schemas.openxmlformats.org/officeDocument/2006/relationships/oleObject" Target="embeddings/oleObject1689.bin"/><Relationship Id="rId4727" Type="http://schemas.openxmlformats.org/officeDocument/2006/relationships/image" Target="media/image2281.wmf"/><Relationship Id="rId7200" Type="http://schemas.openxmlformats.org/officeDocument/2006/relationships/image" Target="media/image3476.wmf"/><Relationship Id="rId1294" Type="http://schemas.openxmlformats.org/officeDocument/2006/relationships/image" Target="media/image623.wmf"/><Relationship Id="rId2692" Type="http://schemas.openxmlformats.org/officeDocument/2006/relationships/image" Target="media/image1313.wmf"/><Relationship Id="rId3743" Type="http://schemas.openxmlformats.org/officeDocument/2006/relationships/image" Target="media/image1835.wmf"/><Relationship Id="rId6899" Type="http://schemas.openxmlformats.org/officeDocument/2006/relationships/image" Target="media/image3336.wmf"/><Relationship Id="rId664" Type="http://schemas.openxmlformats.org/officeDocument/2006/relationships/image" Target="media/image316.wmf"/><Relationship Id="rId2345" Type="http://schemas.openxmlformats.org/officeDocument/2006/relationships/oleObject" Target="embeddings/oleObject1198.bin"/><Relationship Id="rId3810" Type="http://schemas.openxmlformats.org/officeDocument/2006/relationships/image" Target="media/image1868.wmf"/><Relationship Id="rId6966" Type="http://schemas.openxmlformats.org/officeDocument/2006/relationships/image" Target="media/image3364.wmf"/><Relationship Id="rId317" Type="http://schemas.openxmlformats.org/officeDocument/2006/relationships/oleObject" Target="embeddings/oleObject159.bin"/><Relationship Id="rId731" Type="http://schemas.openxmlformats.org/officeDocument/2006/relationships/oleObject" Target="embeddings/oleObject372.bin"/><Relationship Id="rId1361" Type="http://schemas.openxmlformats.org/officeDocument/2006/relationships/oleObject" Target="embeddings/oleObject695.bin"/><Relationship Id="rId2412" Type="http://schemas.openxmlformats.org/officeDocument/2006/relationships/oleObject" Target="embeddings/oleObject1232.bin"/><Relationship Id="rId5568" Type="http://schemas.openxmlformats.org/officeDocument/2006/relationships/oleObject" Target="embeddings/oleObject2861.bin"/><Relationship Id="rId5982" Type="http://schemas.openxmlformats.org/officeDocument/2006/relationships/oleObject" Target="embeddings/oleObject3073.bin"/><Relationship Id="rId6619" Type="http://schemas.openxmlformats.org/officeDocument/2006/relationships/image" Target="media/image3201.wmf"/><Relationship Id="rId1014" Type="http://schemas.openxmlformats.org/officeDocument/2006/relationships/image" Target="media/image484.wmf"/><Relationship Id="rId4584" Type="http://schemas.openxmlformats.org/officeDocument/2006/relationships/oleObject" Target="embeddings/oleObject2352.bin"/><Relationship Id="rId5635" Type="http://schemas.openxmlformats.org/officeDocument/2006/relationships/oleObject" Target="embeddings/oleObject2895.bin"/><Relationship Id="rId8041" Type="http://schemas.openxmlformats.org/officeDocument/2006/relationships/image" Target="media/image3674.wmf"/><Relationship Id="rId3186" Type="http://schemas.openxmlformats.org/officeDocument/2006/relationships/oleObject" Target="embeddings/oleObject1621.bin"/><Relationship Id="rId4237" Type="http://schemas.openxmlformats.org/officeDocument/2006/relationships/oleObject" Target="embeddings/oleObject2146.bin"/><Relationship Id="rId4651" Type="http://schemas.openxmlformats.org/officeDocument/2006/relationships/oleObject" Target="embeddings/oleObject2394.bin"/><Relationship Id="rId3253" Type="http://schemas.openxmlformats.org/officeDocument/2006/relationships/image" Target="media/image1593.wmf"/><Relationship Id="rId4304" Type="http://schemas.openxmlformats.org/officeDocument/2006/relationships/oleObject" Target="embeddings/oleObject2181.bin"/><Relationship Id="rId5702" Type="http://schemas.openxmlformats.org/officeDocument/2006/relationships/image" Target="media/image2752.wmf"/><Relationship Id="rId174" Type="http://schemas.openxmlformats.org/officeDocument/2006/relationships/oleObject" Target="embeddings/oleObject87.bin"/><Relationship Id="rId7874" Type="http://schemas.openxmlformats.org/officeDocument/2006/relationships/image" Target="media/image3595.wmf"/><Relationship Id="rId241" Type="http://schemas.openxmlformats.org/officeDocument/2006/relationships/oleObject" Target="embeddings/oleObject120.bin"/><Relationship Id="rId3320" Type="http://schemas.openxmlformats.org/officeDocument/2006/relationships/oleObject" Target="embeddings/oleObject1684.bin"/><Relationship Id="rId5078" Type="http://schemas.openxmlformats.org/officeDocument/2006/relationships/image" Target="media/image2446.wmf"/><Relationship Id="rId6476" Type="http://schemas.openxmlformats.org/officeDocument/2006/relationships/oleObject" Target="embeddings/oleObject3323.bin"/><Relationship Id="rId6890" Type="http://schemas.openxmlformats.org/officeDocument/2006/relationships/image" Target="media/image3332.wmf"/><Relationship Id="rId7527" Type="http://schemas.openxmlformats.org/officeDocument/2006/relationships/oleObject" Target="embeddings/oleObject3922.bin"/><Relationship Id="rId7941" Type="http://schemas.openxmlformats.org/officeDocument/2006/relationships/image" Target="media/image3625.wmf"/><Relationship Id="rId5492" Type="http://schemas.openxmlformats.org/officeDocument/2006/relationships/oleObject" Target="embeddings/oleObject2822.bin"/><Relationship Id="rId6129" Type="http://schemas.openxmlformats.org/officeDocument/2006/relationships/oleObject" Target="embeddings/oleObject3149.bin"/><Relationship Id="rId6543" Type="http://schemas.openxmlformats.org/officeDocument/2006/relationships/image" Target="media/image3163.wmf"/><Relationship Id="rId1688" Type="http://schemas.openxmlformats.org/officeDocument/2006/relationships/image" Target="media/image812.wmf"/><Relationship Id="rId2739" Type="http://schemas.openxmlformats.org/officeDocument/2006/relationships/oleObject" Target="embeddings/oleObject1392.bin"/><Relationship Id="rId4094" Type="http://schemas.openxmlformats.org/officeDocument/2006/relationships/image" Target="media/image2009.wmf"/><Relationship Id="rId5145" Type="http://schemas.openxmlformats.org/officeDocument/2006/relationships/image" Target="media/image2477.wmf"/><Relationship Id="rId6610" Type="http://schemas.openxmlformats.org/officeDocument/2006/relationships/oleObject" Target="embeddings/oleObject3391.bin"/><Relationship Id="rId1755" Type="http://schemas.openxmlformats.org/officeDocument/2006/relationships/oleObject" Target="embeddings/oleObject899.bin"/><Relationship Id="rId4161" Type="http://schemas.openxmlformats.org/officeDocument/2006/relationships/oleObject" Target="embeddings/oleObject2108.bin"/><Relationship Id="rId5212" Type="http://schemas.openxmlformats.org/officeDocument/2006/relationships/oleObject" Target="embeddings/oleObject2677.bin"/><Relationship Id="rId8368" Type="http://schemas.openxmlformats.org/officeDocument/2006/relationships/image" Target="media/image3839.wmf"/><Relationship Id="rId1408" Type="http://schemas.openxmlformats.org/officeDocument/2006/relationships/oleObject" Target="embeddings/oleObject724.bin"/><Relationship Id="rId2806" Type="http://schemas.openxmlformats.org/officeDocument/2006/relationships/oleObject" Target="embeddings/oleObject1432.bin"/><Relationship Id="rId7384" Type="http://schemas.openxmlformats.org/officeDocument/2006/relationships/oleObject" Target="embeddings/oleObject3796.bin"/><Relationship Id="rId8435" Type="http://schemas.openxmlformats.org/officeDocument/2006/relationships/oleObject" Target="embeddings/oleObject4547.bin"/><Relationship Id="rId47" Type="http://schemas.openxmlformats.org/officeDocument/2006/relationships/oleObject" Target="embeddings/oleObject23.bin"/><Relationship Id="rId1822" Type="http://schemas.openxmlformats.org/officeDocument/2006/relationships/image" Target="media/image879.wmf"/><Relationship Id="rId4978" Type="http://schemas.openxmlformats.org/officeDocument/2006/relationships/image" Target="media/image2396.wmf"/><Relationship Id="rId7037" Type="http://schemas.openxmlformats.org/officeDocument/2006/relationships/oleObject" Target="embeddings/oleObject3615.bin"/><Relationship Id="rId3994" Type="http://schemas.openxmlformats.org/officeDocument/2006/relationships/image" Target="media/image1958.wmf"/><Relationship Id="rId6053" Type="http://schemas.openxmlformats.org/officeDocument/2006/relationships/oleObject" Target="embeddings/oleObject3110.bin"/><Relationship Id="rId7451" Type="http://schemas.openxmlformats.org/officeDocument/2006/relationships/oleObject" Target="embeddings/oleObject3846.bin"/><Relationship Id="rId8502" Type="http://schemas.openxmlformats.org/officeDocument/2006/relationships/oleObject" Target="embeddings/oleObject4581.bin"/><Relationship Id="rId2596" Type="http://schemas.openxmlformats.org/officeDocument/2006/relationships/image" Target="media/image1264.wmf"/><Relationship Id="rId3647" Type="http://schemas.openxmlformats.org/officeDocument/2006/relationships/image" Target="media/image1787.wmf"/><Relationship Id="rId7104" Type="http://schemas.openxmlformats.org/officeDocument/2006/relationships/oleObject" Target="embeddings/oleObject3649.bin"/><Relationship Id="rId568" Type="http://schemas.openxmlformats.org/officeDocument/2006/relationships/oleObject" Target="embeddings/oleObject289.bin"/><Relationship Id="rId982" Type="http://schemas.openxmlformats.org/officeDocument/2006/relationships/oleObject" Target="embeddings/oleObject503.bin"/><Relationship Id="rId1198" Type="http://schemas.openxmlformats.org/officeDocument/2006/relationships/oleObject" Target="embeddings/oleObject613.bin"/><Relationship Id="rId2249" Type="http://schemas.openxmlformats.org/officeDocument/2006/relationships/image" Target="media/image1090.wmf"/><Relationship Id="rId2663" Type="http://schemas.openxmlformats.org/officeDocument/2006/relationships/image" Target="media/image1298.wmf"/><Relationship Id="rId3714" Type="http://schemas.openxmlformats.org/officeDocument/2006/relationships/oleObject" Target="embeddings/oleObject1883.bin"/><Relationship Id="rId6120" Type="http://schemas.openxmlformats.org/officeDocument/2006/relationships/image" Target="media/image2953.wmf"/><Relationship Id="rId635" Type="http://schemas.openxmlformats.org/officeDocument/2006/relationships/image" Target="media/image302.wmf"/><Relationship Id="rId1265" Type="http://schemas.openxmlformats.org/officeDocument/2006/relationships/image" Target="media/image610.wmf"/><Relationship Id="rId2316" Type="http://schemas.openxmlformats.org/officeDocument/2006/relationships/image" Target="media/image1122.wmf"/><Relationship Id="rId2730" Type="http://schemas.openxmlformats.org/officeDocument/2006/relationships/image" Target="media/image1332.wmf"/><Relationship Id="rId5886" Type="http://schemas.openxmlformats.org/officeDocument/2006/relationships/oleObject" Target="embeddings/oleObject3023.bin"/><Relationship Id="rId8292" Type="http://schemas.openxmlformats.org/officeDocument/2006/relationships/oleObject" Target="embeddings/oleObject4467.bin"/><Relationship Id="rId702" Type="http://schemas.openxmlformats.org/officeDocument/2006/relationships/oleObject" Target="embeddings/oleObject357.bin"/><Relationship Id="rId1332" Type="http://schemas.openxmlformats.org/officeDocument/2006/relationships/oleObject" Target="embeddings/oleObject679.bin"/><Relationship Id="rId4488" Type="http://schemas.openxmlformats.org/officeDocument/2006/relationships/oleObject" Target="embeddings/oleObject2277.bin"/><Relationship Id="rId5539" Type="http://schemas.openxmlformats.org/officeDocument/2006/relationships/image" Target="media/image2673.wmf"/><Relationship Id="rId6937" Type="http://schemas.openxmlformats.org/officeDocument/2006/relationships/oleObject" Target="embeddings/oleObject3565.bin"/><Relationship Id="rId5953" Type="http://schemas.openxmlformats.org/officeDocument/2006/relationships/image" Target="media/image28730.wmf"/><Relationship Id="rId8012" Type="http://schemas.openxmlformats.org/officeDocument/2006/relationships/image" Target="media/image3660.wmf"/><Relationship Id="rId3157" Type="http://schemas.openxmlformats.org/officeDocument/2006/relationships/image" Target="media/image1540.wmf"/><Relationship Id="rId4555" Type="http://schemas.openxmlformats.org/officeDocument/2006/relationships/oleObject" Target="embeddings/oleObject2337.bin"/><Relationship Id="rId5606" Type="http://schemas.openxmlformats.org/officeDocument/2006/relationships/image" Target="media/image2706.wmf"/><Relationship Id="rId3571" Type="http://schemas.openxmlformats.org/officeDocument/2006/relationships/image" Target="media/image1749.wmf"/><Relationship Id="rId4208" Type="http://schemas.openxmlformats.org/officeDocument/2006/relationships/image" Target="media/image2066.wmf"/><Relationship Id="rId4622" Type="http://schemas.openxmlformats.org/officeDocument/2006/relationships/image" Target="media/image2237.wmf"/><Relationship Id="rId7778" Type="http://schemas.openxmlformats.org/officeDocument/2006/relationships/oleObject" Target="embeddings/oleObject4173.bin"/><Relationship Id="rId492" Type="http://schemas.openxmlformats.org/officeDocument/2006/relationships/oleObject" Target="embeddings/oleObject250.bin"/><Relationship Id="rId2173" Type="http://schemas.openxmlformats.org/officeDocument/2006/relationships/image" Target="media/image1052.wmf"/><Relationship Id="rId3224" Type="http://schemas.openxmlformats.org/officeDocument/2006/relationships/oleObject" Target="embeddings/oleObject1635.bin"/><Relationship Id="rId6794" Type="http://schemas.openxmlformats.org/officeDocument/2006/relationships/image" Target="media/image3285.wmf"/><Relationship Id="rId7845" Type="http://schemas.openxmlformats.org/officeDocument/2006/relationships/oleObject" Target="embeddings/oleObject4240.bin"/><Relationship Id="rId145" Type="http://schemas.openxmlformats.org/officeDocument/2006/relationships/image" Target="media/image62.wmf"/><Relationship Id="rId2240" Type="http://schemas.openxmlformats.org/officeDocument/2006/relationships/oleObject" Target="embeddings/oleObject1144.bin"/><Relationship Id="rId5396" Type="http://schemas.openxmlformats.org/officeDocument/2006/relationships/oleObject" Target="embeddings/oleObject2770.bin"/><Relationship Id="rId6447" Type="http://schemas.openxmlformats.org/officeDocument/2006/relationships/image" Target="media/image3116.wmf"/><Relationship Id="rId6861" Type="http://schemas.openxmlformats.org/officeDocument/2006/relationships/image" Target="media/image3318.wmf"/><Relationship Id="rId212" Type="http://schemas.openxmlformats.org/officeDocument/2006/relationships/oleObject" Target="embeddings/oleObject106.bin"/><Relationship Id="rId5049" Type="http://schemas.openxmlformats.org/officeDocument/2006/relationships/oleObject" Target="embeddings/oleObject2598.bin"/><Relationship Id="rId5463" Type="http://schemas.openxmlformats.org/officeDocument/2006/relationships/image" Target="media/image2637.wmf"/><Relationship Id="rId6514" Type="http://schemas.openxmlformats.org/officeDocument/2006/relationships/oleObject" Target="embeddings/oleObject3343.bin"/><Relationship Id="rId7912" Type="http://schemas.openxmlformats.org/officeDocument/2006/relationships/image" Target="media/image3614.wmf"/><Relationship Id="rId4065" Type="http://schemas.openxmlformats.org/officeDocument/2006/relationships/image" Target="media/image1994.wmf"/><Relationship Id="rId5116" Type="http://schemas.openxmlformats.org/officeDocument/2006/relationships/oleObject" Target="embeddings/oleObject2633.bin"/><Relationship Id="rId1659" Type="http://schemas.openxmlformats.org/officeDocument/2006/relationships/oleObject" Target="embeddings/oleObject851.bin"/><Relationship Id="rId3081" Type="http://schemas.openxmlformats.org/officeDocument/2006/relationships/image" Target="media/image1502.wmf"/><Relationship Id="rId4132" Type="http://schemas.openxmlformats.org/officeDocument/2006/relationships/image" Target="media/image2028.wmf"/><Relationship Id="rId5530" Type="http://schemas.openxmlformats.org/officeDocument/2006/relationships/oleObject" Target="embeddings/oleObject2842.bin"/><Relationship Id="rId7288" Type="http://schemas.openxmlformats.org/officeDocument/2006/relationships/image" Target="media/image3519.wmf"/><Relationship Id="rId8686" Type="http://schemas.openxmlformats.org/officeDocument/2006/relationships/image" Target="media/image3987.wmf"/><Relationship Id="rId1726" Type="http://schemas.openxmlformats.org/officeDocument/2006/relationships/image" Target="media/image831.wmf"/><Relationship Id="rId8339" Type="http://schemas.openxmlformats.org/officeDocument/2006/relationships/oleObject" Target="embeddings/oleObject4492.bin"/><Relationship Id="rId18" Type="http://schemas.openxmlformats.org/officeDocument/2006/relationships/oleObject" Target="embeddings/oleObject4.bin"/><Relationship Id="rId3898" Type="http://schemas.openxmlformats.org/officeDocument/2006/relationships/image" Target="media/image1911.wmf"/><Relationship Id="rId4949" Type="http://schemas.openxmlformats.org/officeDocument/2006/relationships/oleObject" Target="embeddings/oleObject2548.bin"/><Relationship Id="rId7355" Type="http://schemas.openxmlformats.org/officeDocument/2006/relationships/oleObject" Target="embeddings/oleObject3781.bin"/><Relationship Id="rId8406" Type="http://schemas.openxmlformats.org/officeDocument/2006/relationships/oleObject" Target="embeddings/oleObject4528.bin"/><Relationship Id="rId3965" Type="http://schemas.openxmlformats.org/officeDocument/2006/relationships/oleObject" Target="embeddings/oleObject2011.bin"/><Relationship Id="rId6371" Type="http://schemas.openxmlformats.org/officeDocument/2006/relationships/oleObject" Target="embeddings/oleObject3265.bin"/><Relationship Id="rId7008" Type="http://schemas.openxmlformats.org/officeDocument/2006/relationships/oleObject" Target="embeddings/oleObject3601.bin"/><Relationship Id="rId7422" Type="http://schemas.openxmlformats.org/officeDocument/2006/relationships/image" Target="media/image3581.wmf"/><Relationship Id="rId886" Type="http://schemas.openxmlformats.org/officeDocument/2006/relationships/image" Target="media/image422.wmf"/><Relationship Id="rId2567" Type="http://schemas.openxmlformats.org/officeDocument/2006/relationships/image" Target="media/image1250.wmf"/><Relationship Id="rId3618" Type="http://schemas.openxmlformats.org/officeDocument/2006/relationships/oleObject" Target="embeddings/oleObject1835.bin"/><Relationship Id="rId6024" Type="http://schemas.openxmlformats.org/officeDocument/2006/relationships/image" Target="media/image2907.wmf"/><Relationship Id="rId2" Type="http://schemas.openxmlformats.org/officeDocument/2006/relationships/numbering" Target="numbering.xml"/><Relationship Id="rId539" Type="http://schemas.openxmlformats.org/officeDocument/2006/relationships/image" Target="media/image254.wmf"/><Relationship Id="rId1169" Type="http://schemas.openxmlformats.org/officeDocument/2006/relationships/image" Target="media/image562.wmf"/><Relationship Id="rId1583" Type="http://schemas.openxmlformats.org/officeDocument/2006/relationships/oleObject" Target="embeddings/oleObject813.bin"/><Relationship Id="rId2981" Type="http://schemas.openxmlformats.org/officeDocument/2006/relationships/image" Target="media/image1452.wmf"/><Relationship Id="rId5040" Type="http://schemas.openxmlformats.org/officeDocument/2006/relationships/image" Target="media/image2427.wmf"/><Relationship Id="rId8196" Type="http://schemas.openxmlformats.org/officeDocument/2006/relationships/oleObject" Target="embeddings/oleObject4423.bin"/><Relationship Id="rId953" Type="http://schemas.openxmlformats.org/officeDocument/2006/relationships/image" Target="media/image454.wmf"/><Relationship Id="rId1236" Type="http://schemas.openxmlformats.org/officeDocument/2006/relationships/image" Target="media/image594.wmf"/><Relationship Id="rId2634" Type="http://schemas.openxmlformats.org/officeDocument/2006/relationships/oleObject" Target="embeddings/oleObject1340.bin"/><Relationship Id="rId8263" Type="http://schemas.openxmlformats.org/officeDocument/2006/relationships/image" Target="media/image3785.wmf"/><Relationship Id="rId606" Type="http://schemas.openxmlformats.org/officeDocument/2006/relationships/oleObject" Target="embeddings/oleObject308.bin"/><Relationship Id="rId1650" Type="http://schemas.openxmlformats.org/officeDocument/2006/relationships/image" Target="media/image793.wmf"/><Relationship Id="rId2701" Type="http://schemas.openxmlformats.org/officeDocument/2006/relationships/oleObject" Target="embeddings/oleObject1373.bin"/><Relationship Id="rId5857" Type="http://schemas.openxmlformats.org/officeDocument/2006/relationships/image" Target="media/image2829.wmf"/><Relationship Id="rId6908" Type="http://schemas.openxmlformats.org/officeDocument/2006/relationships/oleObject" Target="embeddings/oleObject3546.bin"/><Relationship Id="rId1303" Type="http://schemas.openxmlformats.org/officeDocument/2006/relationships/image" Target="media/image627.wmf"/><Relationship Id="rId4459" Type="http://schemas.openxmlformats.org/officeDocument/2006/relationships/image" Target="media/image2186.wmf"/><Relationship Id="rId4873" Type="http://schemas.openxmlformats.org/officeDocument/2006/relationships/oleObject" Target="embeddings/oleObject2510.bin"/><Relationship Id="rId5924" Type="http://schemas.openxmlformats.org/officeDocument/2006/relationships/image" Target="media/image2862.wmf"/><Relationship Id="rId8330" Type="http://schemas.openxmlformats.org/officeDocument/2006/relationships/oleObject" Target="embeddings/oleObject4487.bin"/><Relationship Id="rId3475" Type="http://schemas.openxmlformats.org/officeDocument/2006/relationships/oleObject" Target="embeddings/oleObject1763.bin"/><Relationship Id="rId4526" Type="http://schemas.openxmlformats.org/officeDocument/2006/relationships/oleObject" Target="embeddings/oleObject2314.bin"/><Relationship Id="rId4940" Type="http://schemas.openxmlformats.org/officeDocument/2006/relationships/image" Target="media/image23770.wmf"/><Relationship Id="rId396" Type="http://schemas.openxmlformats.org/officeDocument/2006/relationships/oleObject" Target="embeddings/oleObject200.bin"/><Relationship Id="rId2077" Type="http://schemas.openxmlformats.org/officeDocument/2006/relationships/oleObject" Target="embeddings/oleObject1062.bin"/><Relationship Id="rId2491" Type="http://schemas.openxmlformats.org/officeDocument/2006/relationships/oleObject" Target="embeddings/oleObject1269.bin"/><Relationship Id="rId3128" Type="http://schemas.openxmlformats.org/officeDocument/2006/relationships/oleObject" Target="embeddings/oleObject1592.bin"/><Relationship Id="rId3542" Type="http://schemas.openxmlformats.org/officeDocument/2006/relationships/oleObject" Target="embeddings/oleObject1797.bin"/><Relationship Id="rId6698" Type="http://schemas.openxmlformats.org/officeDocument/2006/relationships/image" Target="media/image3237.wmf"/><Relationship Id="rId7749" Type="http://schemas.openxmlformats.org/officeDocument/2006/relationships/oleObject" Target="embeddings/oleObject4144.bin"/><Relationship Id="rId463" Type="http://schemas.openxmlformats.org/officeDocument/2006/relationships/oleObject" Target="embeddings/oleObject234.bin"/><Relationship Id="rId1093" Type="http://schemas.openxmlformats.org/officeDocument/2006/relationships/oleObject" Target="embeddings/oleObject559.bin"/><Relationship Id="rId2144" Type="http://schemas.openxmlformats.org/officeDocument/2006/relationships/image" Target="media/image1038.wmf"/><Relationship Id="rId116" Type="http://schemas.openxmlformats.org/officeDocument/2006/relationships/oleObject" Target="embeddings/oleObject58.bin"/><Relationship Id="rId530" Type="http://schemas.openxmlformats.org/officeDocument/2006/relationships/oleObject" Target="embeddings/oleObject270.bin"/><Relationship Id="rId1160" Type="http://schemas.openxmlformats.org/officeDocument/2006/relationships/oleObject" Target="embeddings/oleObject592.bin"/><Relationship Id="rId2211" Type="http://schemas.openxmlformats.org/officeDocument/2006/relationships/image" Target="media/image1071.wmf"/><Relationship Id="rId5367" Type="http://schemas.openxmlformats.org/officeDocument/2006/relationships/image" Target="media/image2593.wmf"/><Relationship Id="rId6765" Type="http://schemas.openxmlformats.org/officeDocument/2006/relationships/oleObject" Target="embeddings/oleObject3472.bin"/><Relationship Id="rId7816" Type="http://schemas.openxmlformats.org/officeDocument/2006/relationships/oleObject" Target="embeddings/oleObject4211.bin"/><Relationship Id="rId5781" Type="http://schemas.openxmlformats.org/officeDocument/2006/relationships/oleObject" Target="embeddings/oleObject2970.bin"/><Relationship Id="rId6418" Type="http://schemas.openxmlformats.org/officeDocument/2006/relationships/image" Target="media/image3107.wmf"/><Relationship Id="rId6832" Type="http://schemas.openxmlformats.org/officeDocument/2006/relationships/image" Target="media/image3304.wmf"/><Relationship Id="rId1977" Type="http://schemas.openxmlformats.org/officeDocument/2006/relationships/oleObject" Target="embeddings/oleObject1012.bin"/><Relationship Id="rId4383" Type="http://schemas.openxmlformats.org/officeDocument/2006/relationships/oleObject" Target="embeddings/oleObject2218.bin"/><Relationship Id="rId5434" Type="http://schemas.openxmlformats.org/officeDocument/2006/relationships/oleObject" Target="embeddings/oleObject2790.bin"/><Relationship Id="rId4036" Type="http://schemas.openxmlformats.org/officeDocument/2006/relationships/oleObject" Target="embeddings/oleObject2046.bin"/><Relationship Id="rId4450" Type="http://schemas.openxmlformats.org/officeDocument/2006/relationships/oleObject" Target="embeddings/oleObject2255.bin"/><Relationship Id="rId5501" Type="http://schemas.openxmlformats.org/officeDocument/2006/relationships/oleObject" Target="embeddings/oleObject2827.bin"/><Relationship Id="rId8657" Type="http://schemas.openxmlformats.org/officeDocument/2006/relationships/image" Target="media/image3974.wmf"/><Relationship Id="rId3052" Type="http://schemas.openxmlformats.org/officeDocument/2006/relationships/oleObject" Target="embeddings/oleObject1554.bin"/><Relationship Id="rId4103" Type="http://schemas.openxmlformats.org/officeDocument/2006/relationships/oleObject" Target="embeddings/oleObject2079.bin"/><Relationship Id="rId7259" Type="http://schemas.openxmlformats.org/officeDocument/2006/relationships/oleObject" Target="embeddings/oleObject3732.bin"/><Relationship Id="rId7673" Type="http://schemas.openxmlformats.org/officeDocument/2006/relationships/oleObject" Target="embeddings/oleObject4068.bin"/><Relationship Id="rId6275" Type="http://schemas.openxmlformats.org/officeDocument/2006/relationships/image" Target="media/image3036.wmf"/><Relationship Id="rId7326" Type="http://schemas.openxmlformats.org/officeDocument/2006/relationships/image" Target="media/image3538.wmf"/><Relationship Id="rId3869" Type="http://schemas.openxmlformats.org/officeDocument/2006/relationships/oleObject" Target="embeddings/oleObject1961.bin"/><Relationship Id="rId5291" Type="http://schemas.openxmlformats.org/officeDocument/2006/relationships/image" Target="media/image2555.wmf"/><Relationship Id="rId6342" Type="http://schemas.openxmlformats.org/officeDocument/2006/relationships/oleObject" Target="embeddings/oleObject3250.bin"/><Relationship Id="rId7740" Type="http://schemas.openxmlformats.org/officeDocument/2006/relationships/oleObject" Target="embeddings/oleObject4135.bin"/><Relationship Id="rId2885" Type="http://schemas.openxmlformats.org/officeDocument/2006/relationships/oleObject" Target="embeddings/oleObject1472.bin"/><Relationship Id="rId3936" Type="http://schemas.openxmlformats.org/officeDocument/2006/relationships/oleObject" Target="embeddings/oleObject1996.bin"/><Relationship Id="rId857" Type="http://schemas.openxmlformats.org/officeDocument/2006/relationships/oleObject" Target="embeddings/oleObject437.bin"/><Relationship Id="rId1487" Type="http://schemas.openxmlformats.org/officeDocument/2006/relationships/image" Target="media/image713.wmf"/><Relationship Id="rId2538" Type="http://schemas.openxmlformats.org/officeDocument/2006/relationships/oleObject" Target="embeddings/oleObject1292.bin"/><Relationship Id="rId2952" Type="http://schemas.openxmlformats.org/officeDocument/2006/relationships/oleObject" Target="embeddings/oleObject1504.bin"/><Relationship Id="rId924" Type="http://schemas.openxmlformats.org/officeDocument/2006/relationships/image" Target="media/image441.wmf"/><Relationship Id="rId1554" Type="http://schemas.openxmlformats.org/officeDocument/2006/relationships/image" Target="media/image745.wmf"/><Relationship Id="rId2605" Type="http://schemas.openxmlformats.org/officeDocument/2006/relationships/oleObject" Target="embeddings/oleObject1326.bin"/><Relationship Id="rId5011" Type="http://schemas.openxmlformats.org/officeDocument/2006/relationships/oleObject" Target="embeddings/oleObject2579.bin"/><Relationship Id="rId8167" Type="http://schemas.openxmlformats.org/officeDocument/2006/relationships/image" Target="media/image3736.wmf"/><Relationship Id="rId8581" Type="http://schemas.openxmlformats.org/officeDocument/2006/relationships/image" Target="media/image3936.wmf"/><Relationship Id="rId1207" Type="http://schemas.openxmlformats.org/officeDocument/2006/relationships/oleObject" Target="embeddings/oleObject617.bin"/><Relationship Id="rId1621" Type="http://schemas.openxmlformats.org/officeDocument/2006/relationships/oleObject" Target="embeddings/oleObject832.bin"/><Relationship Id="rId4777" Type="http://schemas.openxmlformats.org/officeDocument/2006/relationships/oleObject" Target="embeddings/oleObject2459.bin"/><Relationship Id="rId5828" Type="http://schemas.openxmlformats.org/officeDocument/2006/relationships/oleObject" Target="embeddings/oleObject2994.bin"/><Relationship Id="rId7183" Type="http://schemas.openxmlformats.org/officeDocument/2006/relationships/oleObject" Target="embeddings/oleObject3693.bin"/><Relationship Id="rId8234" Type="http://schemas.openxmlformats.org/officeDocument/2006/relationships/oleObject" Target="embeddings/oleObject4443.bin"/><Relationship Id="rId3379" Type="http://schemas.openxmlformats.org/officeDocument/2006/relationships/image" Target="media/image1654.wmf"/><Relationship Id="rId3793" Type="http://schemas.openxmlformats.org/officeDocument/2006/relationships/oleObject" Target="embeddings/oleObject1923.bin"/><Relationship Id="rId7250" Type="http://schemas.openxmlformats.org/officeDocument/2006/relationships/image" Target="media/image3500.wmf"/><Relationship Id="rId8301" Type="http://schemas.openxmlformats.org/officeDocument/2006/relationships/image" Target="media/image3807.wmf"/><Relationship Id="rId2395" Type="http://schemas.openxmlformats.org/officeDocument/2006/relationships/image" Target="media/image1161.wmf"/><Relationship Id="rId3446" Type="http://schemas.openxmlformats.org/officeDocument/2006/relationships/image" Target="media/image1687.wmf"/><Relationship Id="rId4844" Type="http://schemas.openxmlformats.org/officeDocument/2006/relationships/oleObject" Target="embeddings/oleObject2495.bin"/><Relationship Id="rId367" Type="http://schemas.openxmlformats.org/officeDocument/2006/relationships/image" Target="media/image171.wmf"/><Relationship Id="rId2048" Type="http://schemas.openxmlformats.org/officeDocument/2006/relationships/oleObject" Target="embeddings/oleObject1048.bin"/><Relationship Id="rId3860" Type="http://schemas.openxmlformats.org/officeDocument/2006/relationships/image" Target="media/image1893.wmf"/><Relationship Id="rId4911" Type="http://schemas.openxmlformats.org/officeDocument/2006/relationships/oleObject" Target="embeddings/oleObject2529.bin"/><Relationship Id="rId781" Type="http://schemas.openxmlformats.org/officeDocument/2006/relationships/oleObject" Target="embeddings/oleObject399.bin"/><Relationship Id="rId2462" Type="http://schemas.openxmlformats.org/officeDocument/2006/relationships/oleObject" Target="embeddings/oleObject1255.bin"/><Relationship Id="rId3513" Type="http://schemas.openxmlformats.org/officeDocument/2006/relationships/image" Target="media/image1720.wmf"/><Relationship Id="rId6669" Type="http://schemas.openxmlformats.org/officeDocument/2006/relationships/image" Target="media/image3226.wmf"/><Relationship Id="rId8091" Type="http://schemas.openxmlformats.org/officeDocument/2006/relationships/image" Target="media/image3699.wmf"/><Relationship Id="rId434" Type="http://schemas.openxmlformats.org/officeDocument/2006/relationships/image" Target="media/image205.wmf"/><Relationship Id="rId1064" Type="http://schemas.openxmlformats.org/officeDocument/2006/relationships/image" Target="media/image509.wmf"/><Relationship Id="rId2115" Type="http://schemas.openxmlformats.org/officeDocument/2006/relationships/oleObject" Target="embeddings/oleObject1081.bin"/><Relationship Id="rId5685" Type="http://schemas.openxmlformats.org/officeDocument/2006/relationships/oleObject" Target="embeddings/oleObject2922.bin"/><Relationship Id="rId6736" Type="http://schemas.openxmlformats.org/officeDocument/2006/relationships/image" Target="media/image3256.wmf"/><Relationship Id="rId501" Type="http://schemas.openxmlformats.org/officeDocument/2006/relationships/image" Target="media/image235.wmf"/><Relationship Id="rId1131" Type="http://schemas.openxmlformats.org/officeDocument/2006/relationships/image" Target="media/image543.wmf"/><Relationship Id="rId4287" Type="http://schemas.openxmlformats.org/officeDocument/2006/relationships/oleObject" Target="embeddings/oleObject2171.bin"/><Relationship Id="rId5338" Type="http://schemas.openxmlformats.org/officeDocument/2006/relationships/oleObject" Target="embeddings/oleObject2740.bin"/><Relationship Id="rId5752" Type="http://schemas.openxmlformats.org/officeDocument/2006/relationships/image" Target="media/image2777.wmf"/><Relationship Id="rId6803" Type="http://schemas.openxmlformats.org/officeDocument/2006/relationships/oleObject" Target="embeddings/oleObject3491.bin"/><Relationship Id="rId4354" Type="http://schemas.openxmlformats.org/officeDocument/2006/relationships/image" Target="media/image2138.wmf"/><Relationship Id="rId5405" Type="http://schemas.openxmlformats.org/officeDocument/2006/relationships/image" Target="media/image2611.wmf"/><Relationship Id="rId1948" Type="http://schemas.openxmlformats.org/officeDocument/2006/relationships/image" Target="media/image940.wmf"/><Relationship Id="rId3370" Type="http://schemas.openxmlformats.org/officeDocument/2006/relationships/oleObject" Target="embeddings/oleObject1710.bin"/><Relationship Id="rId4007" Type="http://schemas.openxmlformats.org/officeDocument/2006/relationships/oleObject" Target="embeddings/oleObject2032.bin"/><Relationship Id="rId4421" Type="http://schemas.openxmlformats.org/officeDocument/2006/relationships/image" Target="media/image2169.wmf"/><Relationship Id="rId7577" Type="http://schemas.openxmlformats.org/officeDocument/2006/relationships/oleObject" Target="embeddings/oleObject3972.bin"/><Relationship Id="rId291" Type="http://schemas.openxmlformats.org/officeDocument/2006/relationships/image" Target="media/image135.wmf"/><Relationship Id="rId3023" Type="http://schemas.openxmlformats.org/officeDocument/2006/relationships/image" Target="media/image1473.wmf"/><Relationship Id="rId6179" Type="http://schemas.openxmlformats.org/officeDocument/2006/relationships/image" Target="media/image2982.wmf"/><Relationship Id="rId7991" Type="http://schemas.openxmlformats.org/officeDocument/2006/relationships/oleObject" Target="embeddings/oleObject4319.bin"/><Relationship Id="rId8628" Type="http://schemas.openxmlformats.org/officeDocument/2006/relationships/oleObject" Target="embeddings/oleObject4646.bin"/><Relationship Id="rId5195" Type="http://schemas.openxmlformats.org/officeDocument/2006/relationships/image" Target="media/image2503.wmf"/><Relationship Id="rId6593" Type="http://schemas.openxmlformats.org/officeDocument/2006/relationships/image" Target="media/image3188.wmf"/><Relationship Id="rId7644" Type="http://schemas.openxmlformats.org/officeDocument/2006/relationships/oleObject" Target="embeddings/oleObject4039.bin"/><Relationship Id="rId2789" Type="http://schemas.openxmlformats.org/officeDocument/2006/relationships/oleObject" Target="embeddings/oleObject1424.bin"/><Relationship Id="rId6246" Type="http://schemas.openxmlformats.org/officeDocument/2006/relationships/oleObject" Target="embeddings/oleObject3202.bin"/><Relationship Id="rId6660" Type="http://schemas.openxmlformats.org/officeDocument/2006/relationships/oleObject" Target="embeddings/oleObject3416.bin"/><Relationship Id="rId7711" Type="http://schemas.openxmlformats.org/officeDocument/2006/relationships/oleObject" Target="embeddings/oleObject4106.bin"/><Relationship Id="rId2856" Type="http://schemas.openxmlformats.org/officeDocument/2006/relationships/image" Target="media/image1388.wmf"/><Relationship Id="rId3907" Type="http://schemas.openxmlformats.org/officeDocument/2006/relationships/oleObject" Target="embeddings/oleObject1981.bin"/><Relationship Id="rId5262" Type="http://schemas.openxmlformats.org/officeDocument/2006/relationships/oleObject" Target="embeddings/oleObject2702.bin"/><Relationship Id="rId6313" Type="http://schemas.openxmlformats.org/officeDocument/2006/relationships/image" Target="media/image3055.wmf"/><Relationship Id="rId97" Type="http://schemas.openxmlformats.org/officeDocument/2006/relationships/image" Target="media/image38.wmf"/><Relationship Id="rId828" Type="http://schemas.openxmlformats.org/officeDocument/2006/relationships/oleObject" Target="embeddings/oleObject423.bin"/><Relationship Id="rId1458" Type="http://schemas.openxmlformats.org/officeDocument/2006/relationships/oleObject" Target="embeddings/oleObject749.bin"/><Relationship Id="rId1872" Type="http://schemas.openxmlformats.org/officeDocument/2006/relationships/image" Target="media/image903.wmf"/><Relationship Id="rId2509" Type="http://schemas.openxmlformats.org/officeDocument/2006/relationships/image" Target="media/image1221.wmf"/><Relationship Id="rId8485" Type="http://schemas.openxmlformats.org/officeDocument/2006/relationships/oleObject" Target="embeddings/oleObject4572.bin"/><Relationship Id="rId1525" Type="http://schemas.openxmlformats.org/officeDocument/2006/relationships/oleObject" Target="embeddings/oleObject783.bin"/><Relationship Id="rId2923" Type="http://schemas.openxmlformats.org/officeDocument/2006/relationships/image" Target="media/image1423.wmf"/><Relationship Id="rId7087" Type="http://schemas.openxmlformats.org/officeDocument/2006/relationships/oleObject" Target="embeddings/oleObject3640.bin"/><Relationship Id="rId8138" Type="http://schemas.openxmlformats.org/officeDocument/2006/relationships/oleObject" Target="embeddings/oleObject4394.bin"/><Relationship Id="rId8552" Type="http://schemas.openxmlformats.org/officeDocument/2006/relationships/image" Target="media/image3923.wmf"/><Relationship Id="rId7154" Type="http://schemas.openxmlformats.org/officeDocument/2006/relationships/oleObject" Target="embeddings/oleObject3676.bin"/><Relationship Id="rId8205" Type="http://schemas.openxmlformats.org/officeDocument/2006/relationships/oleObject" Target="embeddings/oleObject4428.bin"/><Relationship Id="rId2299" Type="http://schemas.openxmlformats.org/officeDocument/2006/relationships/oleObject" Target="embeddings/oleObject1174.bin"/><Relationship Id="rId3697" Type="http://schemas.openxmlformats.org/officeDocument/2006/relationships/image" Target="media/image1812.wmf"/><Relationship Id="rId4748" Type="http://schemas.openxmlformats.org/officeDocument/2006/relationships/oleObject" Target="embeddings/oleObject2444.bin"/><Relationship Id="rId3764" Type="http://schemas.openxmlformats.org/officeDocument/2006/relationships/oleObject" Target="embeddings/oleObject1908.bin"/><Relationship Id="rId4815" Type="http://schemas.openxmlformats.org/officeDocument/2006/relationships/oleObject" Target="embeddings/oleObject2478.bin"/><Relationship Id="rId6170" Type="http://schemas.openxmlformats.org/officeDocument/2006/relationships/oleObject" Target="embeddings/oleObject3170.bin"/><Relationship Id="rId7221" Type="http://schemas.openxmlformats.org/officeDocument/2006/relationships/oleObject" Target="embeddings/oleObject3713.bin"/><Relationship Id="rId685" Type="http://schemas.openxmlformats.org/officeDocument/2006/relationships/oleObject" Target="embeddings/oleObject348.bin"/><Relationship Id="rId2366" Type="http://schemas.openxmlformats.org/officeDocument/2006/relationships/image" Target="media/image1147.wmf"/><Relationship Id="rId2780" Type="http://schemas.openxmlformats.org/officeDocument/2006/relationships/image" Target="media/image1350.wmf"/><Relationship Id="rId3417" Type="http://schemas.openxmlformats.org/officeDocument/2006/relationships/oleObject" Target="embeddings/oleObject1734.bin"/><Relationship Id="rId3831" Type="http://schemas.openxmlformats.org/officeDocument/2006/relationships/oleObject" Target="embeddings/oleObject1942.bin"/><Relationship Id="rId6987" Type="http://schemas.openxmlformats.org/officeDocument/2006/relationships/oleObject" Target="embeddings/oleObject3590.bin"/><Relationship Id="rId338" Type="http://schemas.openxmlformats.org/officeDocument/2006/relationships/oleObject" Target="embeddings/oleObject170.bin"/><Relationship Id="rId752" Type="http://schemas.openxmlformats.org/officeDocument/2006/relationships/image" Target="media/image357.wmf"/><Relationship Id="rId1382" Type="http://schemas.openxmlformats.org/officeDocument/2006/relationships/oleObject" Target="embeddings/oleObject710.bin"/><Relationship Id="rId2019" Type="http://schemas.openxmlformats.org/officeDocument/2006/relationships/image" Target="media/image975.wmf"/><Relationship Id="rId2433" Type="http://schemas.openxmlformats.org/officeDocument/2006/relationships/oleObject" Target="embeddings/oleObject1243.bin"/><Relationship Id="rId5589" Type="http://schemas.openxmlformats.org/officeDocument/2006/relationships/oleObject" Target="embeddings/oleObject2872.bin"/><Relationship Id="rId405" Type="http://schemas.openxmlformats.org/officeDocument/2006/relationships/image" Target="media/image190.wmf"/><Relationship Id="rId1035" Type="http://schemas.openxmlformats.org/officeDocument/2006/relationships/image" Target="media/image494.wmf"/><Relationship Id="rId2500" Type="http://schemas.openxmlformats.org/officeDocument/2006/relationships/image" Target="media/image1216.wmf"/><Relationship Id="rId5656" Type="http://schemas.openxmlformats.org/officeDocument/2006/relationships/image" Target="media/image2731.wmf"/><Relationship Id="rId8062" Type="http://schemas.openxmlformats.org/officeDocument/2006/relationships/oleObject" Target="embeddings/oleObject4355.bin"/><Relationship Id="rId1102" Type="http://schemas.openxmlformats.org/officeDocument/2006/relationships/image" Target="media/image528.wmf"/><Relationship Id="rId4258" Type="http://schemas.openxmlformats.org/officeDocument/2006/relationships/image" Target="media/image2091.wmf"/><Relationship Id="rId5309" Type="http://schemas.openxmlformats.org/officeDocument/2006/relationships/image" Target="media/image2564.wmf"/><Relationship Id="rId6707" Type="http://schemas.openxmlformats.org/officeDocument/2006/relationships/oleObject" Target="embeddings/oleObject3443.bin"/><Relationship Id="rId3274" Type="http://schemas.openxmlformats.org/officeDocument/2006/relationships/oleObject" Target="embeddings/oleObject1660.bin"/><Relationship Id="rId4672" Type="http://schemas.openxmlformats.org/officeDocument/2006/relationships/image" Target="media/image2254.wmf"/><Relationship Id="rId5723" Type="http://schemas.openxmlformats.org/officeDocument/2006/relationships/oleObject" Target="embeddings/oleObject2941.bin"/><Relationship Id="rId195" Type="http://schemas.openxmlformats.org/officeDocument/2006/relationships/image" Target="media/image87.wmf"/><Relationship Id="rId1919" Type="http://schemas.openxmlformats.org/officeDocument/2006/relationships/oleObject" Target="embeddings/oleObject982.bin"/><Relationship Id="rId4325" Type="http://schemas.openxmlformats.org/officeDocument/2006/relationships/oleObject" Target="embeddings/oleObject2189.bin"/><Relationship Id="rId7895" Type="http://schemas.openxmlformats.org/officeDocument/2006/relationships/oleObject" Target="embeddings/oleObject4267.bin"/><Relationship Id="rId2290" Type="http://schemas.openxmlformats.org/officeDocument/2006/relationships/image" Target="media/image1110.wmf"/><Relationship Id="rId3341" Type="http://schemas.openxmlformats.org/officeDocument/2006/relationships/oleObject" Target="embeddings/oleObject1695.bin"/><Relationship Id="rId6497" Type="http://schemas.openxmlformats.org/officeDocument/2006/relationships/oleObject" Target="embeddings/oleObject3334.bin"/><Relationship Id="rId7548" Type="http://schemas.openxmlformats.org/officeDocument/2006/relationships/oleObject" Target="embeddings/oleObject3943.bin"/><Relationship Id="rId7962" Type="http://schemas.openxmlformats.org/officeDocument/2006/relationships/oleObject" Target="embeddings/oleObject4305.bin"/><Relationship Id="rId262" Type="http://schemas.openxmlformats.org/officeDocument/2006/relationships/image" Target="media/image121.wmf"/><Relationship Id="rId5099" Type="http://schemas.openxmlformats.org/officeDocument/2006/relationships/oleObject" Target="embeddings/oleObject2624.bin"/><Relationship Id="rId6564" Type="http://schemas.openxmlformats.org/officeDocument/2006/relationships/oleObject" Target="embeddings/oleObject3368.bin"/><Relationship Id="rId7615" Type="http://schemas.openxmlformats.org/officeDocument/2006/relationships/oleObject" Target="embeddings/oleObject4010.bin"/><Relationship Id="rId2010" Type="http://schemas.openxmlformats.org/officeDocument/2006/relationships/oleObject" Target="embeddings/oleObject1029.bin"/><Relationship Id="rId5166" Type="http://schemas.openxmlformats.org/officeDocument/2006/relationships/oleObject" Target="embeddings/oleObject2659.bin"/><Relationship Id="rId5580" Type="http://schemas.openxmlformats.org/officeDocument/2006/relationships/image" Target="media/image2693.wmf"/><Relationship Id="rId6217" Type="http://schemas.openxmlformats.org/officeDocument/2006/relationships/image" Target="media/image3002.wmf"/><Relationship Id="rId6631" Type="http://schemas.openxmlformats.org/officeDocument/2006/relationships/image" Target="media/image3207.wmf"/><Relationship Id="rId4182" Type="http://schemas.openxmlformats.org/officeDocument/2006/relationships/image" Target="media/image2053.wmf"/><Relationship Id="rId5233" Type="http://schemas.openxmlformats.org/officeDocument/2006/relationships/oleObject" Target="embeddings/oleObject2686.bin"/><Relationship Id="rId8389" Type="http://schemas.openxmlformats.org/officeDocument/2006/relationships/image" Target="media/image3850.wmf"/><Relationship Id="rId1776" Type="http://schemas.openxmlformats.org/officeDocument/2006/relationships/image" Target="media/image856.wmf"/><Relationship Id="rId2827" Type="http://schemas.openxmlformats.org/officeDocument/2006/relationships/oleObject" Target="embeddings/oleObject1443.bin"/><Relationship Id="rId68" Type="http://schemas.openxmlformats.org/officeDocument/2006/relationships/oleObject" Target="embeddings/oleObject34.bin"/><Relationship Id="rId1429" Type="http://schemas.openxmlformats.org/officeDocument/2006/relationships/image" Target="media/image684.wmf"/><Relationship Id="rId1843" Type="http://schemas.openxmlformats.org/officeDocument/2006/relationships/oleObject" Target="embeddings/oleObject943.bin"/><Relationship Id="rId4999" Type="http://schemas.openxmlformats.org/officeDocument/2006/relationships/oleObject" Target="embeddings/oleObject2573.bin"/><Relationship Id="rId5300" Type="http://schemas.openxmlformats.org/officeDocument/2006/relationships/oleObject" Target="embeddings/oleObject2721.bin"/><Relationship Id="rId7058" Type="http://schemas.openxmlformats.org/officeDocument/2006/relationships/image" Target="media/image3410.wmf"/><Relationship Id="rId8456" Type="http://schemas.openxmlformats.org/officeDocument/2006/relationships/oleObject" Target="embeddings/oleObject4557.bin"/><Relationship Id="rId1910" Type="http://schemas.openxmlformats.org/officeDocument/2006/relationships/image" Target="media/image922.wmf"/><Relationship Id="rId7472" Type="http://schemas.openxmlformats.org/officeDocument/2006/relationships/oleObject" Target="embeddings/oleObject3867.bin"/><Relationship Id="rId8109" Type="http://schemas.openxmlformats.org/officeDocument/2006/relationships/image" Target="media/image3708.wmf"/><Relationship Id="rId8523" Type="http://schemas.openxmlformats.org/officeDocument/2006/relationships/oleObject" Target="embeddings/oleObject4592.bin"/><Relationship Id="rId3668" Type="http://schemas.openxmlformats.org/officeDocument/2006/relationships/oleObject" Target="embeddings/oleObject1860.bin"/><Relationship Id="rId4719" Type="http://schemas.openxmlformats.org/officeDocument/2006/relationships/image" Target="media/image2277.wmf"/><Relationship Id="rId6074" Type="http://schemas.openxmlformats.org/officeDocument/2006/relationships/image" Target="media/image2930.emf"/><Relationship Id="rId7125" Type="http://schemas.openxmlformats.org/officeDocument/2006/relationships/image" Target="media/image3443.wmf"/><Relationship Id="rId589" Type="http://schemas.openxmlformats.org/officeDocument/2006/relationships/image" Target="media/image279.wmf"/><Relationship Id="rId2684" Type="http://schemas.openxmlformats.org/officeDocument/2006/relationships/image" Target="media/image1309.wmf"/><Relationship Id="rId3735" Type="http://schemas.openxmlformats.org/officeDocument/2006/relationships/image" Target="media/image1831.wmf"/><Relationship Id="rId5090" Type="http://schemas.openxmlformats.org/officeDocument/2006/relationships/oleObject" Target="embeddings/oleObject2619.bin"/><Relationship Id="rId6141" Type="http://schemas.openxmlformats.org/officeDocument/2006/relationships/image" Target="media/image2963.wmf"/><Relationship Id="rId656" Type="http://schemas.openxmlformats.org/officeDocument/2006/relationships/oleObject" Target="embeddings/oleObject333.bin"/><Relationship Id="rId1286" Type="http://schemas.openxmlformats.org/officeDocument/2006/relationships/image" Target="media/image620.wmf"/><Relationship Id="rId2337" Type="http://schemas.openxmlformats.org/officeDocument/2006/relationships/oleObject" Target="embeddings/oleObject1194.bin"/><Relationship Id="rId309" Type="http://schemas.openxmlformats.org/officeDocument/2006/relationships/oleObject" Target="embeddings/oleObject155.bin"/><Relationship Id="rId2751" Type="http://schemas.openxmlformats.org/officeDocument/2006/relationships/oleObject" Target="embeddings/oleObject1399.bin"/><Relationship Id="rId3802" Type="http://schemas.openxmlformats.org/officeDocument/2006/relationships/image" Target="media/image1864.wmf"/><Relationship Id="rId6958" Type="http://schemas.openxmlformats.org/officeDocument/2006/relationships/image" Target="media/image3360.wmf"/><Relationship Id="rId8380" Type="http://schemas.openxmlformats.org/officeDocument/2006/relationships/image" Target="media/image3845.emf"/><Relationship Id="rId723" Type="http://schemas.openxmlformats.org/officeDocument/2006/relationships/oleObject" Target="embeddings/oleObject368.bin"/><Relationship Id="rId1006" Type="http://schemas.openxmlformats.org/officeDocument/2006/relationships/image" Target="media/image480.wmf"/><Relationship Id="rId1353" Type="http://schemas.openxmlformats.org/officeDocument/2006/relationships/image" Target="media/image652.wmf"/><Relationship Id="rId2404" Type="http://schemas.openxmlformats.org/officeDocument/2006/relationships/oleObject" Target="embeddings/oleObject1228.bin"/><Relationship Id="rId5974" Type="http://schemas.openxmlformats.org/officeDocument/2006/relationships/image" Target="media/image2883.wmf"/><Relationship Id="rId8033" Type="http://schemas.openxmlformats.org/officeDocument/2006/relationships/image" Target="media/image3670.wmf"/><Relationship Id="rId1420" Type="http://schemas.openxmlformats.org/officeDocument/2006/relationships/oleObject" Target="embeddings/oleObject730.bin"/><Relationship Id="rId4576" Type="http://schemas.openxmlformats.org/officeDocument/2006/relationships/oleObject" Target="embeddings/oleObject2348.bin"/><Relationship Id="rId4990" Type="http://schemas.openxmlformats.org/officeDocument/2006/relationships/image" Target="media/image2402.wmf"/><Relationship Id="rId5627" Type="http://schemas.openxmlformats.org/officeDocument/2006/relationships/oleObject" Target="embeddings/oleObject2891.bin"/><Relationship Id="rId3178" Type="http://schemas.openxmlformats.org/officeDocument/2006/relationships/oleObject" Target="embeddings/oleObject1617.bin"/><Relationship Id="rId3592" Type="http://schemas.openxmlformats.org/officeDocument/2006/relationships/oleObject" Target="embeddings/oleObject1822.bin"/><Relationship Id="rId4229" Type="http://schemas.openxmlformats.org/officeDocument/2006/relationships/oleObject" Target="embeddings/oleObject2142.bin"/><Relationship Id="rId4643" Type="http://schemas.openxmlformats.org/officeDocument/2006/relationships/oleObject" Target="embeddings/oleObject2387.bin"/><Relationship Id="rId7799" Type="http://schemas.openxmlformats.org/officeDocument/2006/relationships/oleObject" Target="embeddings/oleObject4194.bin"/><Relationship Id="rId8100" Type="http://schemas.openxmlformats.org/officeDocument/2006/relationships/oleObject" Target="embeddings/oleObject4374.bin"/><Relationship Id="rId2194" Type="http://schemas.openxmlformats.org/officeDocument/2006/relationships/oleObject" Target="embeddings/oleObject1121.bin"/><Relationship Id="rId3245" Type="http://schemas.openxmlformats.org/officeDocument/2006/relationships/image" Target="media/image1589.wmf"/><Relationship Id="rId4710" Type="http://schemas.openxmlformats.org/officeDocument/2006/relationships/oleObject" Target="embeddings/oleObject2425.bin"/><Relationship Id="rId7866" Type="http://schemas.openxmlformats.org/officeDocument/2006/relationships/image" Target="media/image3591.wmf"/><Relationship Id="rId166" Type="http://schemas.openxmlformats.org/officeDocument/2006/relationships/oleObject" Target="embeddings/oleObject83.bin"/><Relationship Id="rId580" Type="http://schemas.openxmlformats.org/officeDocument/2006/relationships/oleObject" Target="embeddings/oleObject295.bin"/><Relationship Id="rId2261" Type="http://schemas.openxmlformats.org/officeDocument/2006/relationships/image" Target="media/image1096.wmf"/><Relationship Id="rId3312" Type="http://schemas.openxmlformats.org/officeDocument/2006/relationships/image" Target="media/image1622.wmf"/><Relationship Id="rId6468" Type="http://schemas.openxmlformats.org/officeDocument/2006/relationships/oleObject" Target="embeddings/oleObject3319.bin"/><Relationship Id="rId7519" Type="http://schemas.openxmlformats.org/officeDocument/2006/relationships/oleObject" Target="embeddings/oleObject3914.bin"/><Relationship Id="rId233" Type="http://schemas.openxmlformats.org/officeDocument/2006/relationships/oleObject" Target="embeddings/oleObject116.bin"/><Relationship Id="rId5484" Type="http://schemas.openxmlformats.org/officeDocument/2006/relationships/image" Target="media/image2647.wmf"/><Relationship Id="rId6882" Type="http://schemas.openxmlformats.org/officeDocument/2006/relationships/image" Target="media/image3328.wmf"/><Relationship Id="rId7933" Type="http://schemas.openxmlformats.org/officeDocument/2006/relationships/image" Target="media/image3623.wmf"/><Relationship Id="rId300" Type="http://schemas.openxmlformats.org/officeDocument/2006/relationships/image" Target="media/image139.wmf"/><Relationship Id="rId4086" Type="http://schemas.openxmlformats.org/officeDocument/2006/relationships/oleObject" Target="embeddings/oleObject2071.bin"/><Relationship Id="rId5137" Type="http://schemas.openxmlformats.org/officeDocument/2006/relationships/image" Target="media/image2473.wmf"/><Relationship Id="rId6535" Type="http://schemas.openxmlformats.org/officeDocument/2006/relationships/image" Target="media/image3159.wmf"/><Relationship Id="rId5551" Type="http://schemas.openxmlformats.org/officeDocument/2006/relationships/image" Target="media/image2679.wmf"/><Relationship Id="rId6602" Type="http://schemas.openxmlformats.org/officeDocument/2006/relationships/oleObject" Target="embeddings/oleObject3387.bin"/><Relationship Id="rId1747" Type="http://schemas.openxmlformats.org/officeDocument/2006/relationships/oleObject" Target="embeddings/oleObject895.bin"/><Relationship Id="rId4153" Type="http://schemas.openxmlformats.org/officeDocument/2006/relationships/oleObject" Target="embeddings/oleObject2104.bin"/><Relationship Id="rId5204" Type="http://schemas.openxmlformats.org/officeDocument/2006/relationships/oleObject" Target="embeddings/oleObject2673.bin"/><Relationship Id="rId39" Type="http://schemas.openxmlformats.org/officeDocument/2006/relationships/oleObject" Target="embeddings/oleObject19.bin"/><Relationship Id="rId1814" Type="http://schemas.openxmlformats.org/officeDocument/2006/relationships/image" Target="media/image875.wmf"/><Relationship Id="rId4220" Type="http://schemas.openxmlformats.org/officeDocument/2006/relationships/image" Target="media/image2072.wmf"/><Relationship Id="rId7376" Type="http://schemas.openxmlformats.org/officeDocument/2006/relationships/oleObject" Target="embeddings/oleObject3792.bin"/><Relationship Id="rId7790" Type="http://schemas.openxmlformats.org/officeDocument/2006/relationships/oleObject" Target="embeddings/oleObject4185.bin"/><Relationship Id="rId8427" Type="http://schemas.openxmlformats.org/officeDocument/2006/relationships/image" Target="media/image3861.wmf"/><Relationship Id="rId6392" Type="http://schemas.openxmlformats.org/officeDocument/2006/relationships/image" Target="media/image3094.wmf"/><Relationship Id="rId7029" Type="http://schemas.openxmlformats.org/officeDocument/2006/relationships/oleObject" Target="embeddings/oleObject3611.bin"/><Relationship Id="rId7443" Type="http://schemas.openxmlformats.org/officeDocument/2006/relationships/oleObject" Target="embeddings/oleObject3838.bin"/><Relationship Id="rId2588" Type="http://schemas.openxmlformats.org/officeDocument/2006/relationships/oleObject" Target="embeddings/oleObject1317.bin"/><Relationship Id="rId3986" Type="http://schemas.openxmlformats.org/officeDocument/2006/relationships/image" Target="media/image1954.wmf"/><Relationship Id="rId6045" Type="http://schemas.openxmlformats.org/officeDocument/2006/relationships/image" Target="media/image2917.wmf"/><Relationship Id="rId3639" Type="http://schemas.openxmlformats.org/officeDocument/2006/relationships/image" Target="media/image1783.wmf"/><Relationship Id="rId5061" Type="http://schemas.openxmlformats.org/officeDocument/2006/relationships/oleObject" Target="embeddings/oleObject2604.bin"/><Relationship Id="rId6112" Type="http://schemas.openxmlformats.org/officeDocument/2006/relationships/image" Target="media/image2949.wmf"/><Relationship Id="rId7510" Type="http://schemas.openxmlformats.org/officeDocument/2006/relationships/oleObject" Target="embeddings/oleObject3905.bin"/><Relationship Id="rId974" Type="http://schemas.openxmlformats.org/officeDocument/2006/relationships/oleObject" Target="embeddings/oleObject499.bin"/><Relationship Id="rId2655" Type="http://schemas.openxmlformats.org/officeDocument/2006/relationships/image" Target="media/image1294.wmf"/><Relationship Id="rId3706" Type="http://schemas.openxmlformats.org/officeDocument/2006/relationships/oleObject" Target="embeddings/oleObject1879.bin"/><Relationship Id="rId627" Type="http://schemas.openxmlformats.org/officeDocument/2006/relationships/image" Target="media/image298.wmf"/><Relationship Id="rId1257" Type="http://schemas.openxmlformats.org/officeDocument/2006/relationships/oleObject" Target="embeddings/oleObject643.bin"/><Relationship Id="rId1671" Type="http://schemas.openxmlformats.org/officeDocument/2006/relationships/oleObject" Target="embeddings/oleObject857.bin"/><Relationship Id="rId2308" Type="http://schemas.openxmlformats.org/officeDocument/2006/relationships/image" Target="media/image1118.wmf"/><Relationship Id="rId2722" Type="http://schemas.openxmlformats.org/officeDocument/2006/relationships/image" Target="media/image1328.wmf"/><Relationship Id="rId5878" Type="http://schemas.openxmlformats.org/officeDocument/2006/relationships/oleObject" Target="embeddings/oleObject3019.bin"/><Relationship Id="rId6929" Type="http://schemas.openxmlformats.org/officeDocument/2006/relationships/oleObject" Target="embeddings/oleObject3561.bin"/><Relationship Id="rId8284" Type="http://schemas.openxmlformats.org/officeDocument/2006/relationships/oleObject" Target="embeddings/oleObject4463.bin"/><Relationship Id="rId1324" Type="http://schemas.openxmlformats.org/officeDocument/2006/relationships/image" Target="media/image638.wmf"/><Relationship Id="rId4894" Type="http://schemas.openxmlformats.org/officeDocument/2006/relationships/image" Target="media/image2361.wmf"/><Relationship Id="rId5945" Type="http://schemas.openxmlformats.org/officeDocument/2006/relationships/image" Target="media/image2872.wmf"/><Relationship Id="rId8351" Type="http://schemas.openxmlformats.org/officeDocument/2006/relationships/oleObject" Target="embeddings/oleObject4498.bin"/><Relationship Id="rId30" Type="http://schemas.openxmlformats.org/officeDocument/2006/relationships/oleObject" Target="embeddings/oleObject11.bin"/><Relationship Id="rId3496" Type="http://schemas.openxmlformats.org/officeDocument/2006/relationships/image" Target="media/image1712.wmf"/><Relationship Id="rId4547" Type="http://schemas.openxmlformats.org/officeDocument/2006/relationships/oleObject" Target="embeddings/oleObject2331.bin"/><Relationship Id="rId8004" Type="http://schemas.openxmlformats.org/officeDocument/2006/relationships/image" Target="media/image3656.wmf"/><Relationship Id="rId2098" Type="http://schemas.openxmlformats.org/officeDocument/2006/relationships/image" Target="media/image1015.wmf"/><Relationship Id="rId3149" Type="http://schemas.openxmlformats.org/officeDocument/2006/relationships/image" Target="media/image1536.wmf"/><Relationship Id="rId3563" Type="http://schemas.openxmlformats.org/officeDocument/2006/relationships/image" Target="media/image1745.wmf"/><Relationship Id="rId4961" Type="http://schemas.openxmlformats.org/officeDocument/2006/relationships/oleObject" Target="embeddings/oleObject2554.bin"/><Relationship Id="rId7020" Type="http://schemas.openxmlformats.org/officeDocument/2006/relationships/oleObject" Target="embeddings/oleObject3607.bin"/><Relationship Id="rId484" Type="http://schemas.openxmlformats.org/officeDocument/2006/relationships/image" Target="media/image228.wmf"/><Relationship Id="rId2165" Type="http://schemas.openxmlformats.org/officeDocument/2006/relationships/image" Target="media/image1048.wmf"/><Relationship Id="rId3216" Type="http://schemas.openxmlformats.org/officeDocument/2006/relationships/image" Target="media/image1573.wmf"/><Relationship Id="rId4614" Type="http://schemas.openxmlformats.org/officeDocument/2006/relationships/image" Target="media/image2233.wmf"/><Relationship Id="rId137" Type="http://schemas.openxmlformats.org/officeDocument/2006/relationships/image" Target="media/image58.wmf"/><Relationship Id="rId3630" Type="http://schemas.openxmlformats.org/officeDocument/2006/relationships/oleObject" Target="embeddings/oleObject1841.bin"/><Relationship Id="rId6786" Type="http://schemas.openxmlformats.org/officeDocument/2006/relationships/image" Target="media/image3281.wmf"/><Relationship Id="rId7837" Type="http://schemas.openxmlformats.org/officeDocument/2006/relationships/oleObject" Target="embeddings/oleObject4232.bin"/><Relationship Id="rId551" Type="http://schemas.openxmlformats.org/officeDocument/2006/relationships/image" Target="media/image260.wmf"/><Relationship Id="rId1181" Type="http://schemas.openxmlformats.org/officeDocument/2006/relationships/image" Target="media/image568.wmf"/><Relationship Id="rId2232" Type="http://schemas.openxmlformats.org/officeDocument/2006/relationships/oleObject" Target="embeddings/oleObject1140.bin"/><Relationship Id="rId5388" Type="http://schemas.openxmlformats.org/officeDocument/2006/relationships/image" Target="media/image2603.wmf"/><Relationship Id="rId6439" Type="http://schemas.openxmlformats.org/officeDocument/2006/relationships/oleObject" Target="embeddings/oleObject3302.bin"/><Relationship Id="rId6853" Type="http://schemas.openxmlformats.org/officeDocument/2006/relationships/image" Target="media/image3314.wmf"/><Relationship Id="rId7904" Type="http://schemas.openxmlformats.org/officeDocument/2006/relationships/image" Target="media/image3610.wmf"/><Relationship Id="rId204" Type="http://schemas.openxmlformats.org/officeDocument/2006/relationships/oleObject" Target="embeddings/oleObject102.bin"/><Relationship Id="rId1998" Type="http://schemas.openxmlformats.org/officeDocument/2006/relationships/image" Target="media/image965.wmf"/><Relationship Id="rId5455" Type="http://schemas.openxmlformats.org/officeDocument/2006/relationships/image" Target="media/image2633.wmf"/><Relationship Id="rId6506" Type="http://schemas.openxmlformats.org/officeDocument/2006/relationships/oleObject" Target="embeddings/oleObject3339.bin"/><Relationship Id="rId6920" Type="http://schemas.openxmlformats.org/officeDocument/2006/relationships/oleObject" Target="embeddings/oleObject3556.bin"/><Relationship Id="rId4057" Type="http://schemas.openxmlformats.org/officeDocument/2006/relationships/image" Target="media/image1990.wmf"/><Relationship Id="rId4471" Type="http://schemas.openxmlformats.org/officeDocument/2006/relationships/image" Target="media/image2192.wmf"/><Relationship Id="rId5108" Type="http://schemas.openxmlformats.org/officeDocument/2006/relationships/oleObject" Target="embeddings/oleObject2629.bin"/><Relationship Id="rId5522" Type="http://schemas.openxmlformats.org/officeDocument/2006/relationships/oleObject" Target="embeddings/oleObject2838.bin"/><Relationship Id="rId8678" Type="http://schemas.openxmlformats.org/officeDocument/2006/relationships/oleObject" Target="embeddings/oleObject4672.bin"/><Relationship Id="rId3073" Type="http://schemas.openxmlformats.org/officeDocument/2006/relationships/image" Target="media/image1498.wmf"/><Relationship Id="rId4124" Type="http://schemas.openxmlformats.org/officeDocument/2006/relationships/image" Target="media/image2024.wmf"/><Relationship Id="rId7694" Type="http://schemas.openxmlformats.org/officeDocument/2006/relationships/oleObject" Target="embeddings/oleObject4089.bin"/><Relationship Id="rId1718" Type="http://schemas.openxmlformats.org/officeDocument/2006/relationships/image" Target="media/image827.wmf"/><Relationship Id="rId3140" Type="http://schemas.openxmlformats.org/officeDocument/2006/relationships/oleObject" Target="embeddings/oleObject1598.bin"/><Relationship Id="rId6296" Type="http://schemas.openxmlformats.org/officeDocument/2006/relationships/oleObject" Target="embeddings/oleObject3227.bin"/><Relationship Id="rId7347" Type="http://schemas.openxmlformats.org/officeDocument/2006/relationships/oleObject" Target="embeddings/oleObject3776.bin"/><Relationship Id="rId7761" Type="http://schemas.openxmlformats.org/officeDocument/2006/relationships/oleObject" Target="embeddings/oleObject4156.bin"/><Relationship Id="rId3957" Type="http://schemas.openxmlformats.org/officeDocument/2006/relationships/oleObject" Target="embeddings/oleObject2007.bin"/><Relationship Id="rId6363" Type="http://schemas.openxmlformats.org/officeDocument/2006/relationships/oleObject" Target="embeddings/oleObject3261.bin"/><Relationship Id="rId7414" Type="http://schemas.openxmlformats.org/officeDocument/2006/relationships/image" Target="media/image3578.wmf"/><Relationship Id="rId878" Type="http://schemas.openxmlformats.org/officeDocument/2006/relationships/oleObject" Target="embeddings/oleObject449.bin"/><Relationship Id="rId2559" Type="http://schemas.openxmlformats.org/officeDocument/2006/relationships/image" Target="media/image1246.wmf"/><Relationship Id="rId2973" Type="http://schemas.openxmlformats.org/officeDocument/2006/relationships/image" Target="media/image1448.wmf"/><Relationship Id="rId6016" Type="http://schemas.openxmlformats.org/officeDocument/2006/relationships/image" Target="media/image2903.wmf"/><Relationship Id="rId6430" Type="http://schemas.openxmlformats.org/officeDocument/2006/relationships/image" Target="media/image3113.wmf"/><Relationship Id="rId945" Type="http://schemas.openxmlformats.org/officeDocument/2006/relationships/oleObject" Target="embeddings/oleObject484.bin"/><Relationship Id="rId1575" Type="http://schemas.openxmlformats.org/officeDocument/2006/relationships/oleObject" Target="embeddings/oleObject809.bin"/><Relationship Id="rId2626" Type="http://schemas.openxmlformats.org/officeDocument/2006/relationships/oleObject" Target="embeddings/oleObject1336.bin"/><Relationship Id="rId5032" Type="http://schemas.openxmlformats.org/officeDocument/2006/relationships/image" Target="media/image2423.wmf"/><Relationship Id="rId8188" Type="http://schemas.openxmlformats.org/officeDocument/2006/relationships/oleObject" Target="embeddings/oleObject4419.bin"/><Relationship Id="rId1228" Type="http://schemas.openxmlformats.org/officeDocument/2006/relationships/image" Target="media/image590.wmf"/><Relationship Id="rId4798" Type="http://schemas.openxmlformats.org/officeDocument/2006/relationships/image" Target="media/image2316.wmf"/><Relationship Id="rId8255" Type="http://schemas.openxmlformats.org/officeDocument/2006/relationships/image" Target="media/image3779.wmf"/><Relationship Id="rId1642" Type="http://schemas.openxmlformats.org/officeDocument/2006/relationships/image" Target="media/image789.wmf"/><Relationship Id="rId5849" Type="http://schemas.openxmlformats.org/officeDocument/2006/relationships/image" Target="media/image2825.wmf"/><Relationship Id="rId7271" Type="http://schemas.openxmlformats.org/officeDocument/2006/relationships/oleObject" Target="embeddings/oleObject3738.bin"/><Relationship Id="rId8322" Type="http://schemas.openxmlformats.org/officeDocument/2006/relationships/image" Target="media/image3817.wmf"/><Relationship Id="rId4865" Type="http://schemas.openxmlformats.org/officeDocument/2006/relationships/oleObject" Target="embeddings/oleObject2506.bin"/><Relationship Id="rId5916" Type="http://schemas.openxmlformats.org/officeDocument/2006/relationships/image" Target="media/image2858.wmf"/><Relationship Id="rId388" Type="http://schemas.openxmlformats.org/officeDocument/2006/relationships/oleObject" Target="embeddings/oleObject196.bin"/><Relationship Id="rId2069" Type="http://schemas.openxmlformats.org/officeDocument/2006/relationships/image" Target="media/image1000.wmf"/><Relationship Id="rId3467" Type="http://schemas.openxmlformats.org/officeDocument/2006/relationships/oleObject" Target="embeddings/oleObject1759.bin"/><Relationship Id="rId3881" Type="http://schemas.openxmlformats.org/officeDocument/2006/relationships/oleObject" Target="embeddings/oleObject1968.bin"/><Relationship Id="rId4518" Type="http://schemas.openxmlformats.org/officeDocument/2006/relationships/oleObject" Target="embeddings/oleObject2306.bin"/><Relationship Id="rId4932" Type="http://schemas.openxmlformats.org/officeDocument/2006/relationships/image" Target="media/image23730.wmf"/><Relationship Id="rId2483" Type="http://schemas.openxmlformats.org/officeDocument/2006/relationships/oleObject" Target="embeddings/oleObject1265.bin"/><Relationship Id="rId3534" Type="http://schemas.openxmlformats.org/officeDocument/2006/relationships/oleObject" Target="embeddings/oleObject1793.bin"/><Relationship Id="rId455" Type="http://schemas.openxmlformats.org/officeDocument/2006/relationships/image" Target="media/image215.wmf"/><Relationship Id="rId1085" Type="http://schemas.openxmlformats.org/officeDocument/2006/relationships/oleObject" Target="embeddings/oleObject555.bin"/><Relationship Id="rId2136" Type="http://schemas.openxmlformats.org/officeDocument/2006/relationships/oleObject" Target="embeddings/oleObject1092.bin"/><Relationship Id="rId2550" Type="http://schemas.openxmlformats.org/officeDocument/2006/relationships/oleObject" Target="embeddings/oleObject1298.bin"/><Relationship Id="rId3601" Type="http://schemas.openxmlformats.org/officeDocument/2006/relationships/image" Target="media/image1764.wmf"/><Relationship Id="rId6757" Type="http://schemas.openxmlformats.org/officeDocument/2006/relationships/oleObject" Target="embeddings/oleObject3468.bin"/><Relationship Id="rId7808" Type="http://schemas.openxmlformats.org/officeDocument/2006/relationships/oleObject" Target="embeddings/oleObject4203.bin"/><Relationship Id="rId108" Type="http://schemas.openxmlformats.org/officeDocument/2006/relationships/oleObject" Target="embeddings/oleObject54.bin"/><Relationship Id="rId522" Type="http://schemas.openxmlformats.org/officeDocument/2006/relationships/image" Target="media/image245.png"/><Relationship Id="rId1152" Type="http://schemas.openxmlformats.org/officeDocument/2006/relationships/image" Target="media/image554.wmf"/><Relationship Id="rId2203" Type="http://schemas.openxmlformats.org/officeDocument/2006/relationships/image" Target="media/image1067.wmf"/><Relationship Id="rId5359" Type="http://schemas.openxmlformats.org/officeDocument/2006/relationships/image" Target="media/image2589.wmf"/><Relationship Id="rId5773" Type="http://schemas.openxmlformats.org/officeDocument/2006/relationships/oleObject" Target="embeddings/oleObject2966.bin"/><Relationship Id="rId4375" Type="http://schemas.openxmlformats.org/officeDocument/2006/relationships/oleObject" Target="embeddings/oleObject2214.bin"/><Relationship Id="rId5426" Type="http://schemas.openxmlformats.org/officeDocument/2006/relationships/oleObject" Target="embeddings/oleObject2785.bin"/><Relationship Id="rId6824" Type="http://schemas.openxmlformats.org/officeDocument/2006/relationships/image" Target="media/image3300.wmf"/><Relationship Id="rId1969" Type="http://schemas.openxmlformats.org/officeDocument/2006/relationships/oleObject" Target="embeddings/oleObject1008.bin"/><Relationship Id="rId4028" Type="http://schemas.openxmlformats.org/officeDocument/2006/relationships/oleObject" Target="embeddings/oleObject2042.bin"/><Relationship Id="rId5840" Type="http://schemas.openxmlformats.org/officeDocument/2006/relationships/oleObject" Target="embeddings/oleObject3000.bin"/><Relationship Id="rId3391" Type="http://schemas.openxmlformats.org/officeDocument/2006/relationships/image" Target="media/image1660.wmf"/><Relationship Id="rId4442" Type="http://schemas.openxmlformats.org/officeDocument/2006/relationships/oleObject" Target="embeddings/oleObject2250.bin"/><Relationship Id="rId7598" Type="http://schemas.openxmlformats.org/officeDocument/2006/relationships/oleObject" Target="embeddings/oleObject3993.bin"/><Relationship Id="rId8649" Type="http://schemas.openxmlformats.org/officeDocument/2006/relationships/oleObject" Target="embeddings/oleObject4657.bin"/><Relationship Id="rId3044" Type="http://schemas.openxmlformats.org/officeDocument/2006/relationships/oleObject" Target="embeddings/oleObject1550.bin"/><Relationship Id="rId7665" Type="http://schemas.openxmlformats.org/officeDocument/2006/relationships/oleObject" Target="embeddings/oleObject4060.bin"/><Relationship Id="rId2060" Type="http://schemas.openxmlformats.org/officeDocument/2006/relationships/oleObject" Target="embeddings/oleObject1054.bin"/><Relationship Id="rId3111" Type="http://schemas.openxmlformats.org/officeDocument/2006/relationships/image" Target="media/image1517.wmf"/><Relationship Id="rId6267" Type="http://schemas.openxmlformats.org/officeDocument/2006/relationships/image" Target="media/image3032.wmf"/><Relationship Id="rId6681" Type="http://schemas.openxmlformats.org/officeDocument/2006/relationships/image" Target="media/image3232.wmf"/><Relationship Id="rId7318" Type="http://schemas.openxmlformats.org/officeDocument/2006/relationships/image" Target="media/image3534.wmf"/><Relationship Id="rId7732" Type="http://schemas.openxmlformats.org/officeDocument/2006/relationships/oleObject" Target="embeddings/oleObject4127.bin"/><Relationship Id="rId2877" Type="http://schemas.openxmlformats.org/officeDocument/2006/relationships/oleObject" Target="embeddings/oleObject1468.bin"/><Relationship Id="rId5283" Type="http://schemas.openxmlformats.org/officeDocument/2006/relationships/image" Target="media/image2551.wmf"/><Relationship Id="rId6334" Type="http://schemas.openxmlformats.org/officeDocument/2006/relationships/oleObject" Target="embeddings/oleObject3246.bin"/><Relationship Id="rId849" Type="http://schemas.openxmlformats.org/officeDocument/2006/relationships/image" Target="media/image405.wmf"/><Relationship Id="rId1479" Type="http://schemas.openxmlformats.org/officeDocument/2006/relationships/image" Target="media/image709.wmf"/><Relationship Id="rId3928" Type="http://schemas.openxmlformats.org/officeDocument/2006/relationships/oleObject" Target="embeddings/oleObject1992.bin"/><Relationship Id="rId5350" Type="http://schemas.openxmlformats.org/officeDocument/2006/relationships/oleObject" Target="embeddings/oleObject2746.bin"/><Relationship Id="rId6401" Type="http://schemas.openxmlformats.org/officeDocument/2006/relationships/oleObject" Target="embeddings/oleObject3280.bin"/><Relationship Id="rId1893" Type="http://schemas.openxmlformats.org/officeDocument/2006/relationships/oleObject" Target="embeddings/oleObject969.bin"/><Relationship Id="rId2944" Type="http://schemas.openxmlformats.org/officeDocument/2006/relationships/oleObject" Target="embeddings/oleObject1500.bin"/><Relationship Id="rId5003" Type="http://schemas.openxmlformats.org/officeDocument/2006/relationships/oleObject" Target="embeddings/oleObject2575.bin"/><Relationship Id="rId8159" Type="http://schemas.openxmlformats.org/officeDocument/2006/relationships/image" Target="media/image3732.wmf"/><Relationship Id="rId916" Type="http://schemas.openxmlformats.org/officeDocument/2006/relationships/image" Target="media/image437.wmf"/><Relationship Id="rId1546" Type="http://schemas.openxmlformats.org/officeDocument/2006/relationships/image" Target="media/image741.wmf"/><Relationship Id="rId1960" Type="http://schemas.openxmlformats.org/officeDocument/2006/relationships/image" Target="media/image946.wmf"/><Relationship Id="rId7175" Type="http://schemas.openxmlformats.org/officeDocument/2006/relationships/oleObject" Target="embeddings/oleObject3689.bin"/><Relationship Id="rId8573" Type="http://schemas.openxmlformats.org/officeDocument/2006/relationships/oleObject" Target="embeddings/oleObject4618.bin"/><Relationship Id="rId1613" Type="http://schemas.openxmlformats.org/officeDocument/2006/relationships/oleObject" Target="embeddings/oleObject828.bin"/><Relationship Id="rId4769" Type="http://schemas.openxmlformats.org/officeDocument/2006/relationships/image" Target="media/image2302.wmf"/><Relationship Id="rId8226" Type="http://schemas.openxmlformats.org/officeDocument/2006/relationships/oleObject" Target="embeddings/oleObject4439.bin"/><Relationship Id="rId8640" Type="http://schemas.openxmlformats.org/officeDocument/2006/relationships/oleObject" Target="embeddings/oleObject4652.bin"/><Relationship Id="rId3785" Type="http://schemas.openxmlformats.org/officeDocument/2006/relationships/image" Target="media/image1856.wmf"/><Relationship Id="rId4836" Type="http://schemas.openxmlformats.org/officeDocument/2006/relationships/oleObject" Target="embeddings/oleObject2491.bin"/><Relationship Id="rId6191" Type="http://schemas.openxmlformats.org/officeDocument/2006/relationships/image" Target="media/image2988.wmf"/><Relationship Id="rId7242" Type="http://schemas.openxmlformats.org/officeDocument/2006/relationships/image" Target="media/image3496.wmf"/><Relationship Id="rId2387" Type="http://schemas.openxmlformats.org/officeDocument/2006/relationships/oleObject" Target="embeddings/oleObject1219.bin"/><Relationship Id="rId3438" Type="http://schemas.openxmlformats.org/officeDocument/2006/relationships/image" Target="media/image1683.wmf"/><Relationship Id="rId3852" Type="http://schemas.openxmlformats.org/officeDocument/2006/relationships/image" Target="media/image1889.wmf"/><Relationship Id="rId359" Type="http://schemas.openxmlformats.org/officeDocument/2006/relationships/image" Target="media/image167.wmf"/><Relationship Id="rId773" Type="http://schemas.openxmlformats.org/officeDocument/2006/relationships/oleObject" Target="embeddings/oleObject395.bin"/><Relationship Id="rId2454" Type="http://schemas.openxmlformats.org/officeDocument/2006/relationships/oleObject" Target="embeddings/oleObject1254.bin"/><Relationship Id="rId3505" Type="http://schemas.openxmlformats.org/officeDocument/2006/relationships/oleObject" Target="embeddings/oleObject1778.bin"/><Relationship Id="rId4903" Type="http://schemas.openxmlformats.org/officeDocument/2006/relationships/oleObject" Target="embeddings/oleObject2525.bin"/><Relationship Id="rId426" Type="http://schemas.openxmlformats.org/officeDocument/2006/relationships/oleObject" Target="embeddings/oleObject215.bin"/><Relationship Id="rId1056" Type="http://schemas.openxmlformats.org/officeDocument/2006/relationships/image" Target="media/image505.wmf"/><Relationship Id="rId2107" Type="http://schemas.openxmlformats.org/officeDocument/2006/relationships/oleObject" Target="embeddings/oleObject1077.bin"/><Relationship Id="rId8083" Type="http://schemas.openxmlformats.org/officeDocument/2006/relationships/image" Target="media/image3695.wmf"/><Relationship Id="rId840" Type="http://schemas.openxmlformats.org/officeDocument/2006/relationships/oleObject" Target="embeddings/oleObject429.bin"/><Relationship Id="rId1470" Type="http://schemas.openxmlformats.org/officeDocument/2006/relationships/oleObject" Target="embeddings/oleObject755.bin"/><Relationship Id="rId2521" Type="http://schemas.openxmlformats.org/officeDocument/2006/relationships/image" Target="media/image1227.wmf"/><Relationship Id="rId4279" Type="http://schemas.openxmlformats.org/officeDocument/2006/relationships/oleObject" Target="embeddings/oleObject2167.bin"/><Relationship Id="rId5677" Type="http://schemas.openxmlformats.org/officeDocument/2006/relationships/oleObject" Target="embeddings/oleObject2918.bin"/><Relationship Id="rId6728" Type="http://schemas.openxmlformats.org/officeDocument/2006/relationships/image" Target="media/image3252.wmf"/><Relationship Id="rId1123" Type="http://schemas.openxmlformats.org/officeDocument/2006/relationships/image" Target="media/image539.wmf"/><Relationship Id="rId4693" Type="http://schemas.openxmlformats.org/officeDocument/2006/relationships/oleObject" Target="embeddings/oleObject2416.bin"/><Relationship Id="rId5744" Type="http://schemas.openxmlformats.org/officeDocument/2006/relationships/image" Target="media/image2773.wmf"/><Relationship Id="rId8150" Type="http://schemas.openxmlformats.org/officeDocument/2006/relationships/oleObject" Target="embeddings/oleObject4400.bin"/><Relationship Id="rId3295" Type="http://schemas.openxmlformats.org/officeDocument/2006/relationships/oleObject" Target="embeddings/oleObject1671.bin"/><Relationship Id="rId4346" Type="http://schemas.openxmlformats.org/officeDocument/2006/relationships/image" Target="media/image2134.wmf"/><Relationship Id="rId4760" Type="http://schemas.openxmlformats.org/officeDocument/2006/relationships/oleObject" Target="embeddings/oleObject2450.bin"/><Relationship Id="rId5811" Type="http://schemas.openxmlformats.org/officeDocument/2006/relationships/image" Target="media/image2806.wmf"/><Relationship Id="rId3362" Type="http://schemas.openxmlformats.org/officeDocument/2006/relationships/oleObject" Target="embeddings/oleObject1706.bin"/><Relationship Id="rId4413" Type="http://schemas.openxmlformats.org/officeDocument/2006/relationships/image" Target="media/image2165.wmf"/><Relationship Id="rId7569" Type="http://schemas.openxmlformats.org/officeDocument/2006/relationships/oleObject" Target="embeddings/oleObject3964.bin"/><Relationship Id="rId7983" Type="http://schemas.openxmlformats.org/officeDocument/2006/relationships/oleObject" Target="embeddings/oleObject4315.bin"/><Relationship Id="rId283" Type="http://schemas.openxmlformats.org/officeDocument/2006/relationships/oleObject" Target="embeddings/oleObject141.bin"/><Relationship Id="rId3015" Type="http://schemas.openxmlformats.org/officeDocument/2006/relationships/image" Target="media/image1469.wmf"/><Relationship Id="rId6585" Type="http://schemas.openxmlformats.org/officeDocument/2006/relationships/image" Target="media/image3184.wmf"/><Relationship Id="rId7636" Type="http://schemas.openxmlformats.org/officeDocument/2006/relationships/oleObject" Target="embeddings/oleObject4031.bin"/><Relationship Id="rId350" Type="http://schemas.openxmlformats.org/officeDocument/2006/relationships/oleObject" Target="embeddings/oleObject177.bin"/><Relationship Id="rId2031" Type="http://schemas.openxmlformats.org/officeDocument/2006/relationships/image" Target="media/image981.wmf"/><Relationship Id="rId5187" Type="http://schemas.openxmlformats.org/officeDocument/2006/relationships/image" Target="media/image2498.wmf"/><Relationship Id="rId6238" Type="http://schemas.openxmlformats.org/officeDocument/2006/relationships/oleObject" Target="embeddings/oleObject3198.bin"/><Relationship Id="rId5254" Type="http://schemas.openxmlformats.org/officeDocument/2006/relationships/image" Target="media/image2538.wmf"/><Relationship Id="rId6652" Type="http://schemas.openxmlformats.org/officeDocument/2006/relationships/oleObject" Target="embeddings/oleObject3412.bin"/><Relationship Id="rId7703" Type="http://schemas.openxmlformats.org/officeDocument/2006/relationships/oleObject" Target="embeddings/oleObject4098.bin"/><Relationship Id="rId1797" Type="http://schemas.openxmlformats.org/officeDocument/2006/relationships/oleObject" Target="embeddings/oleObject920.bin"/><Relationship Id="rId2848" Type="http://schemas.openxmlformats.org/officeDocument/2006/relationships/image" Target="media/image1384.wmf"/><Relationship Id="rId6305" Type="http://schemas.openxmlformats.org/officeDocument/2006/relationships/image" Target="media/image3051.wmf"/><Relationship Id="rId89" Type="http://schemas.openxmlformats.org/officeDocument/2006/relationships/image" Target="media/image34.wmf"/><Relationship Id="rId1864" Type="http://schemas.openxmlformats.org/officeDocument/2006/relationships/image" Target="media/image899.wmf"/><Relationship Id="rId2915" Type="http://schemas.openxmlformats.org/officeDocument/2006/relationships/image" Target="media/image1419.wmf"/><Relationship Id="rId4270" Type="http://schemas.openxmlformats.org/officeDocument/2006/relationships/image" Target="media/image2097.wmf"/><Relationship Id="rId5321" Type="http://schemas.openxmlformats.org/officeDocument/2006/relationships/image" Target="media/image2570.wmf"/><Relationship Id="rId8477" Type="http://schemas.openxmlformats.org/officeDocument/2006/relationships/image" Target="media/image3887.wmf"/><Relationship Id="rId1517" Type="http://schemas.openxmlformats.org/officeDocument/2006/relationships/oleObject" Target="embeddings/oleObject779.bin"/><Relationship Id="rId7079" Type="http://schemas.openxmlformats.org/officeDocument/2006/relationships/oleObject" Target="embeddings/oleObject3636.bin"/><Relationship Id="rId7493" Type="http://schemas.openxmlformats.org/officeDocument/2006/relationships/oleObject" Target="embeddings/oleObject3888.bin"/><Relationship Id="rId8544" Type="http://schemas.openxmlformats.org/officeDocument/2006/relationships/image" Target="media/image3919.wmf"/><Relationship Id="rId1931" Type="http://schemas.openxmlformats.org/officeDocument/2006/relationships/oleObject" Target="embeddings/oleObject988.bin"/><Relationship Id="rId3689" Type="http://schemas.openxmlformats.org/officeDocument/2006/relationships/image" Target="media/image1808.wmf"/><Relationship Id="rId6095" Type="http://schemas.openxmlformats.org/officeDocument/2006/relationships/oleObject" Target="embeddings/oleObject3132.bin"/><Relationship Id="rId7146" Type="http://schemas.openxmlformats.org/officeDocument/2006/relationships/oleObject" Target="embeddings/oleObject3670.bin"/><Relationship Id="rId7560" Type="http://schemas.openxmlformats.org/officeDocument/2006/relationships/oleObject" Target="embeddings/oleObject3955.bin"/><Relationship Id="rId8611" Type="http://schemas.openxmlformats.org/officeDocument/2006/relationships/image" Target="media/image3951.wmf"/><Relationship Id="rId6162" Type="http://schemas.openxmlformats.org/officeDocument/2006/relationships/oleObject" Target="embeddings/oleObject3166.bin"/><Relationship Id="rId7213" Type="http://schemas.openxmlformats.org/officeDocument/2006/relationships/image" Target="media/image3482.wmf"/><Relationship Id="rId677" Type="http://schemas.openxmlformats.org/officeDocument/2006/relationships/oleObject" Target="embeddings/oleObject344.bin"/><Relationship Id="rId2358" Type="http://schemas.openxmlformats.org/officeDocument/2006/relationships/image" Target="media/image1143.wmf"/><Relationship Id="rId3756" Type="http://schemas.openxmlformats.org/officeDocument/2006/relationships/oleObject" Target="embeddings/oleObject1904.bin"/><Relationship Id="rId4807" Type="http://schemas.openxmlformats.org/officeDocument/2006/relationships/oleObject" Target="embeddings/oleObject2474.bin"/><Relationship Id="rId2772" Type="http://schemas.openxmlformats.org/officeDocument/2006/relationships/oleObject" Target="embeddings/oleObject1414.bin"/><Relationship Id="rId3409" Type="http://schemas.openxmlformats.org/officeDocument/2006/relationships/oleObject" Target="embeddings/oleObject1730.bin"/><Relationship Id="rId3823" Type="http://schemas.openxmlformats.org/officeDocument/2006/relationships/oleObject" Target="embeddings/oleObject1938.bin"/><Relationship Id="rId6979" Type="http://schemas.openxmlformats.org/officeDocument/2006/relationships/oleObject" Target="embeddings/oleObject3586.bin"/><Relationship Id="rId744" Type="http://schemas.openxmlformats.org/officeDocument/2006/relationships/oleObject" Target="embeddings/oleObject380.bin"/><Relationship Id="rId1374" Type="http://schemas.openxmlformats.org/officeDocument/2006/relationships/oleObject" Target="embeddings/oleObject704.bin"/><Relationship Id="rId2425" Type="http://schemas.openxmlformats.org/officeDocument/2006/relationships/oleObject" Target="embeddings/oleObject1239.bin"/><Relationship Id="rId5995" Type="http://schemas.openxmlformats.org/officeDocument/2006/relationships/image" Target="media/image2893.wmf"/><Relationship Id="rId80" Type="http://schemas.openxmlformats.org/officeDocument/2006/relationships/oleObject" Target="embeddings/oleObject40.bin"/><Relationship Id="rId811" Type="http://schemas.openxmlformats.org/officeDocument/2006/relationships/oleObject" Target="embeddings/oleObject415.bin"/><Relationship Id="rId1027" Type="http://schemas.openxmlformats.org/officeDocument/2006/relationships/oleObject" Target="embeddings/oleObject526.bin"/><Relationship Id="rId1441" Type="http://schemas.openxmlformats.org/officeDocument/2006/relationships/image" Target="media/image690.wmf"/><Relationship Id="rId4597" Type="http://schemas.openxmlformats.org/officeDocument/2006/relationships/image" Target="media/image2225.wmf"/><Relationship Id="rId5648" Type="http://schemas.openxmlformats.org/officeDocument/2006/relationships/image" Target="media/image2727.wmf"/><Relationship Id="rId8054" Type="http://schemas.openxmlformats.org/officeDocument/2006/relationships/oleObject" Target="embeddings/oleObject4351.bin"/><Relationship Id="rId3199" Type="http://schemas.openxmlformats.org/officeDocument/2006/relationships/image" Target="media/image1561.wmf"/><Relationship Id="rId4664" Type="http://schemas.openxmlformats.org/officeDocument/2006/relationships/oleObject" Target="embeddings/oleObject2401.bin"/><Relationship Id="rId5715" Type="http://schemas.openxmlformats.org/officeDocument/2006/relationships/oleObject" Target="embeddings/oleObject2937.bin"/><Relationship Id="rId7070" Type="http://schemas.openxmlformats.org/officeDocument/2006/relationships/image" Target="media/image3416.wmf"/><Relationship Id="rId8121" Type="http://schemas.openxmlformats.org/officeDocument/2006/relationships/image" Target="media/image3714.wmf"/><Relationship Id="rId3266" Type="http://schemas.openxmlformats.org/officeDocument/2006/relationships/oleObject" Target="embeddings/oleObject1656.bin"/><Relationship Id="rId4317" Type="http://schemas.openxmlformats.org/officeDocument/2006/relationships/oleObject" Target="embeddings/oleObject2185.bin"/><Relationship Id="rId187" Type="http://schemas.openxmlformats.org/officeDocument/2006/relationships/image" Target="media/image83.wmf"/><Relationship Id="rId2282" Type="http://schemas.openxmlformats.org/officeDocument/2006/relationships/image" Target="media/image1106.wmf"/><Relationship Id="rId3680" Type="http://schemas.openxmlformats.org/officeDocument/2006/relationships/oleObject" Target="embeddings/oleObject1866.bin"/><Relationship Id="rId4731" Type="http://schemas.openxmlformats.org/officeDocument/2006/relationships/image" Target="media/image2283.wmf"/><Relationship Id="rId6489" Type="http://schemas.openxmlformats.org/officeDocument/2006/relationships/image" Target="media/image3137.wmf"/><Relationship Id="rId7887" Type="http://schemas.openxmlformats.org/officeDocument/2006/relationships/oleObject" Target="embeddings/oleObject4263.bin"/><Relationship Id="rId254" Type="http://schemas.openxmlformats.org/officeDocument/2006/relationships/image" Target="media/image117.wmf"/><Relationship Id="rId3333" Type="http://schemas.openxmlformats.org/officeDocument/2006/relationships/oleObject" Target="embeddings/oleObject1691.bin"/><Relationship Id="rId7954" Type="http://schemas.openxmlformats.org/officeDocument/2006/relationships/oleObject" Target="embeddings/oleObject4301.bin"/><Relationship Id="rId3400" Type="http://schemas.openxmlformats.org/officeDocument/2006/relationships/oleObject" Target="embeddings/oleObject1725.bin"/><Relationship Id="rId6556" Type="http://schemas.openxmlformats.org/officeDocument/2006/relationships/oleObject" Target="embeddings/oleObject3364.bin"/><Relationship Id="rId6970" Type="http://schemas.openxmlformats.org/officeDocument/2006/relationships/image" Target="media/image3366.wmf"/><Relationship Id="rId7607" Type="http://schemas.openxmlformats.org/officeDocument/2006/relationships/oleObject" Target="embeddings/oleObject4002.bin"/><Relationship Id="rId321" Type="http://schemas.openxmlformats.org/officeDocument/2006/relationships/oleObject" Target="embeddings/oleObject161.bin"/><Relationship Id="rId2002" Type="http://schemas.openxmlformats.org/officeDocument/2006/relationships/image" Target="media/image967.wmf"/><Relationship Id="rId5158" Type="http://schemas.openxmlformats.org/officeDocument/2006/relationships/oleObject" Target="embeddings/oleObject2655.bin"/><Relationship Id="rId5572" Type="http://schemas.openxmlformats.org/officeDocument/2006/relationships/oleObject" Target="embeddings/oleObject2863.bin"/><Relationship Id="rId6209" Type="http://schemas.openxmlformats.org/officeDocument/2006/relationships/image" Target="media/image2997.wmf"/><Relationship Id="rId6623" Type="http://schemas.openxmlformats.org/officeDocument/2006/relationships/image" Target="media/image3203.wmf"/><Relationship Id="rId1768" Type="http://schemas.openxmlformats.org/officeDocument/2006/relationships/image" Target="media/image852.wmf"/><Relationship Id="rId2819" Type="http://schemas.openxmlformats.org/officeDocument/2006/relationships/oleObject" Target="embeddings/oleObject1439.bin"/><Relationship Id="rId4174" Type="http://schemas.openxmlformats.org/officeDocument/2006/relationships/image" Target="media/image2049.wmf"/><Relationship Id="rId5225" Type="http://schemas.openxmlformats.org/officeDocument/2006/relationships/image" Target="media/image2523.emf"/><Relationship Id="rId3190" Type="http://schemas.openxmlformats.org/officeDocument/2006/relationships/oleObject" Target="embeddings/oleObject1623.bin"/><Relationship Id="rId4241" Type="http://schemas.openxmlformats.org/officeDocument/2006/relationships/oleObject" Target="embeddings/oleObject2148.bin"/><Relationship Id="rId7397" Type="http://schemas.openxmlformats.org/officeDocument/2006/relationships/oleObject" Target="embeddings/oleObject3803.bin"/><Relationship Id="rId8448" Type="http://schemas.openxmlformats.org/officeDocument/2006/relationships/oleObject" Target="embeddings/oleObject4553.bin"/><Relationship Id="rId1835" Type="http://schemas.openxmlformats.org/officeDocument/2006/relationships/oleObject" Target="embeddings/oleObject939.bin"/><Relationship Id="rId7464" Type="http://schemas.openxmlformats.org/officeDocument/2006/relationships/oleObject" Target="embeddings/oleObject3859.bin"/><Relationship Id="rId1902" Type="http://schemas.openxmlformats.org/officeDocument/2006/relationships/image" Target="media/image918.wmf"/><Relationship Id="rId6066" Type="http://schemas.openxmlformats.org/officeDocument/2006/relationships/image" Target="media/image2926.wmf"/><Relationship Id="rId7117" Type="http://schemas.openxmlformats.org/officeDocument/2006/relationships/image" Target="media/image3439.wmf"/><Relationship Id="rId8515" Type="http://schemas.openxmlformats.org/officeDocument/2006/relationships/image" Target="media/image3905.wmf"/><Relationship Id="rId6480" Type="http://schemas.openxmlformats.org/officeDocument/2006/relationships/oleObject" Target="embeddings/oleObject3325.bin"/><Relationship Id="rId7531" Type="http://schemas.openxmlformats.org/officeDocument/2006/relationships/oleObject" Target="embeddings/oleObject3926.bin"/><Relationship Id="rId995" Type="http://schemas.openxmlformats.org/officeDocument/2006/relationships/image" Target="media/image475.wmf"/><Relationship Id="rId2676" Type="http://schemas.openxmlformats.org/officeDocument/2006/relationships/image" Target="media/image1305.wmf"/><Relationship Id="rId3727" Type="http://schemas.openxmlformats.org/officeDocument/2006/relationships/image" Target="media/image1827.wmf"/><Relationship Id="rId5082" Type="http://schemas.openxmlformats.org/officeDocument/2006/relationships/image" Target="media/image2448.wmf"/><Relationship Id="rId6133" Type="http://schemas.openxmlformats.org/officeDocument/2006/relationships/image" Target="media/image2959.wmf"/><Relationship Id="rId648" Type="http://schemas.openxmlformats.org/officeDocument/2006/relationships/oleObject" Target="embeddings/oleObject329.bin"/><Relationship Id="rId1278" Type="http://schemas.openxmlformats.org/officeDocument/2006/relationships/image" Target="media/image616.wmf"/><Relationship Id="rId1692" Type="http://schemas.openxmlformats.org/officeDocument/2006/relationships/image" Target="media/image814.wmf"/><Relationship Id="rId2329" Type="http://schemas.openxmlformats.org/officeDocument/2006/relationships/oleObject" Target="embeddings/oleObject1190.bin"/><Relationship Id="rId2743" Type="http://schemas.openxmlformats.org/officeDocument/2006/relationships/image" Target="media/image1338.wmf"/><Relationship Id="rId5899" Type="http://schemas.openxmlformats.org/officeDocument/2006/relationships/image" Target="media/image2850.wmf"/><Relationship Id="rId6200" Type="http://schemas.openxmlformats.org/officeDocument/2006/relationships/oleObject" Target="embeddings/oleObject3185.bin"/><Relationship Id="rId715" Type="http://schemas.openxmlformats.org/officeDocument/2006/relationships/oleObject" Target="embeddings/oleObject364.bin"/><Relationship Id="rId1345" Type="http://schemas.openxmlformats.org/officeDocument/2006/relationships/image" Target="media/image648.wmf"/><Relationship Id="rId8372" Type="http://schemas.openxmlformats.org/officeDocument/2006/relationships/image" Target="media/image3841.wmf"/><Relationship Id="rId2810" Type="http://schemas.openxmlformats.org/officeDocument/2006/relationships/image" Target="media/image1365.wmf"/><Relationship Id="rId4568" Type="http://schemas.openxmlformats.org/officeDocument/2006/relationships/oleObject" Target="embeddings/oleObject2344.bin"/><Relationship Id="rId5966" Type="http://schemas.openxmlformats.org/officeDocument/2006/relationships/image" Target="media/image2879.wmf"/><Relationship Id="rId8025" Type="http://schemas.openxmlformats.org/officeDocument/2006/relationships/oleObject" Target="embeddings/oleObject4336.bin"/><Relationship Id="rId51" Type="http://schemas.openxmlformats.org/officeDocument/2006/relationships/oleObject" Target="embeddings/oleObject25.bin"/><Relationship Id="rId1412" Type="http://schemas.openxmlformats.org/officeDocument/2006/relationships/oleObject" Target="embeddings/oleObject726.bin"/><Relationship Id="rId4982" Type="http://schemas.openxmlformats.org/officeDocument/2006/relationships/image" Target="media/image2398.wmf"/><Relationship Id="rId5619" Type="http://schemas.openxmlformats.org/officeDocument/2006/relationships/oleObject" Target="embeddings/oleObject2887.bin"/><Relationship Id="rId7041" Type="http://schemas.openxmlformats.org/officeDocument/2006/relationships/oleObject" Target="embeddings/oleObject3617.bin"/><Relationship Id="rId3584" Type="http://schemas.openxmlformats.org/officeDocument/2006/relationships/oleObject" Target="embeddings/oleObject1818.bin"/><Relationship Id="rId4635" Type="http://schemas.openxmlformats.org/officeDocument/2006/relationships/image" Target="media/image2243.wmf"/><Relationship Id="rId158" Type="http://schemas.openxmlformats.org/officeDocument/2006/relationships/oleObject" Target="embeddings/oleObject79.bin"/><Relationship Id="rId2186" Type="http://schemas.openxmlformats.org/officeDocument/2006/relationships/oleObject" Target="embeddings/oleObject1117.bin"/><Relationship Id="rId3237" Type="http://schemas.openxmlformats.org/officeDocument/2006/relationships/image" Target="media/image1585.wmf"/><Relationship Id="rId3651" Type="http://schemas.openxmlformats.org/officeDocument/2006/relationships/image" Target="media/image1789.wmf"/><Relationship Id="rId4702" Type="http://schemas.openxmlformats.org/officeDocument/2006/relationships/image" Target="media/image2269.wmf"/><Relationship Id="rId7858" Type="http://schemas.openxmlformats.org/officeDocument/2006/relationships/image" Target="media/image3587.wmf"/><Relationship Id="rId572" Type="http://schemas.openxmlformats.org/officeDocument/2006/relationships/oleObject" Target="embeddings/oleObject291.bin"/><Relationship Id="rId2253" Type="http://schemas.openxmlformats.org/officeDocument/2006/relationships/image" Target="media/image1092.wmf"/><Relationship Id="rId3304" Type="http://schemas.openxmlformats.org/officeDocument/2006/relationships/image" Target="media/image1618.wmf"/><Relationship Id="rId6874" Type="http://schemas.openxmlformats.org/officeDocument/2006/relationships/image" Target="media/image3324.wmf"/><Relationship Id="rId7925" Type="http://schemas.openxmlformats.org/officeDocument/2006/relationships/oleObject" Target="embeddings/oleObject4283.bin"/><Relationship Id="rId225" Type="http://schemas.openxmlformats.org/officeDocument/2006/relationships/oleObject" Target="embeddings/oleObject112.bin"/><Relationship Id="rId2320" Type="http://schemas.openxmlformats.org/officeDocument/2006/relationships/image" Target="media/image1124.wmf"/><Relationship Id="rId5476" Type="http://schemas.openxmlformats.org/officeDocument/2006/relationships/oleObject" Target="embeddings/oleObject2813.bin"/><Relationship Id="rId6527" Type="http://schemas.openxmlformats.org/officeDocument/2006/relationships/image" Target="media/image3155.wmf"/><Relationship Id="rId4078" Type="http://schemas.openxmlformats.org/officeDocument/2006/relationships/oleObject" Target="embeddings/oleObject2067.bin"/><Relationship Id="rId4492" Type="http://schemas.openxmlformats.org/officeDocument/2006/relationships/oleObject" Target="embeddings/oleObject2280.bin"/><Relationship Id="rId5129" Type="http://schemas.openxmlformats.org/officeDocument/2006/relationships/image" Target="media/image2469.wmf"/><Relationship Id="rId5543" Type="http://schemas.openxmlformats.org/officeDocument/2006/relationships/image" Target="media/image2675.wmf"/><Relationship Id="rId5890" Type="http://schemas.openxmlformats.org/officeDocument/2006/relationships/oleObject" Target="embeddings/oleObject3025.bin"/><Relationship Id="rId6941" Type="http://schemas.openxmlformats.org/officeDocument/2006/relationships/oleObject" Target="embeddings/oleObject3567.bin"/><Relationship Id="rId8699" Type="http://schemas.openxmlformats.org/officeDocument/2006/relationships/oleObject" Target="embeddings/oleObject4683.bin"/><Relationship Id="rId3094" Type="http://schemas.openxmlformats.org/officeDocument/2006/relationships/oleObject" Target="embeddings/oleObject1575.bin"/><Relationship Id="rId4145" Type="http://schemas.openxmlformats.org/officeDocument/2006/relationships/oleObject" Target="embeddings/oleObject2100.bin"/><Relationship Id="rId1739" Type="http://schemas.openxmlformats.org/officeDocument/2006/relationships/oleObject" Target="embeddings/oleObject891.bin"/><Relationship Id="rId5610" Type="http://schemas.openxmlformats.org/officeDocument/2006/relationships/image" Target="media/image2708.wmf"/><Relationship Id="rId1806" Type="http://schemas.openxmlformats.org/officeDocument/2006/relationships/image" Target="media/image871.wmf"/><Relationship Id="rId3161" Type="http://schemas.openxmlformats.org/officeDocument/2006/relationships/image" Target="media/image1542.wmf"/><Relationship Id="rId4212" Type="http://schemas.openxmlformats.org/officeDocument/2006/relationships/image" Target="media/image2068.wmf"/><Relationship Id="rId7368" Type="http://schemas.openxmlformats.org/officeDocument/2006/relationships/oleObject" Target="embeddings/oleObject3788.bin"/><Relationship Id="rId7782" Type="http://schemas.openxmlformats.org/officeDocument/2006/relationships/oleObject" Target="embeddings/oleObject4177.bin"/><Relationship Id="rId8419" Type="http://schemas.openxmlformats.org/officeDocument/2006/relationships/image" Target="media/image3857.wmf"/><Relationship Id="rId3978" Type="http://schemas.openxmlformats.org/officeDocument/2006/relationships/image" Target="media/image1950.wmf"/><Relationship Id="rId6384" Type="http://schemas.openxmlformats.org/officeDocument/2006/relationships/image" Target="media/image3090.wmf"/><Relationship Id="rId7435" Type="http://schemas.openxmlformats.org/officeDocument/2006/relationships/oleObject" Target="embeddings/oleObject3830.bin"/><Relationship Id="rId899" Type="http://schemas.openxmlformats.org/officeDocument/2006/relationships/oleObject" Target="embeddings/oleObject460.bin"/><Relationship Id="rId6037" Type="http://schemas.openxmlformats.org/officeDocument/2006/relationships/image" Target="media/image2913.wmf"/><Relationship Id="rId6451" Type="http://schemas.openxmlformats.org/officeDocument/2006/relationships/image" Target="media/image3118.wmf"/><Relationship Id="rId7502" Type="http://schemas.openxmlformats.org/officeDocument/2006/relationships/oleObject" Target="embeddings/oleObject3897.bin"/><Relationship Id="rId966" Type="http://schemas.openxmlformats.org/officeDocument/2006/relationships/oleObject" Target="embeddings/oleObject495.bin"/><Relationship Id="rId1596" Type="http://schemas.openxmlformats.org/officeDocument/2006/relationships/image" Target="media/image766.wmf"/><Relationship Id="rId2647" Type="http://schemas.openxmlformats.org/officeDocument/2006/relationships/image" Target="media/image1290.wmf"/><Relationship Id="rId2994" Type="http://schemas.openxmlformats.org/officeDocument/2006/relationships/oleObject" Target="embeddings/oleObject1525.bin"/><Relationship Id="rId5053" Type="http://schemas.openxmlformats.org/officeDocument/2006/relationships/oleObject" Target="embeddings/oleObject2600.bin"/><Relationship Id="rId6104" Type="http://schemas.openxmlformats.org/officeDocument/2006/relationships/image" Target="media/image2945.wmf"/><Relationship Id="rId619" Type="http://schemas.openxmlformats.org/officeDocument/2006/relationships/image" Target="media/image294.wmf"/><Relationship Id="rId1249" Type="http://schemas.openxmlformats.org/officeDocument/2006/relationships/oleObject" Target="embeddings/oleObject638.bin"/><Relationship Id="rId5120" Type="http://schemas.openxmlformats.org/officeDocument/2006/relationships/oleObject" Target="embeddings/oleObject2636.bin"/><Relationship Id="rId8276" Type="http://schemas.openxmlformats.org/officeDocument/2006/relationships/oleObject" Target="embeddings/oleObject4459.bin"/><Relationship Id="rId1663" Type="http://schemas.openxmlformats.org/officeDocument/2006/relationships/oleObject" Target="embeddings/oleObject853.bin"/><Relationship Id="rId2714" Type="http://schemas.openxmlformats.org/officeDocument/2006/relationships/image" Target="media/image1324.wmf"/><Relationship Id="rId8690" Type="http://schemas.openxmlformats.org/officeDocument/2006/relationships/image" Target="media/image3989.wmf"/><Relationship Id="rId1316" Type="http://schemas.openxmlformats.org/officeDocument/2006/relationships/image" Target="media/image634.wmf"/><Relationship Id="rId1730" Type="http://schemas.openxmlformats.org/officeDocument/2006/relationships/image" Target="media/image833.wmf"/><Relationship Id="rId4886" Type="http://schemas.openxmlformats.org/officeDocument/2006/relationships/image" Target="media/image2357.wmf"/><Relationship Id="rId5937" Type="http://schemas.openxmlformats.org/officeDocument/2006/relationships/image" Target="media/image2868.wmf"/><Relationship Id="rId7292" Type="http://schemas.openxmlformats.org/officeDocument/2006/relationships/image" Target="media/image3521.wmf"/><Relationship Id="rId8343" Type="http://schemas.openxmlformats.org/officeDocument/2006/relationships/oleObject" Target="embeddings/oleObject4494.bin"/><Relationship Id="rId22" Type="http://schemas.openxmlformats.org/officeDocument/2006/relationships/oleObject" Target="embeddings/oleObject6.bin"/><Relationship Id="rId3488" Type="http://schemas.openxmlformats.org/officeDocument/2006/relationships/image" Target="media/image1708.wmf"/><Relationship Id="rId4539" Type="http://schemas.openxmlformats.org/officeDocument/2006/relationships/image" Target="media/image2200.wmf"/><Relationship Id="rId4953" Type="http://schemas.openxmlformats.org/officeDocument/2006/relationships/oleObject" Target="embeddings/oleObject2550.bin"/><Relationship Id="rId8410" Type="http://schemas.openxmlformats.org/officeDocument/2006/relationships/oleObject" Target="embeddings/oleObject4531.bin"/><Relationship Id="rId3555" Type="http://schemas.openxmlformats.org/officeDocument/2006/relationships/image" Target="media/image1741.wmf"/><Relationship Id="rId4606" Type="http://schemas.openxmlformats.org/officeDocument/2006/relationships/image" Target="media/image2229.wmf"/><Relationship Id="rId7012" Type="http://schemas.openxmlformats.org/officeDocument/2006/relationships/oleObject" Target="embeddings/oleObject3603.bin"/><Relationship Id="rId476" Type="http://schemas.openxmlformats.org/officeDocument/2006/relationships/image" Target="media/image224.wmf"/><Relationship Id="rId890" Type="http://schemas.openxmlformats.org/officeDocument/2006/relationships/image" Target="media/image424.wmf"/><Relationship Id="rId2157" Type="http://schemas.openxmlformats.org/officeDocument/2006/relationships/image" Target="media/image1044.wmf"/><Relationship Id="rId2571" Type="http://schemas.openxmlformats.org/officeDocument/2006/relationships/image" Target="media/image1252.wmf"/><Relationship Id="rId3208" Type="http://schemas.openxmlformats.org/officeDocument/2006/relationships/oleObject" Target="embeddings/oleObject1632.bin"/><Relationship Id="rId6778" Type="http://schemas.openxmlformats.org/officeDocument/2006/relationships/image" Target="media/image3277.wmf"/><Relationship Id="rId129" Type="http://schemas.openxmlformats.org/officeDocument/2006/relationships/image" Target="media/image54.wmf"/><Relationship Id="rId543" Type="http://schemas.openxmlformats.org/officeDocument/2006/relationships/image" Target="media/image256.wmf"/><Relationship Id="rId1173" Type="http://schemas.openxmlformats.org/officeDocument/2006/relationships/image" Target="media/image564.wmf"/><Relationship Id="rId2224" Type="http://schemas.openxmlformats.org/officeDocument/2006/relationships/oleObject" Target="embeddings/oleObject1136.bin"/><Relationship Id="rId3622" Type="http://schemas.openxmlformats.org/officeDocument/2006/relationships/oleObject" Target="embeddings/oleObject1837.bin"/><Relationship Id="rId7829" Type="http://schemas.openxmlformats.org/officeDocument/2006/relationships/oleObject" Target="embeddings/oleObject4224.bin"/><Relationship Id="rId5794" Type="http://schemas.openxmlformats.org/officeDocument/2006/relationships/image" Target="media/image2798.wmf"/><Relationship Id="rId6845" Type="http://schemas.openxmlformats.org/officeDocument/2006/relationships/oleObject" Target="embeddings/oleObject3512.bin"/><Relationship Id="rId610" Type="http://schemas.openxmlformats.org/officeDocument/2006/relationships/oleObject" Target="embeddings/oleObject310.bin"/><Relationship Id="rId1240" Type="http://schemas.openxmlformats.org/officeDocument/2006/relationships/image" Target="media/image596.wmf"/><Relationship Id="rId4049" Type="http://schemas.openxmlformats.org/officeDocument/2006/relationships/image" Target="media/image1986.wmf"/><Relationship Id="rId4396" Type="http://schemas.openxmlformats.org/officeDocument/2006/relationships/oleObject" Target="embeddings/oleObject2225.bin"/><Relationship Id="rId5447" Type="http://schemas.openxmlformats.org/officeDocument/2006/relationships/image" Target="media/image2629.wmf"/><Relationship Id="rId5861" Type="http://schemas.openxmlformats.org/officeDocument/2006/relationships/image" Target="media/image2831.wmf"/><Relationship Id="rId6912" Type="http://schemas.openxmlformats.org/officeDocument/2006/relationships/oleObject" Target="embeddings/oleObject3550.bin"/><Relationship Id="rId4463" Type="http://schemas.openxmlformats.org/officeDocument/2006/relationships/image" Target="media/image2188.wmf"/><Relationship Id="rId5514" Type="http://schemas.openxmlformats.org/officeDocument/2006/relationships/oleObject" Target="embeddings/oleObject2834.bin"/><Relationship Id="rId3065" Type="http://schemas.openxmlformats.org/officeDocument/2006/relationships/image" Target="media/image1494.wmf"/><Relationship Id="rId4116" Type="http://schemas.openxmlformats.org/officeDocument/2006/relationships/image" Target="media/image2020.wmf"/><Relationship Id="rId4530" Type="http://schemas.openxmlformats.org/officeDocument/2006/relationships/oleObject" Target="embeddings/oleObject2318.bin"/><Relationship Id="rId7686" Type="http://schemas.openxmlformats.org/officeDocument/2006/relationships/oleObject" Target="embeddings/oleObject4081.bin"/><Relationship Id="rId2081" Type="http://schemas.openxmlformats.org/officeDocument/2006/relationships/oleObject" Target="embeddings/oleObject1064.bin"/><Relationship Id="rId3132" Type="http://schemas.openxmlformats.org/officeDocument/2006/relationships/oleObject" Target="embeddings/oleObject1594.bin"/><Relationship Id="rId6288" Type="http://schemas.openxmlformats.org/officeDocument/2006/relationships/oleObject" Target="embeddings/oleObject3223.bin"/><Relationship Id="rId7339" Type="http://schemas.openxmlformats.org/officeDocument/2006/relationships/oleObject" Target="embeddings/oleObject3772.bin"/><Relationship Id="rId7753" Type="http://schemas.openxmlformats.org/officeDocument/2006/relationships/oleObject" Target="embeddings/oleObject4148.bin"/><Relationship Id="rId6355" Type="http://schemas.openxmlformats.org/officeDocument/2006/relationships/oleObject" Target="embeddings/oleObject3257.bin"/><Relationship Id="rId7406" Type="http://schemas.openxmlformats.org/officeDocument/2006/relationships/oleObject" Target="embeddings/oleObject3809.bin"/><Relationship Id="rId120" Type="http://schemas.openxmlformats.org/officeDocument/2006/relationships/oleObject" Target="embeddings/oleObject60.bin"/><Relationship Id="rId2898" Type="http://schemas.openxmlformats.org/officeDocument/2006/relationships/image" Target="media/image1409.png"/><Relationship Id="rId3949" Type="http://schemas.openxmlformats.org/officeDocument/2006/relationships/image" Target="media/image1936.wmf"/><Relationship Id="rId6008" Type="http://schemas.openxmlformats.org/officeDocument/2006/relationships/image" Target="media/image2899.wmf"/><Relationship Id="rId7820" Type="http://schemas.openxmlformats.org/officeDocument/2006/relationships/oleObject" Target="embeddings/oleObject4215.bin"/><Relationship Id="rId2965" Type="http://schemas.openxmlformats.org/officeDocument/2006/relationships/image" Target="media/image1444.wmf"/><Relationship Id="rId5024" Type="http://schemas.openxmlformats.org/officeDocument/2006/relationships/image" Target="media/image2419.wmf"/><Relationship Id="rId5371" Type="http://schemas.openxmlformats.org/officeDocument/2006/relationships/image" Target="media/image2595.wmf"/><Relationship Id="rId6422" Type="http://schemas.openxmlformats.org/officeDocument/2006/relationships/image" Target="media/image3109.wmf"/><Relationship Id="rId937" Type="http://schemas.openxmlformats.org/officeDocument/2006/relationships/image" Target="media/image447.wmf"/><Relationship Id="rId1567" Type="http://schemas.openxmlformats.org/officeDocument/2006/relationships/oleObject" Target="embeddings/oleObject805.bin"/><Relationship Id="rId1981" Type="http://schemas.openxmlformats.org/officeDocument/2006/relationships/oleObject" Target="embeddings/oleObject1014.bin"/><Relationship Id="rId2618" Type="http://schemas.openxmlformats.org/officeDocument/2006/relationships/oleObject" Target="embeddings/oleObject1332.bin"/><Relationship Id="rId8594" Type="http://schemas.openxmlformats.org/officeDocument/2006/relationships/oleObject" Target="embeddings/oleObject4629.bin"/><Relationship Id="rId1634" Type="http://schemas.openxmlformats.org/officeDocument/2006/relationships/image" Target="media/image785.wmf"/><Relationship Id="rId4040" Type="http://schemas.openxmlformats.org/officeDocument/2006/relationships/oleObject" Target="embeddings/oleObject2048.bin"/><Relationship Id="rId7196" Type="http://schemas.openxmlformats.org/officeDocument/2006/relationships/image" Target="media/image3474.wmf"/><Relationship Id="rId8247" Type="http://schemas.openxmlformats.org/officeDocument/2006/relationships/image" Target="media/image3775.wmf"/><Relationship Id="rId8661" Type="http://schemas.openxmlformats.org/officeDocument/2006/relationships/image" Target="media/image3976.wmf"/><Relationship Id="rId4857" Type="http://schemas.openxmlformats.org/officeDocument/2006/relationships/image" Target="media/image2343.wmf"/><Relationship Id="rId7263" Type="http://schemas.openxmlformats.org/officeDocument/2006/relationships/oleObject" Target="embeddings/oleObject3734.bin"/><Relationship Id="rId8314" Type="http://schemas.openxmlformats.org/officeDocument/2006/relationships/image" Target="media/image3813.wmf"/><Relationship Id="rId1701" Type="http://schemas.openxmlformats.org/officeDocument/2006/relationships/oleObject" Target="embeddings/oleObject872.bin"/><Relationship Id="rId3459" Type="http://schemas.openxmlformats.org/officeDocument/2006/relationships/oleObject" Target="embeddings/oleObject1755.bin"/><Relationship Id="rId5908" Type="http://schemas.openxmlformats.org/officeDocument/2006/relationships/image" Target="media/image2854.wmf"/><Relationship Id="rId7330" Type="http://schemas.openxmlformats.org/officeDocument/2006/relationships/image" Target="media/image3540.wmf"/><Relationship Id="rId3873" Type="http://schemas.openxmlformats.org/officeDocument/2006/relationships/oleObject" Target="embeddings/oleObject1963.bin"/><Relationship Id="rId4924" Type="http://schemas.openxmlformats.org/officeDocument/2006/relationships/image" Target="media/image2376.wmf"/><Relationship Id="rId447" Type="http://schemas.openxmlformats.org/officeDocument/2006/relationships/oleObject" Target="embeddings/oleObject225.bin"/><Relationship Id="rId794" Type="http://schemas.openxmlformats.org/officeDocument/2006/relationships/oleObject" Target="embeddings/oleObject406.bin"/><Relationship Id="rId1077" Type="http://schemas.openxmlformats.org/officeDocument/2006/relationships/oleObject" Target="embeddings/oleObject551.bin"/><Relationship Id="rId2128" Type="http://schemas.openxmlformats.org/officeDocument/2006/relationships/image" Target="media/image1030.wmf"/><Relationship Id="rId2475" Type="http://schemas.openxmlformats.org/officeDocument/2006/relationships/image" Target="media/image1203.wmf"/><Relationship Id="rId3526" Type="http://schemas.openxmlformats.org/officeDocument/2006/relationships/oleObject" Target="embeddings/oleObject1789.bin"/><Relationship Id="rId3940" Type="http://schemas.openxmlformats.org/officeDocument/2006/relationships/oleObject" Target="embeddings/oleObject1998.bin"/><Relationship Id="rId861" Type="http://schemas.openxmlformats.org/officeDocument/2006/relationships/oleObject" Target="embeddings/oleObject439.bin"/><Relationship Id="rId1491" Type="http://schemas.openxmlformats.org/officeDocument/2006/relationships/image" Target="media/image715.wmf"/><Relationship Id="rId2542" Type="http://schemas.openxmlformats.org/officeDocument/2006/relationships/oleObject" Target="embeddings/oleObject1294.bin"/><Relationship Id="rId5698" Type="http://schemas.openxmlformats.org/officeDocument/2006/relationships/image" Target="media/image2750.wmf"/><Relationship Id="rId6749" Type="http://schemas.openxmlformats.org/officeDocument/2006/relationships/oleObject" Target="embeddings/oleObject3464.bin"/><Relationship Id="rId514" Type="http://schemas.openxmlformats.org/officeDocument/2006/relationships/image" Target="media/image241.wmf"/><Relationship Id="rId1144" Type="http://schemas.openxmlformats.org/officeDocument/2006/relationships/image" Target="media/image550.wmf"/><Relationship Id="rId5765" Type="http://schemas.openxmlformats.org/officeDocument/2006/relationships/oleObject" Target="embeddings/oleObject2962.bin"/><Relationship Id="rId6816" Type="http://schemas.openxmlformats.org/officeDocument/2006/relationships/image" Target="media/image3296.wmf"/><Relationship Id="rId8171" Type="http://schemas.openxmlformats.org/officeDocument/2006/relationships/image" Target="media/image3738.wmf"/><Relationship Id="rId1211" Type="http://schemas.openxmlformats.org/officeDocument/2006/relationships/oleObject" Target="embeddings/oleObject619.bin"/><Relationship Id="rId4367" Type="http://schemas.openxmlformats.org/officeDocument/2006/relationships/oleObject" Target="embeddings/oleObject2210.bin"/><Relationship Id="rId4781" Type="http://schemas.openxmlformats.org/officeDocument/2006/relationships/oleObject" Target="embeddings/oleObject2461.bin"/><Relationship Id="rId5418" Type="http://schemas.openxmlformats.org/officeDocument/2006/relationships/oleObject" Target="embeddings/oleObject2781.bin"/><Relationship Id="rId5832" Type="http://schemas.openxmlformats.org/officeDocument/2006/relationships/oleObject" Target="embeddings/oleObject2996.bin"/><Relationship Id="rId3383" Type="http://schemas.openxmlformats.org/officeDocument/2006/relationships/image" Target="media/image1656.wmf"/><Relationship Id="rId4434" Type="http://schemas.openxmlformats.org/officeDocument/2006/relationships/image" Target="media/image2176.wmf"/><Relationship Id="rId3036" Type="http://schemas.openxmlformats.org/officeDocument/2006/relationships/oleObject" Target="embeddings/oleObject1546.bin"/><Relationship Id="rId371" Type="http://schemas.openxmlformats.org/officeDocument/2006/relationships/image" Target="media/image173.wmf"/><Relationship Id="rId2052" Type="http://schemas.openxmlformats.org/officeDocument/2006/relationships/oleObject" Target="embeddings/oleObject1050.bin"/><Relationship Id="rId3450" Type="http://schemas.openxmlformats.org/officeDocument/2006/relationships/image" Target="media/image1689.wmf"/><Relationship Id="rId4501" Type="http://schemas.openxmlformats.org/officeDocument/2006/relationships/oleObject" Target="embeddings/oleObject2289.bin"/><Relationship Id="rId6259" Type="http://schemas.openxmlformats.org/officeDocument/2006/relationships/image" Target="media/image3028.wmf"/><Relationship Id="rId7657" Type="http://schemas.openxmlformats.org/officeDocument/2006/relationships/oleObject" Target="embeddings/oleObject4052.bin"/><Relationship Id="rId8708" Type="http://schemas.openxmlformats.org/officeDocument/2006/relationships/header" Target="header1.xml"/><Relationship Id="rId3103" Type="http://schemas.openxmlformats.org/officeDocument/2006/relationships/image" Target="media/image1513.wmf"/><Relationship Id="rId6673" Type="http://schemas.openxmlformats.org/officeDocument/2006/relationships/image" Target="media/image3228.wmf"/><Relationship Id="rId7724" Type="http://schemas.openxmlformats.org/officeDocument/2006/relationships/oleObject" Target="embeddings/oleObject4119.bin"/><Relationship Id="rId2869" Type="http://schemas.openxmlformats.org/officeDocument/2006/relationships/oleObject" Target="embeddings/oleObject1464.bin"/><Relationship Id="rId5275" Type="http://schemas.openxmlformats.org/officeDocument/2006/relationships/image" Target="media/image2547.wmf"/><Relationship Id="rId6326" Type="http://schemas.openxmlformats.org/officeDocument/2006/relationships/oleObject" Target="embeddings/oleObject3242.bin"/><Relationship Id="rId6740" Type="http://schemas.openxmlformats.org/officeDocument/2006/relationships/image" Target="media/image3258.wmf"/><Relationship Id="rId1885" Type="http://schemas.openxmlformats.org/officeDocument/2006/relationships/oleObject" Target="embeddings/oleObject965.bin"/><Relationship Id="rId2936" Type="http://schemas.openxmlformats.org/officeDocument/2006/relationships/oleObject" Target="embeddings/oleObject1496.bin"/><Relationship Id="rId4291" Type="http://schemas.openxmlformats.org/officeDocument/2006/relationships/oleObject" Target="embeddings/oleObject2173.bin"/><Relationship Id="rId5342" Type="http://schemas.openxmlformats.org/officeDocument/2006/relationships/oleObject" Target="embeddings/oleObject2742.bin"/><Relationship Id="rId8498" Type="http://schemas.openxmlformats.org/officeDocument/2006/relationships/oleObject" Target="embeddings/oleObject4579.bin"/><Relationship Id="rId908" Type="http://schemas.openxmlformats.org/officeDocument/2006/relationships/image" Target="media/image433.wmf"/><Relationship Id="rId1538" Type="http://schemas.openxmlformats.org/officeDocument/2006/relationships/image" Target="media/image737.wmf"/><Relationship Id="rId8565" Type="http://schemas.openxmlformats.org/officeDocument/2006/relationships/image" Target="media/image3930.wmf"/><Relationship Id="rId1952" Type="http://schemas.openxmlformats.org/officeDocument/2006/relationships/image" Target="media/image942.wmf"/><Relationship Id="rId4011" Type="http://schemas.openxmlformats.org/officeDocument/2006/relationships/oleObject" Target="embeddings/oleObject2034.bin"/><Relationship Id="rId7167" Type="http://schemas.openxmlformats.org/officeDocument/2006/relationships/oleObject" Target="embeddings/oleObject3685.bin"/><Relationship Id="rId8218" Type="http://schemas.openxmlformats.org/officeDocument/2006/relationships/oleObject" Target="embeddings/oleObject4435.bin"/><Relationship Id="rId1605" Type="http://schemas.openxmlformats.org/officeDocument/2006/relationships/oleObject" Target="embeddings/oleObject824.bin"/><Relationship Id="rId6183" Type="http://schemas.openxmlformats.org/officeDocument/2006/relationships/image" Target="media/image2984.wmf"/><Relationship Id="rId7234" Type="http://schemas.openxmlformats.org/officeDocument/2006/relationships/image" Target="media/image3492.wmf"/><Relationship Id="rId7581" Type="http://schemas.openxmlformats.org/officeDocument/2006/relationships/oleObject" Target="embeddings/oleObject3976.bin"/><Relationship Id="rId8632" Type="http://schemas.openxmlformats.org/officeDocument/2006/relationships/oleObject" Target="embeddings/oleObject4648.bin"/><Relationship Id="rId3777" Type="http://schemas.openxmlformats.org/officeDocument/2006/relationships/image" Target="media/image1852.wmf"/><Relationship Id="rId4828" Type="http://schemas.openxmlformats.org/officeDocument/2006/relationships/image" Target="media/image2329.wmf"/><Relationship Id="rId698" Type="http://schemas.openxmlformats.org/officeDocument/2006/relationships/oleObject" Target="embeddings/oleObject355.bin"/><Relationship Id="rId2379" Type="http://schemas.openxmlformats.org/officeDocument/2006/relationships/oleObject" Target="embeddings/oleObject1215.bin"/><Relationship Id="rId2793" Type="http://schemas.openxmlformats.org/officeDocument/2006/relationships/oleObject" Target="embeddings/oleObject1426.bin"/><Relationship Id="rId3844" Type="http://schemas.openxmlformats.org/officeDocument/2006/relationships/image" Target="media/image1885.wmf"/><Relationship Id="rId6250" Type="http://schemas.openxmlformats.org/officeDocument/2006/relationships/oleObject" Target="embeddings/oleObject3204.bin"/><Relationship Id="rId7301" Type="http://schemas.openxmlformats.org/officeDocument/2006/relationships/oleObject" Target="embeddings/oleObject3753.bin"/><Relationship Id="rId765" Type="http://schemas.openxmlformats.org/officeDocument/2006/relationships/image" Target="media/image364.wmf"/><Relationship Id="rId1395" Type="http://schemas.openxmlformats.org/officeDocument/2006/relationships/image" Target="media/image667.wmf"/><Relationship Id="rId2446" Type="http://schemas.openxmlformats.org/officeDocument/2006/relationships/image" Target="media/image1186.wmf"/><Relationship Id="rId2860" Type="http://schemas.openxmlformats.org/officeDocument/2006/relationships/image" Target="media/image1390.wmf"/><Relationship Id="rId418" Type="http://schemas.openxmlformats.org/officeDocument/2006/relationships/oleObject" Target="embeddings/oleObject211.bin"/><Relationship Id="rId832" Type="http://schemas.openxmlformats.org/officeDocument/2006/relationships/oleObject" Target="embeddings/oleObject425.bin"/><Relationship Id="rId1048" Type="http://schemas.openxmlformats.org/officeDocument/2006/relationships/image" Target="media/image501.wmf"/><Relationship Id="rId1462" Type="http://schemas.openxmlformats.org/officeDocument/2006/relationships/oleObject" Target="embeddings/oleObject751.bin"/><Relationship Id="rId2513" Type="http://schemas.openxmlformats.org/officeDocument/2006/relationships/image" Target="media/image1223.wmf"/><Relationship Id="rId3911" Type="http://schemas.openxmlformats.org/officeDocument/2006/relationships/oleObject" Target="embeddings/oleObject1983.bin"/><Relationship Id="rId5669" Type="http://schemas.openxmlformats.org/officeDocument/2006/relationships/image" Target="media/image2736.wmf"/><Relationship Id="rId8075" Type="http://schemas.openxmlformats.org/officeDocument/2006/relationships/image" Target="media/image3691.wmf"/><Relationship Id="rId1115" Type="http://schemas.openxmlformats.org/officeDocument/2006/relationships/image" Target="media/image535.wmf"/><Relationship Id="rId7091" Type="http://schemas.openxmlformats.org/officeDocument/2006/relationships/oleObject" Target="embeddings/oleObject3642.bin"/><Relationship Id="rId8142" Type="http://schemas.openxmlformats.org/officeDocument/2006/relationships/oleObject" Target="embeddings/oleObject4396.bin"/><Relationship Id="rId3287" Type="http://schemas.openxmlformats.org/officeDocument/2006/relationships/oleObject" Target="embeddings/oleObject1667.bin"/><Relationship Id="rId4338" Type="http://schemas.openxmlformats.org/officeDocument/2006/relationships/image" Target="media/image2130.wmf"/><Relationship Id="rId4685" Type="http://schemas.openxmlformats.org/officeDocument/2006/relationships/oleObject" Target="embeddings/oleObject2412.bin"/><Relationship Id="rId5736" Type="http://schemas.openxmlformats.org/officeDocument/2006/relationships/oleObject" Target="embeddings/oleObject2946.bin"/><Relationship Id="rId4752" Type="http://schemas.openxmlformats.org/officeDocument/2006/relationships/oleObject" Target="embeddings/oleObject2446.bin"/><Relationship Id="rId5803" Type="http://schemas.openxmlformats.org/officeDocument/2006/relationships/image" Target="media/image2802.wmf"/><Relationship Id="rId3354" Type="http://schemas.openxmlformats.org/officeDocument/2006/relationships/image" Target="media/image1642.wmf"/><Relationship Id="rId4405" Type="http://schemas.openxmlformats.org/officeDocument/2006/relationships/oleObject" Target="embeddings/oleObject2230.bin"/><Relationship Id="rId7975" Type="http://schemas.openxmlformats.org/officeDocument/2006/relationships/image" Target="media/image3641.wmf"/><Relationship Id="rId275" Type="http://schemas.openxmlformats.org/officeDocument/2006/relationships/oleObject" Target="embeddings/oleObject137.bin"/><Relationship Id="rId2370" Type="http://schemas.openxmlformats.org/officeDocument/2006/relationships/image" Target="media/image1149.wmf"/><Relationship Id="rId3007" Type="http://schemas.openxmlformats.org/officeDocument/2006/relationships/image" Target="media/image1465.wmf"/><Relationship Id="rId3421" Type="http://schemas.openxmlformats.org/officeDocument/2006/relationships/oleObject" Target="embeddings/oleObject1736.bin"/><Relationship Id="rId6577" Type="http://schemas.openxmlformats.org/officeDocument/2006/relationships/image" Target="media/image3180.wmf"/><Relationship Id="rId6991" Type="http://schemas.openxmlformats.org/officeDocument/2006/relationships/oleObject" Target="embeddings/oleObject3592.bin"/><Relationship Id="rId7628" Type="http://schemas.openxmlformats.org/officeDocument/2006/relationships/oleObject" Target="embeddings/oleObject4023.bin"/><Relationship Id="rId342" Type="http://schemas.openxmlformats.org/officeDocument/2006/relationships/image" Target="media/image159.wmf"/><Relationship Id="rId2023" Type="http://schemas.openxmlformats.org/officeDocument/2006/relationships/image" Target="media/image977.wmf"/><Relationship Id="rId5179" Type="http://schemas.openxmlformats.org/officeDocument/2006/relationships/image" Target="media/image2494.wmf"/><Relationship Id="rId5593" Type="http://schemas.openxmlformats.org/officeDocument/2006/relationships/oleObject" Target="embeddings/oleObject2874.bin"/><Relationship Id="rId6644" Type="http://schemas.openxmlformats.org/officeDocument/2006/relationships/oleObject" Target="embeddings/oleObject3408.bin"/><Relationship Id="rId4195" Type="http://schemas.openxmlformats.org/officeDocument/2006/relationships/oleObject" Target="embeddings/oleObject2125.bin"/><Relationship Id="rId5246" Type="http://schemas.openxmlformats.org/officeDocument/2006/relationships/image" Target="media/image2534.wmf"/><Relationship Id="rId1789" Type="http://schemas.openxmlformats.org/officeDocument/2006/relationships/oleObject" Target="embeddings/oleObject916.bin"/><Relationship Id="rId4262" Type="http://schemas.openxmlformats.org/officeDocument/2006/relationships/image" Target="media/image2093.wmf"/><Relationship Id="rId5660" Type="http://schemas.openxmlformats.org/officeDocument/2006/relationships/oleObject" Target="embeddings/oleObject2908.bin"/><Relationship Id="rId6711" Type="http://schemas.openxmlformats.org/officeDocument/2006/relationships/oleObject" Target="embeddings/oleObject3445.bin"/><Relationship Id="rId8469" Type="http://schemas.openxmlformats.org/officeDocument/2006/relationships/image" Target="media/image3883.wmf"/><Relationship Id="rId1856" Type="http://schemas.openxmlformats.org/officeDocument/2006/relationships/image" Target="media/image896.wmf"/><Relationship Id="rId2907" Type="http://schemas.openxmlformats.org/officeDocument/2006/relationships/image" Target="media/image1415.wmf"/><Relationship Id="rId5313" Type="http://schemas.openxmlformats.org/officeDocument/2006/relationships/image" Target="media/image2566.wmf"/><Relationship Id="rId1509" Type="http://schemas.openxmlformats.org/officeDocument/2006/relationships/image" Target="media/image724.wmf"/><Relationship Id="rId1923" Type="http://schemas.openxmlformats.org/officeDocument/2006/relationships/oleObject" Target="embeddings/oleObject984.bin"/><Relationship Id="rId7485" Type="http://schemas.openxmlformats.org/officeDocument/2006/relationships/oleObject" Target="embeddings/oleObject3880.bin"/><Relationship Id="rId8536" Type="http://schemas.openxmlformats.org/officeDocument/2006/relationships/image" Target="media/image3915.wmf"/><Relationship Id="rId6087" Type="http://schemas.openxmlformats.org/officeDocument/2006/relationships/oleObject" Target="embeddings/oleObject3128.bin"/><Relationship Id="rId7138" Type="http://schemas.openxmlformats.org/officeDocument/2006/relationships/oleObject" Target="embeddings/oleObject3666.bin"/><Relationship Id="rId7552" Type="http://schemas.openxmlformats.org/officeDocument/2006/relationships/oleObject" Target="embeddings/oleObject3947.bin"/><Relationship Id="rId8603" Type="http://schemas.openxmlformats.org/officeDocument/2006/relationships/image" Target="media/image3947.wmf"/><Relationship Id="rId2697" Type="http://schemas.openxmlformats.org/officeDocument/2006/relationships/oleObject" Target="embeddings/oleObject1371.bin"/><Relationship Id="rId3748" Type="http://schemas.openxmlformats.org/officeDocument/2006/relationships/oleObject" Target="embeddings/oleObject1900.bin"/><Relationship Id="rId6154" Type="http://schemas.openxmlformats.org/officeDocument/2006/relationships/oleObject" Target="embeddings/oleObject3162.bin"/><Relationship Id="rId7205" Type="http://schemas.openxmlformats.org/officeDocument/2006/relationships/oleObject" Target="embeddings/oleObject3704.bin"/><Relationship Id="rId669" Type="http://schemas.openxmlformats.org/officeDocument/2006/relationships/oleObject" Target="embeddings/oleObject340.bin"/><Relationship Id="rId1299" Type="http://schemas.openxmlformats.org/officeDocument/2006/relationships/image" Target="media/image625.wmf"/><Relationship Id="rId5170" Type="http://schemas.openxmlformats.org/officeDocument/2006/relationships/oleObject" Target="embeddings/oleObject2661.bin"/><Relationship Id="rId6221" Type="http://schemas.openxmlformats.org/officeDocument/2006/relationships/image" Target="media/image3006.wmf"/><Relationship Id="rId736" Type="http://schemas.openxmlformats.org/officeDocument/2006/relationships/image" Target="media/image351.wmf"/><Relationship Id="rId1366" Type="http://schemas.openxmlformats.org/officeDocument/2006/relationships/oleObject" Target="embeddings/oleObject698.bin"/><Relationship Id="rId2417" Type="http://schemas.openxmlformats.org/officeDocument/2006/relationships/oleObject" Target="embeddings/oleObject1235.bin"/><Relationship Id="rId2764" Type="http://schemas.openxmlformats.org/officeDocument/2006/relationships/oleObject" Target="embeddings/oleObject1406.bin"/><Relationship Id="rId3815" Type="http://schemas.openxmlformats.org/officeDocument/2006/relationships/oleObject" Target="embeddings/oleObject1934.bin"/><Relationship Id="rId8393" Type="http://schemas.openxmlformats.org/officeDocument/2006/relationships/image" Target="media/image3851.wmf"/><Relationship Id="rId1019" Type="http://schemas.openxmlformats.org/officeDocument/2006/relationships/oleObject" Target="embeddings/oleObject522.bin"/><Relationship Id="rId1780" Type="http://schemas.openxmlformats.org/officeDocument/2006/relationships/image" Target="media/image858.wmf"/><Relationship Id="rId2831" Type="http://schemas.openxmlformats.org/officeDocument/2006/relationships/oleObject" Target="embeddings/oleObject1445.bin"/><Relationship Id="rId5987" Type="http://schemas.openxmlformats.org/officeDocument/2006/relationships/image" Target="media/image2889.wmf"/><Relationship Id="rId8046" Type="http://schemas.openxmlformats.org/officeDocument/2006/relationships/oleObject" Target="embeddings/oleObject4347.bin"/><Relationship Id="rId72" Type="http://schemas.openxmlformats.org/officeDocument/2006/relationships/image" Target="media/image27.gif"/><Relationship Id="rId803" Type="http://schemas.openxmlformats.org/officeDocument/2006/relationships/oleObject" Target="embeddings/oleObject411.bin"/><Relationship Id="rId1433" Type="http://schemas.openxmlformats.org/officeDocument/2006/relationships/image" Target="media/image686.wmf"/><Relationship Id="rId4589" Type="http://schemas.openxmlformats.org/officeDocument/2006/relationships/oleObject" Target="embeddings/oleObject2355.bin"/><Relationship Id="rId8460" Type="http://schemas.openxmlformats.org/officeDocument/2006/relationships/oleObject" Target="embeddings/oleObject4559.bin"/><Relationship Id="rId1500" Type="http://schemas.openxmlformats.org/officeDocument/2006/relationships/oleObject" Target="embeddings/oleObject770.bin"/><Relationship Id="rId4656" Type="http://schemas.openxmlformats.org/officeDocument/2006/relationships/image" Target="media/image2247.wmf"/><Relationship Id="rId5707" Type="http://schemas.openxmlformats.org/officeDocument/2006/relationships/oleObject" Target="embeddings/oleObject2933.bin"/><Relationship Id="rId7062" Type="http://schemas.openxmlformats.org/officeDocument/2006/relationships/image" Target="media/image3412.wmf"/><Relationship Id="rId8113" Type="http://schemas.openxmlformats.org/officeDocument/2006/relationships/image" Target="media/image3710.wmf"/><Relationship Id="rId3258" Type="http://schemas.openxmlformats.org/officeDocument/2006/relationships/oleObject" Target="embeddings/oleObject1652.bin"/><Relationship Id="rId3672" Type="http://schemas.openxmlformats.org/officeDocument/2006/relationships/oleObject" Target="embeddings/oleObject1862.bin"/><Relationship Id="rId4309" Type="http://schemas.openxmlformats.org/officeDocument/2006/relationships/image" Target="media/image2115.png"/><Relationship Id="rId4723" Type="http://schemas.openxmlformats.org/officeDocument/2006/relationships/image" Target="media/image2279.wmf"/><Relationship Id="rId7879" Type="http://schemas.openxmlformats.org/officeDocument/2006/relationships/oleObject" Target="embeddings/oleObject4259.bin"/><Relationship Id="rId179" Type="http://schemas.openxmlformats.org/officeDocument/2006/relationships/image" Target="media/image79.wmf"/><Relationship Id="rId593" Type="http://schemas.openxmlformats.org/officeDocument/2006/relationships/image" Target="media/image281.wmf"/><Relationship Id="rId2274" Type="http://schemas.openxmlformats.org/officeDocument/2006/relationships/image" Target="media/image1102.wmf"/><Relationship Id="rId3325" Type="http://schemas.openxmlformats.org/officeDocument/2006/relationships/oleObject" Target="embeddings/oleObject1687.bin"/><Relationship Id="rId246" Type="http://schemas.openxmlformats.org/officeDocument/2006/relationships/image" Target="media/image113.wmf"/><Relationship Id="rId660" Type="http://schemas.openxmlformats.org/officeDocument/2006/relationships/image" Target="media/image314.wmf"/><Relationship Id="rId1290" Type="http://schemas.openxmlformats.org/officeDocument/2006/relationships/oleObject" Target="embeddings/oleObject658.bin"/><Relationship Id="rId2341" Type="http://schemas.openxmlformats.org/officeDocument/2006/relationships/oleObject" Target="embeddings/oleObject1196.bin"/><Relationship Id="rId5497" Type="http://schemas.openxmlformats.org/officeDocument/2006/relationships/image" Target="media/image2653.wmf"/><Relationship Id="rId6548" Type="http://schemas.openxmlformats.org/officeDocument/2006/relationships/oleObject" Target="embeddings/oleObject3360.bin"/><Relationship Id="rId6895" Type="http://schemas.openxmlformats.org/officeDocument/2006/relationships/oleObject" Target="embeddings/oleObject3538.bin"/><Relationship Id="rId7946" Type="http://schemas.openxmlformats.org/officeDocument/2006/relationships/oleObject" Target="embeddings/oleObject4297.bin"/><Relationship Id="rId313" Type="http://schemas.openxmlformats.org/officeDocument/2006/relationships/oleObject" Target="embeddings/oleObject157.bin"/><Relationship Id="rId4099" Type="http://schemas.openxmlformats.org/officeDocument/2006/relationships/oleObject" Target="embeddings/oleObject2077.bin"/><Relationship Id="rId6962" Type="http://schemas.openxmlformats.org/officeDocument/2006/relationships/image" Target="media/image3362.wmf"/><Relationship Id="rId5564" Type="http://schemas.openxmlformats.org/officeDocument/2006/relationships/oleObject" Target="embeddings/oleObject2859.bin"/><Relationship Id="rId6615" Type="http://schemas.openxmlformats.org/officeDocument/2006/relationships/image" Target="media/image3199.wmf"/><Relationship Id="rId1010" Type="http://schemas.openxmlformats.org/officeDocument/2006/relationships/image" Target="media/image482.wmf"/><Relationship Id="rId4166" Type="http://schemas.openxmlformats.org/officeDocument/2006/relationships/image" Target="media/image2045.wmf"/><Relationship Id="rId4580" Type="http://schemas.openxmlformats.org/officeDocument/2006/relationships/oleObject" Target="embeddings/oleObject2350.bin"/><Relationship Id="rId5217" Type="http://schemas.openxmlformats.org/officeDocument/2006/relationships/image" Target="media/image2518.png"/><Relationship Id="rId5631" Type="http://schemas.openxmlformats.org/officeDocument/2006/relationships/oleObject" Target="embeddings/oleObject2893.bin"/><Relationship Id="rId1827" Type="http://schemas.openxmlformats.org/officeDocument/2006/relationships/oleObject" Target="embeddings/oleObject935.bin"/><Relationship Id="rId7389" Type="http://schemas.openxmlformats.org/officeDocument/2006/relationships/image" Target="media/image3568.wmf"/><Relationship Id="rId3999" Type="http://schemas.openxmlformats.org/officeDocument/2006/relationships/oleObject" Target="embeddings/oleObject2028.bin"/><Relationship Id="rId4300" Type="http://schemas.openxmlformats.org/officeDocument/2006/relationships/oleObject" Target="embeddings/oleObject2179.bin"/><Relationship Id="rId170" Type="http://schemas.openxmlformats.org/officeDocument/2006/relationships/oleObject" Target="embeddings/oleObject85.bin"/><Relationship Id="rId6472" Type="http://schemas.openxmlformats.org/officeDocument/2006/relationships/oleObject" Target="embeddings/oleObject3321.bin"/><Relationship Id="rId7523" Type="http://schemas.openxmlformats.org/officeDocument/2006/relationships/oleObject" Target="embeddings/oleObject3918.bin"/><Relationship Id="rId7870" Type="http://schemas.openxmlformats.org/officeDocument/2006/relationships/image" Target="media/image3593.wmf"/><Relationship Id="rId5074" Type="http://schemas.openxmlformats.org/officeDocument/2006/relationships/image" Target="media/image2444.wmf"/><Relationship Id="rId6125" Type="http://schemas.openxmlformats.org/officeDocument/2006/relationships/oleObject" Target="embeddings/oleObject3147.bin"/><Relationship Id="rId8297" Type="http://schemas.openxmlformats.org/officeDocument/2006/relationships/image" Target="media/image3805.wmf"/><Relationship Id="rId1684" Type="http://schemas.openxmlformats.org/officeDocument/2006/relationships/image" Target="media/image810.wmf"/><Relationship Id="rId2735" Type="http://schemas.openxmlformats.org/officeDocument/2006/relationships/oleObject" Target="embeddings/oleObject1390.bin"/><Relationship Id="rId707" Type="http://schemas.openxmlformats.org/officeDocument/2006/relationships/image" Target="media/image337.wmf"/><Relationship Id="rId1337" Type="http://schemas.openxmlformats.org/officeDocument/2006/relationships/image" Target="media/image645.wmf"/><Relationship Id="rId5958" Type="http://schemas.openxmlformats.org/officeDocument/2006/relationships/oleObject" Target="embeddings/oleObject3060.bin"/><Relationship Id="rId43" Type="http://schemas.openxmlformats.org/officeDocument/2006/relationships/oleObject" Target="embeddings/oleObject21.bin"/><Relationship Id="rId7380" Type="http://schemas.openxmlformats.org/officeDocument/2006/relationships/oleObject" Target="embeddings/oleObject3794.bin"/><Relationship Id="rId8431" Type="http://schemas.openxmlformats.org/officeDocument/2006/relationships/image" Target="media/image3863.emf"/><Relationship Id="rId7033" Type="http://schemas.openxmlformats.org/officeDocument/2006/relationships/oleObject" Target="embeddings/oleObject3613.bin"/><Relationship Id="rId3990" Type="http://schemas.openxmlformats.org/officeDocument/2006/relationships/image" Target="media/image1956.wmf"/><Relationship Id="rId1194" Type="http://schemas.openxmlformats.org/officeDocument/2006/relationships/oleObject" Target="embeddings/oleObject611.bin"/><Relationship Id="rId2592" Type="http://schemas.openxmlformats.org/officeDocument/2006/relationships/oleObject" Target="embeddings/oleObject1319.bin"/><Relationship Id="rId3643" Type="http://schemas.openxmlformats.org/officeDocument/2006/relationships/image" Target="media/image1785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87.bin"/><Relationship Id="rId2245" Type="http://schemas.openxmlformats.org/officeDocument/2006/relationships/image" Target="media/image1088.wmf"/><Relationship Id="rId6866" Type="http://schemas.openxmlformats.org/officeDocument/2006/relationships/image" Target="media/image3320.wmf"/><Relationship Id="rId7917" Type="http://schemas.openxmlformats.org/officeDocument/2006/relationships/oleObject" Target="embeddings/oleObject4278.bin"/><Relationship Id="rId5468" Type="http://schemas.openxmlformats.org/officeDocument/2006/relationships/oleObject" Target="embeddings/oleObject2809.bin"/><Relationship Id="rId6519" Type="http://schemas.openxmlformats.org/officeDocument/2006/relationships/image" Target="media/image3151.wmf"/><Relationship Id="rId4551" Type="http://schemas.openxmlformats.org/officeDocument/2006/relationships/image" Target="media/image2205.wmf"/><Relationship Id="rId3153" Type="http://schemas.openxmlformats.org/officeDocument/2006/relationships/image" Target="media/image1538.wmf"/><Relationship Id="rId4204" Type="http://schemas.openxmlformats.org/officeDocument/2006/relationships/image" Target="media/image2064.wmf"/><Relationship Id="rId5602" Type="http://schemas.openxmlformats.org/officeDocument/2006/relationships/image" Target="media/image2704.wmf"/><Relationship Id="rId7774" Type="http://schemas.openxmlformats.org/officeDocument/2006/relationships/oleObject" Target="embeddings/oleObject4169.bin"/><Relationship Id="rId6029" Type="http://schemas.openxmlformats.org/officeDocument/2006/relationships/image" Target="media/image2909.wmf"/><Relationship Id="rId6376" Type="http://schemas.openxmlformats.org/officeDocument/2006/relationships/image" Target="media/image3086.wmf"/><Relationship Id="rId7427" Type="http://schemas.openxmlformats.org/officeDocument/2006/relationships/oleObject" Target="embeddings/oleObject3822.bin"/><Relationship Id="rId2986" Type="http://schemas.openxmlformats.org/officeDocument/2006/relationships/oleObject" Target="embeddings/oleObject1521.bin"/><Relationship Id="rId958" Type="http://schemas.openxmlformats.org/officeDocument/2006/relationships/oleObject" Target="embeddings/oleObject491.bin"/><Relationship Id="rId1588" Type="http://schemas.openxmlformats.org/officeDocument/2006/relationships/image" Target="media/image762.wmf"/><Relationship Id="rId2639" Type="http://schemas.openxmlformats.org/officeDocument/2006/relationships/image" Target="media/image1286.wmf"/><Relationship Id="rId6510" Type="http://schemas.openxmlformats.org/officeDocument/2006/relationships/oleObject" Target="embeddings/oleObject3341.bin"/><Relationship Id="rId4061" Type="http://schemas.openxmlformats.org/officeDocument/2006/relationships/image" Target="media/image1992.wmf"/><Relationship Id="rId5112" Type="http://schemas.openxmlformats.org/officeDocument/2006/relationships/oleObject" Target="embeddings/oleObject2631.bin"/><Relationship Id="rId8682" Type="http://schemas.openxmlformats.org/officeDocument/2006/relationships/image" Target="media/image3985.wmf"/><Relationship Id="rId7284" Type="http://schemas.openxmlformats.org/officeDocument/2006/relationships/image" Target="media/image3517.wmf"/><Relationship Id="rId8335" Type="http://schemas.openxmlformats.org/officeDocument/2006/relationships/oleObject" Target="embeddings/oleObject4490.bin"/><Relationship Id="rId1722" Type="http://schemas.openxmlformats.org/officeDocument/2006/relationships/image" Target="media/image829.wmf"/><Relationship Id="rId3894" Type="http://schemas.openxmlformats.org/officeDocument/2006/relationships/image" Target="media/image1909.wmf"/><Relationship Id="rId4945" Type="http://schemas.openxmlformats.org/officeDocument/2006/relationships/oleObject" Target="embeddings/oleObject2546.bin"/><Relationship Id="rId2496" Type="http://schemas.openxmlformats.org/officeDocument/2006/relationships/image" Target="media/image1214.wmf"/><Relationship Id="rId3547" Type="http://schemas.openxmlformats.org/officeDocument/2006/relationships/image" Target="media/image1737.wmf"/><Relationship Id="rId468" Type="http://schemas.openxmlformats.org/officeDocument/2006/relationships/oleObject" Target="embeddings/oleObject237.bin"/><Relationship Id="rId1098" Type="http://schemas.openxmlformats.org/officeDocument/2006/relationships/image" Target="media/image526.wmf"/><Relationship Id="rId2149" Type="http://schemas.openxmlformats.org/officeDocument/2006/relationships/oleObject" Target="embeddings/oleObject1098.bin"/><Relationship Id="rId6020" Type="http://schemas.openxmlformats.org/officeDocument/2006/relationships/image" Target="media/image2905.wmf"/><Relationship Id="rId2630" Type="http://schemas.openxmlformats.org/officeDocument/2006/relationships/oleObject" Target="embeddings/oleObject1338.bin"/><Relationship Id="rId8192" Type="http://schemas.openxmlformats.org/officeDocument/2006/relationships/oleObject" Target="embeddings/oleObject4421.bin"/><Relationship Id="rId602" Type="http://schemas.openxmlformats.org/officeDocument/2006/relationships/oleObject" Target="embeddings/oleObject306.bin"/><Relationship Id="rId1232" Type="http://schemas.openxmlformats.org/officeDocument/2006/relationships/image" Target="media/image592.wmf"/><Relationship Id="rId5853" Type="http://schemas.openxmlformats.org/officeDocument/2006/relationships/image" Target="media/image2827.wmf"/><Relationship Id="rId6904" Type="http://schemas.openxmlformats.org/officeDocument/2006/relationships/oleObject" Target="embeddings/oleObject3543.bin"/><Relationship Id="rId3057" Type="http://schemas.openxmlformats.org/officeDocument/2006/relationships/image" Target="media/image1490.wmf"/><Relationship Id="rId4108" Type="http://schemas.openxmlformats.org/officeDocument/2006/relationships/image" Target="media/image2016.wmf"/><Relationship Id="rId4455" Type="http://schemas.openxmlformats.org/officeDocument/2006/relationships/image" Target="media/image2185.wmf"/><Relationship Id="rId5506" Type="http://schemas.openxmlformats.org/officeDocument/2006/relationships/image" Target="media/image2657.wmf"/><Relationship Id="rId7678" Type="http://schemas.openxmlformats.org/officeDocument/2006/relationships/oleObject" Target="embeddings/oleObject4073.bin"/><Relationship Id="rId2140" Type="http://schemas.openxmlformats.org/officeDocument/2006/relationships/oleObject" Target="embeddings/oleObject1094.bin"/><Relationship Id="rId6761" Type="http://schemas.openxmlformats.org/officeDocument/2006/relationships/oleObject" Target="embeddings/oleObject3470.bin"/><Relationship Id="rId7812" Type="http://schemas.openxmlformats.org/officeDocument/2006/relationships/oleObject" Target="embeddings/oleObject4207.bin"/><Relationship Id="rId112" Type="http://schemas.openxmlformats.org/officeDocument/2006/relationships/oleObject" Target="embeddings/oleObject56.bin"/><Relationship Id="rId5363" Type="http://schemas.openxmlformats.org/officeDocument/2006/relationships/image" Target="media/image2591.wmf"/><Relationship Id="rId6414" Type="http://schemas.openxmlformats.org/officeDocument/2006/relationships/image" Target="media/image3105.wmf"/><Relationship Id="rId5016" Type="http://schemas.openxmlformats.org/officeDocument/2006/relationships/image" Target="media/image2415.wmf"/><Relationship Id="rId1973" Type="http://schemas.openxmlformats.org/officeDocument/2006/relationships/oleObject" Target="embeddings/oleObject1010.bin"/><Relationship Id="rId7188" Type="http://schemas.openxmlformats.org/officeDocument/2006/relationships/image" Target="media/image3470.wmf"/><Relationship Id="rId8239" Type="http://schemas.openxmlformats.org/officeDocument/2006/relationships/image" Target="media/image3771.wmf"/><Relationship Id="rId8586" Type="http://schemas.openxmlformats.org/officeDocument/2006/relationships/oleObject" Target="embeddings/oleObject4625.bin"/><Relationship Id="rId1626" Type="http://schemas.openxmlformats.org/officeDocument/2006/relationships/image" Target="media/image781.wmf"/><Relationship Id="rId3798" Type="http://schemas.openxmlformats.org/officeDocument/2006/relationships/image" Target="media/image1862.wmf"/><Relationship Id="rId4849" Type="http://schemas.openxmlformats.org/officeDocument/2006/relationships/image" Target="media/image2339.wmf"/><Relationship Id="rId6271" Type="http://schemas.openxmlformats.org/officeDocument/2006/relationships/image" Target="media/image3034.wmf"/><Relationship Id="rId7322" Type="http://schemas.openxmlformats.org/officeDocument/2006/relationships/image" Target="media/image3536.wmf"/><Relationship Id="rId1483" Type="http://schemas.openxmlformats.org/officeDocument/2006/relationships/image" Target="media/image711.wmf"/><Relationship Id="rId2881" Type="http://schemas.openxmlformats.org/officeDocument/2006/relationships/oleObject" Target="embeddings/oleObject1470.bin"/><Relationship Id="rId3932" Type="http://schemas.openxmlformats.org/officeDocument/2006/relationships/oleObject" Target="embeddings/oleObject1994.bin"/><Relationship Id="rId8096" Type="http://schemas.openxmlformats.org/officeDocument/2006/relationships/oleObject" Target="embeddings/oleObject4372.bin"/><Relationship Id="rId506" Type="http://schemas.openxmlformats.org/officeDocument/2006/relationships/image" Target="media/image237.wmf"/><Relationship Id="rId853" Type="http://schemas.openxmlformats.org/officeDocument/2006/relationships/image" Target="media/image407.png"/><Relationship Id="rId1136" Type="http://schemas.openxmlformats.org/officeDocument/2006/relationships/oleObject" Target="embeddings/oleObject580.bin"/><Relationship Id="rId2534" Type="http://schemas.openxmlformats.org/officeDocument/2006/relationships/oleObject" Target="embeddings/oleObject1290.bin"/><Relationship Id="rId5757" Type="http://schemas.openxmlformats.org/officeDocument/2006/relationships/oleObject" Target="embeddings/oleObject2958.bin"/><Relationship Id="rId6808" Type="http://schemas.openxmlformats.org/officeDocument/2006/relationships/image" Target="media/image3292.wmf"/><Relationship Id="rId4359" Type="http://schemas.openxmlformats.org/officeDocument/2006/relationships/oleObject" Target="embeddings/oleObject2206.bin"/><Relationship Id="rId8230" Type="http://schemas.openxmlformats.org/officeDocument/2006/relationships/oleObject" Target="embeddings/oleObject4441.bin"/><Relationship Id="rId4840" Type="http://schemas.openxmlformats.org/officeDocument/2006/relationships/oleObject" Target="embeddings/oleObject2493.bin"/><Relationship Id="rId2391" Type="http://schemas.openxmlformats.org/officeDocument/2006/relationships/image" Target="media/image1159.wmf"/><Relationship Id="rId3442" Type="http://schemas.openxmlformats.org/officeDocument/2006/relationships/image" Target="media/image1685.wmf"/><Relationship Id="rId363" Type="http://schemas.openxmlformats.org/officeDocument/2006/relationships/image" Target="media/image169.wmf"/><Relationship Id="rId2044" Type="http://schemas.openxmlformats.org/officeDocument/2006/relationships/oleObject" Target="embeddings/oleObject1046.bin"/><Relationship Id="rId5267" Type="http://schemas.openxmlformats.org/officeDocument/2006/relationships/image" Target="media/image2543.wmf"/><Relationship Id="rId6318" Type="http://schemas.openxmlformats.org/officeDocument/2006/relationships/oleObject" Target="embeddings/oleObject3238.bin"/><Relationship Id="rId6665" Type="http://schemas.openxmlformats.org/officeDocument/2006/relationships/image" Target="media/image3224.wmf"/><Relationship Id="rId7716" Type="http://schemas.openxmlformats.org/officeDocument/2006/relationships/oleObject" Target="embeddings/oleObject4111.bin"/><Relationship Id="rId1877" Type="http://schemas.openxmlformats.org/officeDocument/2006/relationships/oleObject" Target="embeddings/oleObject961.bin"/><Relationship Id="rId2928" Type="http://schemas.openxmlformats.org/officeDocument/2006/relationships/oleObject" Target="embeddings/oleObject1492.bin"/><Relationship Id="rId4350" Type="http://schemas.openxmlformats.org/officeDocument/2006/relationships/image" Target="media/image2136.wmf"/><Relationship Id="rId5401" Type="http://schemas.openxmlformats.org/officeDocument/2006/relationships/image" Target="media/image2609.wmf"/><Relationship Id="rId4003" Type="http://schemas.openxmlformats.org/officeDocument/2006/relationships/oleObject" Target="embeddings/oleObject2030.bin"/><Relationship Id="rId7573" Type="http://schemas.openxmlformats.org/officeDocument/2006/relationships/oleObject" Target="embeddings/oleObject3968.bin"/><Relationship Id="rId8624" Type="http://schemas.openxmlformats.org/officeDocument/2006/relationships/oleObject" Target="embeddings/oleObject4644.bin"/><Relationship Id="rId6175" Type="http://schemas.openxmlformats.org/officeDocument/2006/relationships/image" Target="media/image2980.wmf"/><Relationship Id="rId7226" Type="http://schemas.openxmlformats.org/officeDocument/2006/relationships/image" Target="media/image3488.wmf"/><Relationship Id="rId2785" Type="http://schemas.openxmlformats.org/officeDocument/2006/relationships/oleObject" Target="embeddings/oleObject1422.bin"/><Relationship Id="rId3836" Type="http://schemas.openxmlformats.org/officeDocument/2006/relationships/image" Target="media/image1881.wmf"/><Relationship Id="rId757" Type="http://schemas.openxmlformats.org/officeDocument/2006/relationships/oleObject" Target="embeddings/oleObject387.bin"/><Relationship Id="rId1387" Type="http://schemas.openxmlformats.org/officeDocument/2006/relationships/image" Target="media/image663.wmf"/><Relationship Id="rId2438" Type="http://schemas.openxmlformats.org/officeDocument/2006/relationships/image" Target="media/image1182.wmf"/><Relationship Id="rId93" Type="http://schemas.openxmlformats.org/officeDocument/2006/relationships/image" Target="media/image36.wmf"/><Relationship Id="rId8481" Type="http://schemas.openxmlformats.org/officeDocument/2006/relationships/image" Target="media/image3889.wmf"/><Relationship Id="rId1521" Type="http://schemas.openxmlformats.org/officeDocument/2006/relationships/oleObject" Target="embeddings/oleObject781.bin"/><Relationship Id="rId7083" Type="http://schemas.openxmlformats.org/officeDocument/2006/relationships/oleObject" Target="embeddings/oleObject3638.bin"/><Relationship Id="rId8134" Type="http://schemas.openxmlformats.org/officeDocument/2006/relationships/image" Target="media/image3720.wmf"/><Relationship Id="rId3693" Type="http://schemas.openxmlformats.org/officeDocument/2006/relationships/image" Target="media/image1810.wmf"/><Relationship Id="rId2295" Type="http://schemas.openxmlformats.org/officeDocument/2006/relationships/oleObject" Target="embeddings/oleObject1172.bin"/><Relationship Id="rId3346" Type="http://schemas.openxmlformats.org/officeDocument/2006/relationships/image" Target="media/image1638.wmf"/><Relationship Id="rId4744" Type="http://schemas.openxmlformats.org/officeDocument/2006/relationships/oleObject" Target="embeddings/oleObject2442.bin"/><Relationship Id="rId267" Type="http://schemas.openxmlformats.org/officeDocument/2006/relationships/oleObject" Target="embeddings/oleObject133.bin"/><Relationship Id="rId7967" Type="http://schemas.openxmlformats.org/officeDocument/2006/relationships/image" Target="media/image3637.wmf"/><Relationship Id="rId6569" Type="http://schemas.openxmlformats.org/officeDocument/2006/relationships/image" Target="media/image3176.wmf"/><Relationship Id="rId401" Type="http://schemas.openxmlformats.org/officeDocument/2006/relationships/image" Target="media/image188.wmf"/><Relationship Id="rId1031" Type="http://schemas.openxmlformats.org/officeDocument/2006/relationships/image" Target="media/image492.wmf"/><Relationship Id="rId5652" Type="http://schemas.openxmlformats.org/officeDocument/2006/relationships/image" Target="media/image2729.wmf"/><Relationship Id="rId6703" Type="http://schemas.openxmlformats.org/officeDocument/2006/relationships/oleObject" Target="embeddings/oleObject3441.bin"/><Relationship Id="rId4254" Type="http://schemas.openxmlformats.org/officeDocument/2006/relationships/image" Target="media/image2089.wmf"/><Relationship Id="rId5305" Type="http://schemas.openxmlformats.org/officeDocument/2006/relationships/image" Target="media/image2562.wmf"/><Relationship Id="rId7477" Type="http://schemas.openxmlformats.org/officeDocument/2006/relationships/oleObject" Target="embeddings/oleObject3872.bin"/><Relationship Id="rId8528" Type="http://schemas.openxmlformats.org/officeDocument/2006/relationships/image" Target="media/image3911.wmf"/><Relationship Id="rId1915" Type="http://schemas.openxmlformats.org/officeDocument/2006/relationships/oleObject" Target="embeddings/oleObject980.bin"/><Relationship Id="rId6079" Type="http://schemas.openxmlformats.org/officeDocument/2006/relationships/oleObject" Target="embeddings/oleObject3124.bin"/><Relationship Id="rId2689" Type="http://schemas.openxmlformats.org/officeDocument/2006/relationships/oleObject" Target="embeddings/oleObject1367.bin"/><Relationship Id="rId6560" Type="http://schemas.openxmlformats.org/officeDocument/2006/relationships/oleObject" Target="embeddings/oleObject3366.bin"/><Relationship Id="rId7611" Type="http://schemas.openxmlformats.org/officeDocument/2006/relationships/oleObject" Target="embeddings/oleObject4006.bin"/><Relationship Id="rId5162" Type="http://schemas.openxmlformats.org/officeDocument/2006/relationships/oleObject" Target="embeddings/oleObject2657.bin"/><Relationship Id="rId6213" Type="http://schemas.openxmlformats.org/officeDocument/2006/relationships/image" Target="media/image2999.wmf"/><Relationship Id="rId1772" Type="http://schemas.openxmlformats.org/officeDocument/2006/relationships/image" Target="media/image854.wmf"/><Relationship Id="rId8385" Type="http://schemas.openxmlformats.org/officeDocument/2006/relationships/image" Target="media/image3848.wmf"/><Relationship Id="rId1425" Type="http://schemas.openxmlformats.org/officeDocument/2006/relationships/image" Target="media/image682.wmf"/><Relationship Id="rId2823" Type="http://schemas.openxmlformats.org/officeDocument/2006/relationships/oleObject" Target="embeddings/oleObject1441.bin"/><Relationship Id="rId8038" Type="http://schemas.openxmlformats.org/officeDocument/2006/relationships/oleObject" Target="embeddings/oleObject4343.bin"/><Relationship Id="rId4995" Type="http://schemas.openxmlformats.org/officeDocument/2006/relationships/oleObject" Target="embeddings/oleObject2571.bin"/><Relationship Id="rId2199" Type="http://schemas.openxmlformats.org/officeDocument/2006/relationships/image" Target="media/image1065.wmf"/><Relationship Id="rId3597" Type="http://schemas.openxmlformats.org/officeDocument/2006/relationships/image" Target="media/image1762.wmf"/><Relationship Id="rId4648" Type="http://schemas.openxmlformats.org/officeDocument/2006/relationships/oleObject" Target="embeddings/oleObject2392.bin"/><Relationship Id="rId6070" Type="http://schemas.openxmlformats.org/officeDocument/2006/relationships/image" Target="media/image2928.wmf"/><Relationship Id="rId7121" Type="http://schemas.openxmlformats.org/officeDocument/2006/relationships/image" Target="media/image3441.wmf"/><Relationship Id="rId2680" Type="http://schemas.openxmlformats.org/officeDocument/2006/relationships/image" Target="media/image1307.wmf"/><Relationship Id="rId3731" Type="http://schemas.openxmlformats.org/officeDocument/2006/relationships/image" Target="media/image1829.wmf"/><Relationship Id="rId652" Type="http://schemas.openxmlformats.org/officeDocument/2006/relationships/oleObject" Target="embeddings/oleObject331.bin"/><Relationship Id="rId1282" Type="http://schemas.openxmlformats.org/officeDocument/2006/relationships/image" Target="media/image618.wmf"/><Relationship Id="rId2333" Type="http://schemas.openxmlformats.org/officeDocument/2006/relationships/oleObject" Target="embeddings/oleObject1192.bin"/><Relationship Id="rId305" Type="http://schemas.openxmlformats.org/officeDocument/2006/relationships/oleObject" Target="embeddings/oleObject153.bin"/><Relationship Id="rId5556" Type="http://schemas.openxmlformats.org/officeDocument/2006/relationships/oleObject" Target="embeddings/oleObject2855.bin"/><Relationship Id="rId6607" Type="http://schemas.openxmlformats.org/officeDocument/2006/relationships/image" Target="media/image3195.wmf"/><Relationship Id="rId6954" Type="http://schemas.openxmlformats.org/officeDocument/2006/relationships/image" Target="media/image3358.wmf"/><Relationship Id="rId4158" Type="http://schemas.openxmlformats.org/officeDocument/2006/relationships/image" Target="media/image2041.wmf"/><Relationship Id="rId5209" Type="http://schemas.openxmlformats.org/officeDocument/2006/relationships/image" Target="media/image2514.png"/><Relationship Id="rId1819" Type="http://schemas.openxmlformats.org/officeDocument/2006/relationships/oleObject" Target="embeddings/oleObject931.bin"/><Relationship Id="rId2190" Type="http://schemas.openxmlformats.org/officeDocument/2006/relationships/oleObject" Target="embeddings/oleObject1119.bin"/><Relationship Id="rId3241" Type="http://schemas.openxmlformats.org/officeDocument/2006/relationships/image" Target="media/image1587.wmf"/><Relationship Id="rId7862" Type="http://schemas.openxmlformats.org/officeDocument/2006/relationships/image" Target="media/image3589.wmf"/><Relationship Id="rId162" Type="http://schemas.openxmlformats.org/officeDocument/2006/relationships/oleObject" Target="embeddings/oleObject81.bin"/><Relationship Id="rId6464" Type="http://schemas.openxmlformats.org/officeDocument/2006/relationships/oleObject" Target="embeddings/oleObject3317.bin"/><Relationship Id="rId7515" Type="http://schemas.openxmlformats.org/officeDocument/2006/relationships/oleObject" Target="embeddings/oleObject3910.bin"/><Relationship Id="rId5066" Type="http://schemas.openxmlformats.org/officeDocument/2006/relationships/image" Target="media/image2440.wmf"/><Relationship Id="rId6117" Type="http://schemas.openxmlformats.org/officeDocument/2006/relationships/oleObject" Target="embeddings/oleObject3143.bin"/><Relationship Id="rId8289" Type="http://schemas.openxmlformats.org/officeDocument/2006/relationships/image" Target="media/image3801.wmf"/><Relationship Id="rId1676" Type="http://schemas.openxmlformats.org/officeDocument/2006/relationships/image" Target="media/image806.wmf"/><Relationship Id="rId2727" Type="http://schemas.openxmlformats.org/officeDocument/2006/relationships/oleObject" Target="embeddings/oleObject1386.bin"/><Relationship Id="rId1329" Type="http://schemas.openxmlformats.org/officeDocument/2006/relationships/image" Target="media/image641.wmf"/><Relationship Id="rId4899" Type="http://schemas.openxmlformats.org/officeDocument/2006/relationships/oleObject" Target="embeddings/oleObject2523.bin"/><Relationship Id="rId5200" Type="http://schemas.openxmlformats.org/officeDocument/2006/relationships/image" Target="media/image2508.wmf"/><Relationship Id="rId35" Type="http://schemas.openxmlformats.org/officeDocument/2006/relationships/oleObject" Target="embeddings/oleObject16.bin"/><Relationship Id="rId1810" Type="http://schemas.openxmlformats.org/officeDocument/2006/relationships/image" Target="media/image873.wmf"/><Relationship Id="rId7372" Type="http://schemas.openxmlformats.org/officeDocument/2006/relationships/oleObject" Target="embeddings/oleObject3790.bin"/><Relationship Id="rId8423" Type="http://schemas.openxmlformats.org/officeDocument/2006/relationships/image" Target="media/image3859.wmf"/><Relationship Id="rId3982" Type="http://schemas.openxmlformats.org/officeDocument/2006/relationships/image" Target="media/image1952.wmf"/><Relationship Id="rId7025" Type="http://schemas.openxmlformats.org/officeDocument/2006/relationships/oleObject" Target="embeddings/oleObject3609.bin"/><Relationship Id="rId2584" Type="http://schemas.openxmlformats.org/officeDocument/2006/relationships/oleObject" Target="embeddings/oleObject1315.bin"/><Relationship Id="rId3635" Type="http://schemas.openxmlformats.org/officeDocument/2006/relationships/image" Target="media/image1781.wmf"/><Relationship Id="rId556" Type="http://schemas.openxmlformats.org/officeDocument/2006/relationships/oleObject" Target="embeddings/oleObject283.bin"/><Relationship Id="rId1186" Type="http://schemas.openxmlformats.org/officeDocument/2006/relationships/oleObject" Target="embeddings/oleObject606.bin"/><Relationship Id="rId2237" Type="http://schemas.openxmlformats.org/officeDocument/2006/relationships/image" Target="media/image1084.wmf"/><Relationship Id="rId209" Type="http://schemas.openxmlformats.org/officeDocument/2006/relationships/image" Target="media/image94.wmf"/><Relationship Id="rId6858" Type="http://schemas.openxmlformats.org/officeDocument/2006/relationships/oleObject" Target="embeddings/oleObject3519.bin"/><Relationship Id="rId7909" Type="http://schemas.openxmlformats.org/officeDocument/2006/relationships/oleObject" Target="embeddings/oleObject4274.bin"/><Relationship Id="rId8280" Type="http://schemas.openxmlformats.org/officeDocument/2006/relationships/oleObject" Target="embeddings/oleObject4461.bin"/><Relationship Id="rId1320" Type="http://schemas.openxmlformats.org/officeDocument/2006/relationships/image" Target="media/image636.wmf"/><Relationship Id="rId4890" Type="http://schemas.openxmlformats.org/officeDocument/2006/relationships/image" Target="media/image2359.wmf"/><Relationship Id="rId5941" Type="http://schemas.openxmlformats.org/officeDocument/2006/relationships/image" Target="media/image2870.wmf"/><Relationship Id="rId3492" Type="http://schemas.openxmlformats.org/officeDocument/2006/relationships/image" Target="media/image1710.wmf"/><Relationship Id="rId4543" Type="http://schemas.openxmlformats.org/officeDocument/2006/relationships/oleObject" Target="embeddings/oleObject2329.bin"/><Relationship Id="rId2094" Type="http://schemas.openxmlformats.org/officeDocument/2006/relationships/image" Target="media/image1013.wmf"/><Relationship Id="rId3145" Type="http://schemas.openxmlformats.org/officeDocument/2006/relationships/image" Target="media/image1534.wmf"/><Relationship Id="rId7766" Type="http://schemas.openxmlformats.org/officeDocument/2006/relationships/oleObject" Target="embeddings/oleObject4161.bin"/><Relationship Id="rId6368" Type="http://schemas.openxmlformats.org/officeDocument/2006/relationships/image" Target="media/image3082.wmf"/><Relationship Id="rId7419" Type="http://schemas.openxmlformats.org/officeDocument/2006/relationships/image" Target="media/image3580.wmf"/><Relationship Id="rId200" Type="http://schemas.openxmlformats.org/officeDocument/2006/relationships/oleObject" Target="embeddings/oleObject100.bin"/><Relationship Id="rId2978" Type="http://schemas.openxmlformats.org/officeDocument/2006/relationships/oleObject" Target="embeddings/oleObject1517.bin"/><Relationship Id="rId7900" Type="http://schemas.openxmlformats.org/officeDocument/2006/relationships/image" Target="media/image3608.wmf"/><Relationship Id="rId5451" Type="http://schemas.openxmlformats.org/officeDocument/2006/relationships/image" Target="media/image2631.wmf"/><Relationship Id="rId6502" Type="http://schemas.openxmlformats.org/officeDocument/2006/relationships/image" Target="media/image3143.wmf"/><Relationship Id="rId4053" Type="http://schemas.openxmlformats.org/officeDocument/2006/relationships/image" Target="media/image1988.wmf"/><Relationship Id="rId5104" Type="http://schemas.openxmlformats.org/officeDocument/2006/relationships/oleObject" Target="embeddings/oleObject2627.bin"/><Relationship Id="rId8674" Type="http://schemas.openxmlformats.org/officeDocument/2006/relationships/image" Target="media/image3982.wmf"/><Relationship Id="rId1714" Type="http://schemas.openxmlformats.org/officeDocument/2006/relationships/image" Target="media/image825.wmf"/><Relationship Id="rId7276" Type="http://schemas.openxmlformats.org/officeDocument/2006/relationships/image" Target="media/image3513.wmf"/><Relationship Id="rId8327" Type="http://schemas.openxmlformats.org/officeDocument/2006/relationships/oleObject" Target="embeddings/oleObject4485.bin"/><Relationship Id="rId2488" Type="http://schemas.openxmlformats.org/officeDocument/2006/relationships/image" Target="media/image1210.wmf"/><Relationship Id="rId3886" Type="http://schemas.openxmlformats.org/officeDocument/2006/relationships/image" Target="media/image1905.wmf"/><Relationship Id="rId4937" Type="http://schemas.openxmlformats.org/officeDocument/2006/relationships/oleObject" Target="embeddings/oleObject2542.bin"/><Relationship Id="rId3539" Type="http://schemas.openxmlformats.org/officeDocument/2006/relationships/image" Target="media/image1733.wmf"/><Relationship Id="rId6012" Type="http://schemas.openxmlformats.org/officeDocument/2006/relationships/image" Target="media/image2901.wmf"/><Relationship Id="rId7410" Type="http://schemas.openxmlformats.org/officeDocument/2006/relationships/image" Target="media/image3576.wmf"/><Relationship Id="rId941" Type="http://schemas.openxmlformats.org/officeDocument/2006/relationships/image" Target="media/image449.png"/><Relationship Id="rId1571" Type="http://schemas.openxmlformats.org/officeDocument/2006/relationships/oleObject" Target="embeddings/oleObject807.bin"/><Relationship Id="rId2622" Type="http://schemas.openxmlformats.org/officeDocument/2006/relationships/oleObject" Target="embeddings/oleObject1334.bin"/><Relationship Id="rId8184" Type="http://schemas.openxmlformats.org/officeDocument/2006/relationships/oleObject" Target="embeddings/oleObject4417.bin"/><Relationship Id="rId1224" Type="http://schemas.openxmlformats.org/officeDocument/2006/relationships/image" Target="media/image588.wmf"/><Relationship Id="rId4794" Type="http://schemas.openxmlformats.org/officeDocument/2006/relationships/image" Target="media/image2314.wmf"/><Relationship Id="rId5845" Type="http://schemas.openxmlformats.org/officeDocument/2006/relationships/image" Target="media/image2823.wmf"/><Relationship Id="rId3396" Type="http://schemas.openxmlformats.org/officeDocument/2006/relationships/oleObject" Target="embeddings/oleObject1723.bin"/><Relationship Id="rId4447" Type="http://schemas.openxmlformats.org/officeDocument/2006/relationships/image" Target="media/image2181.wmf"/><Relationship Id="rId3049" Type="http://schemas.openxmlformats.org/officeDocument/2006/relationships/image" Target="media/image1486.wmf"/><Relationship Id="rId1081" Type="http://schemas.openxmlformats.org/officeDocument/2006/relationships/oleObject" Target="embeddings/oleObject553.bin"/><Relationship Id="rId3530" Type="http://schemas.openxmlformats.org/officeDocument/2006/relationships/oleObject" Target="embeddings/oleObject1791.bin"/><Relationship Id="rId451" Type="http://schemas.openxmlformats.org/officeDocument/2006/relationships/image" Target="media/image213.wmf"/><Relationship Id="rId2132" Type="http://schemas.openxmlformats.org/officeDocument/2006/relationships/image" Target="media/image1032.wmf"/><Relationship Id="rId6753" Type="http://schemas.openxmlformats.org/officeDocument/2006/relationships/oleObject" Target="embeddings/oleObject3466.bin"/><Relationship Id="rId7804" Type="http://schemas.openxmlformats.org/officeDocument/2006/relationships/oleObject" Target="embeddings/oleObject4199.bin"/><Relationship Id="rId104" Type="http://schemas.openxmlformats.org/officeDocument/2006/relationships/oleObject" Target="embeddings/oleObject52.bin"/><Relationship Id="rId5355" Type="http://schemas.openxmlformats.org/officeDocument/2006/relationships/image" Target="media/image2587.wmf"/><Relationship Id="rId6406" Type="http://schemas.openxmlformats.org/officeDocument/2006/relationships/image" Target="media/image3101.wmf"/><Relationship Id="rId5008" Type="http://schemas.openxmlformats.org/officeDocument/2006/relationships/image" Target="media/image2411.wmf"/><Relationship Id="rId8578" Type="http://schemas.openxmlformats.org/officeDocument/2006/relationships/oleObject" Target="embeddings/oleObject4621.bin"/><Relationship Id="rId1965" Type="http://schemas.openxmlformats.org/officeDocument/2006/relationships/oleObject" Target="embeddings/oleObject1006.bin"/><Relationship Id="rId1618" Type="http://schemas.openxmlformats.org/officeDocument/2006/relationships/image" Target="media/image777.wmf"/><Relationship Id="rId3040" Type="http://schemas.openxmlformats.org/officeDocument/2006/relationships/oleObject" Target="embeddings/oleObject1548.bin"/><Relationship Id="rId7661" Type="http://schemas.openxmlformats.org/officeDocument/2006/relationships/oleObject" Target="embeddings/oleObject4056.bin"/><Relationship Id="rId6263" Type="http://schemas.openxmlformats.org/officeDocument/2006/relationships/image" Target="media/image3030.wmf"/><Relationship Id="rId7314" Type="http://schemas.openxmlformats.org/officeDocument/2006/relationships/image" Target="media/image3532.wmf"/><Relationship Id="rId2873" Type="http://schemas.openxmlformats.org/officeDocument/2006/relationships/oleObject" Target="embeddings/oleObject1466.bin"/><Relationship Id="rId3924" Type="http://schemas.openxmlformats.org/officeDocument/2006/relationships/image" Target="media/image1924.wmf"/><Relationship Id="rId845" Type="http://schemas.openxmlformats.org/officeDocument/2006/relationships/image" Target="media/image403.png"/><Relationship Id="rId1475" Type="http://schemas.openxmlformats.org/officeDocument/2006/relationships/image" Target="media/image707.wmf"/><Relationship Id="rId2526" Type="http://schemas.openxmlformats.org/officeDocument/2006/relationships/oleObject" Target="embeddings/oleObject1286.bin"/><Relationship Id="rId8088" Type="http://schemas.openxmlformats.org/officeDocument/2006/relationships/oleObject" Target="embeddings/oleObject4368.bin"/><Relationship Id="rId1128" Type="http://schemas.openxmlformats.org/officeDocument/2006/relationships/oleObject" Target="embeddings/oleObject576.bin"/><Relationship Id="rId4698" Type="http://schemas.openxmlformats.org/officeDocument/2006/relationships/image" Target="media/image2267.wmf"/><Relationship Id="rId5749" Type="http://schemas.openxmlformats.org/officeDocument/2006/relationships/oleObject" Target="embeddings/oleObject2954.bin"/><Relationship Id="rId7171" Type="http://schemas.openxmlformats.org/officeDocument/2006/relationships/oleObject" Target="embeddings/oleObject3687.bin"/><Relationship Id="rId8222" Type="http://schemas.openxmlformats.org/officeDocument/2006/relationships/oleObject" Target="embeddings/oleObject4437.bin"/><Relationship Id="rId3781" Type="http://schemas.openxmlformats.org/officeDocument/2006/relationships/image" Target="media/image1854.wmf"/><Relationship Id="rId4832" Type="http://schemas.openxmlformats.org/officeDocument/2006/relationships/image" Target="media/image2331.wmf"/><Relationship Id="rId2383" Type="http://schemas.openxmlformats.org/officeDocument/2006/relationships/oleObject" Target="embeddings/oleObject1217.bin"/><Relationship Id="rId3434" Type="http://schemas.openxmlformats.org/officeDocument/2006/relationships/image" Target="media/image1681.wmf"/><Relationship Id="rId355" Type="http://schemas.openxmlformats.org/officeDocument/2006/relationships/image" Target="media/image165.wmf"/><Relationship Id="rId2036" Type="http://schemas.openxmlformats.org/officeDocument/2006/relationships/oleObject" Target="embeddings/oleObject1042.bin"/><Relationship Id="rId6657" Type="http://schemas.openxmlformats.org/officeDocument/2006/relationships/image" Target="media/image3220.wmf"/><Relationship Id="rId7708" Type="http://schemas.openxmlformats.org/officeDocument/2006/relationships/oleObject" Target="embeddings/oleObject4103.bin"/><Relationship Id="rId5259" Type="http://schemas.openxmlformats.org/officeDocument/2006/relationships/image" Target="media/image2539.wmf"/><Relationship Id="rId1869" Type="http://schemas.openxmlformats.org/officeDocument/2006/relationships/oleObject" Target="embeddings/oleObject957.bin"/><Relationship Id="rId3291" Type="http://schemas.openxmlformats.org/officeDocument/2006/relationships/oleObject" Target="embeddings/oleObject1669.bin"/><Relationship Id="rId5740" Type="http://schemas.openxmlformats.org/officeDocument/2006/relationships/image" Target="media/image277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998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16</TotalTime>
  <Pages>97</Pages>
  <Words>29317</Words>
  <Characters>167108</Characters>
  <Application>Microsoft Office Word</Application>
  <DocSecurity>0</DocSecurity>
  <Lines>1392</Lines>
  <Paragraphs>392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2021-06-25T18:21:00Z</cp:lastPrinted>
  <dcterms:created xsi:type="dcterms:W3CDTF">2021-07-04T12:12:00Z</dcterms:created>
  <dcterms:modified xsi:type="dcterms:W3CDTF">2021-07-04T14:57:00Z</dcterms:modified>
</cp:coreProperties>
</file>